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2df6" w14:paraId="9822df6" w:rsidRDefault="00D54E36" w:rsidP="00D54E36" w:rsidR="00D54E36" w:rsidRPr="00AC0001">
      <w:pPr>
        <w:ind w:firstLine="567"/>
        <w15:collapsed w:val="false"/>
      </w:pPr>
      <w:bookmarkStart w:name="_GoBack" w:id="0"/>
      <w:bookmarkEnd w:id="0"/>
      <w:r w:rsidRPr="00AC000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  Republika Hrvatska</w:t>
      </w:r>
    </w:p>
    <w:p w:rsidRDefault="000479A4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Trgovački sud u Zagrebu</w:t>
      </w:r>
    </w:p>
    <w:p w:rsidRDefault="000479A4" w:rsidP="00E418B3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Zagreb, </w:t>
      </w:r>
      <w:proofErr w:type="spellStart"/>
      <w:r w:rsidRPr="00AC0001">
        <w:rPr>
          <w:sz w:val="24"/>
          <w:szCs w:val="24"/>
        </w:rPr>
        <w:t>Amruševa</w:t>
      </w:r>
      <w:proofErr w:type="spellEnd"/>
      <w:r w:rsidRPr="00AC0001">
        <w:rPr>
          <w:sz w:val="24"/>
          <w:szCs w:val="24"/>
        </w:rPr>
        <w:t xml:space="preserve"> 2/II                                                         </w:t>
      </w:r>
      <w:r w:rsidR="00E418B3" w:rsidRPr="00AC0001">
        <w:rPr>
          <w:sz w:val="24"/>
          <w:szCs w:val="24"/>
        </w:rPr>
        <w:tab/>
      </w:r>
      <w:r w:rsidR="008943B1">
        <w:rPr>
          <w:sz w:val="24"/>
          <w:szCs w:val="24"/>
        </w:rPr>
        <w:t xml:space="preserve">    </w:t>
      </w:r>
      <w:r w:rsidR="00664D72">
        <w:rPr>
          <w:sz w:val="24"/>
          <w:szCs w:val="24"/>
        </w:rPr>
        <w:t xml:space="preserve">   </w:t>
      </w:r>
      <w:r w:rsidR="00AC0001" w:rsidRPr="00AC0001">
        <w:rPr>
          <w:sz w:val="24"/>
          <w:szCs w:val="24"/>
        </w:rPr>
        <w:t xml:space="preserve"> 66 St-</w:t>
      </w:r>
      <w:r w:rsidR="00A50FB4">
        <w:rPr>
          <w:sz w:val="24"/>
          <w:szCs w:val="24"/>
        </w:rPr>
        <w:t>936</w:t>
      </w:r>
      <w:r w:rsidR="00AC0001" w:rsidRPr="00AC0001">
        <w:rPr>
          <w:sz w:val="24"/>
          <w:szCs w:val="24"/>
        </w:rPr>
        <w:t>/</w:t>
      </w:r>
      <w:r w:rsidR="00B15034">
        <w:rPr>
          <w:sz w:val="24"/>
          <w:szCs w:val="24"/>
        </w:rPr>
        <w:t>17</w:t>
      </w:r>
    </w:p>
    <w:p w:rsidRDefault="00D54E36" w:rsidP="00335AF5" w:rsidR="00D54E36" w:rsidRPr="00AC0001">
      <w:pPr>
        <w:rPr>
          <w:sz w:val="24"/>
          <w:szCs w:val="24"/>
        </w:rPr>
      </w:pPr>
    </w:p>
    <w:p w:rsidRDefault="00D54E36" w:rsidP="00335AF5" w:rsidR="00D54E36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R E P U B L I K A   H R V A T S K A</w:t>
      </w:r>
    </w:p>
    <w:p w:rsidRDefault="00B55E30" w:rsidP="000479A4" w:rsidR="000479A4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Z A K </w:t>
      </w:r>
      <w:proofErr w:type="spellStart"/>
      <w:r w:rsidRPr="00AC0001">
        <w:rPr>
          <w:sz w:val="24"/>
          <w:szCs w:val="24"/>
        </w:rPr>
        <w:t>LJ</w:t>
      </w:r>
      <w:proofErr w:type="spellEnd"/>
      <w:r w:rsidRPr="00AC0001">
        <w:rPr>
          <w:sz w:val="24"/>
          <w:szCs w:val="24"/>
        </w:rPr>
        <w:t xml:space="preserve"> U Č A K</w:t>
      </w:r>
    </w:p>
    <w:p w:rsidRDefault="00E418B3" w:rsidP="000479A4" w:rsidR="00E418B3" w:rsidRPr="00AC0001">
      <w:pPr>
        <w:jc w:val="center"/>
        <w:rPr>
          <w:sz w:val="24"/>
          <w:szCs w:val="24"/>
        </w:rPr>
      </w:pPr>
    </w:p>
    <w:p w:rsidRDefault="000479A4" w:rsidP="000479A4" w:rsidR="000479A4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r w:rsidR="00537920" w:rsidRPr="00AC0001">
        <w:rPr>
          <w:sz w:val="24"/>
          <w:szCs w:val="24"/>
        </w:rPr>
        <w:t xml:space="preserve">Trgovački sud u Zagrebu po sucu tog suda Mislavu </w:t>
      </w:r>
      <w:proofErr w:type="spellStart"/>
      <w:r w:rsidR="00537920" w:rsidRPr="00AC0001">
        <w:rPr>
          <w:sz w:val="24"/>
          <w:szCs w:val="24"/>
        </w:rPr>
        <w:t>Kolakušiću</w:t>
      </w:r>
      <w:proofErr w:type="spellEnd"/>
      <w:r w:rsidR="00537920" w:rsidRPr="00AC0001">
        <w:rPr>
          <w:sz w:val="24"/>
          <w:szCs w:val="24"/>
        </w:rPr>
        <w:t xml:space="preserve">, </w:t>
      </w:r>
      <w:r w:rsidR="00327C8F" w:rsidRPr="00AC0001">
        <w:rPr>
          <w:sz w:val="24"/>
          <w:szCs w:val="24"/>
        </w:rPr>
        <w:t xml:space="preserve">u stečajnom postupku </w:t>
      </w:r>
      <w:r w:rsidR="00664D72">
        <w:rPr>
          <w:sz w:val="24"/>
          <w:szCs w:val="24"/>
        </w:rPr>
        <w:t>povodom prijedloga</w:t>
      </w:r>
      <w:r w:rsidR="00B55E30" w:rsidRPr="00AC0001">
        <w:t xml:space="preserve"> </w:t>
      </w:r>
      <w:r w:rsidR="00664D72" w:rsidRPr="00664D72">
        <w:rPr>
          <w:sz w:val="24"/>
          <w:szCs w:val="24"/>
        </w:rPr>
        <w:t xml:space="preserve">FINA, Podružnica Zagreb, Trg svibanjskih žrtava 1995. broj 1 za otvaranje stečajnog postupka </w:t>
      </w:r>
      <w:r w:rsidR="00556926" w:rsidRPr="00556926">
        <w:rPr>
          <w:sz w:val="24"/>
          <w:szCs w:val="24"/>
        </w:rPr>
        <w:t>LED-</w:t>
      </w:r>
      <w:proofErr w:type="spellStart"/>
      <w:r w:rsidR="00556926" w:rsidRPr="00556926">
        <w:rPr>
          <w:sz w:val="24"/>
          <w:szCs w:val="24"/>
        </w:rPr>
        <w:t>ESCO</w:t>
      </w:r>
      <w:proofErr w:type="spellEnd"/>
      <w:r w:rsidR="00556926" w:rsidRPr="00556926">
        <w:rPr>
          <w:sz w:val="24"/>
          <w:szCs w:val="24"/>
        </w:rPr>
        <w:t xml:space="preserve"> d.o.o. za usluge, Zagreb, </w:t>
      </w:r>
      <w:proofErr w:type="spellStart"/>
      <w:r w:rsidR="00556926" w:rsidRPr="00556926">
        <w:rPr>
          <w:sz w:val="24"/>
          <w:szCs w:val="24"/>
        </w:rPr>
        <w:t>Jablanovečka</w:t>
      </w:r>
      <w:proofErr w:type="spellEnd"/>
      <w:r w:rsidR="00556926" w:rsidRPr="00556926">
        <w:rPr>
          <w:sz w:val="24"/>
          <w:szCs w:val="24"/>
        </w:rPr>
        <w:t xml:space="preserve"> 6, </w:t>
      </w:r>
      <w:proofErr w:type="spellStart"/>
      <w:r w:rsidR="00556926" w:rsidRPr="00556926">
        <w:rPr>
          <w:sz w:val="24"/>
          <w:szCs w:val="24"/>
        </w:rPr>
        <w:t>MBS</w:t>
      </w:r>
      <w:proofErr w:type="spellEnd"/>
      <w:r w:rsidR="00556926" w:rsidRPr="00556926">
        <w:rPr>
          <w:sz w:val="24"/>
          <w:szCs w:val="24"/>
        </w:rPr>
        <w:t xml:space="preserve">: 080971671, </w:t>
      </w:r>
      <w:proofErr w:type="spellStart"/>
      <w:r w:rsidR="00556926" w:rsidRPr="00556926">
        <w:rPr>
          <w:sz w:val="24"/>
          <w:szCs w:val="24"/>
        </w:rPr>
        <w:t>OIB</w:t>
      </w:r>
      <w:proofErr w:type="spellEnd"/>
      <w:r w:rsidR="00556926" w:rsidRPr="00556926">
        <w:rPr>
          <w:sz w:val="24"/>
          <w:szCs w:val="24"/>
        </w:rPr>
        <w:t>: 23639427085</w:t>
      </w:r>
      <w:r w:rsidR="00AC0001" w:rsidRPr="00AC0001">
        <w:rPr>
          <w:sz w:val="24"/>
          <w:szCs w:val="24"/>
        </w:rPr>
        <w:t>,</w:t>
      </w:r>
      <w:r w:rsidR="00D90AF2">
        <w:rPr>
          <w:sz w:val="24"/>
          <w:szCs w:val="24"/>
        </w:rPr>
        <w:t xml:space="preserve"> </w:t>
      </w:r>
      <w:r w:rsidR="000C4BB1">
        <w:rPr>
          <w:sz w:val="24"/>
          <w:szCs w:val="24"/>
        </w:rPr>
        <w:t>4</w:t>
      </w:r>
      <w:r w:rsidR="00537920" w:rsidRPr="00AC0001">
        <w:rPr>
          <w:sz w:val="24"/>
          <w:szCs w:val="24"/>
        </w:rPr>
        <w:t xml:space="preserve">. </w:t>
      </w:r>
      <w:r w:rsidR="000C4BB1">
        <w:rPr>
          <w:sz w:val="24"/>
          <w:szCs w:val="24"/>
        </w:rPr>
        <w:t>rujna</w:t>
      </w:r>
      <w:r w:rsidR="00537920" w:rsidRPr="00AC0001">
        <w:rPr>
          <w:sz w:val="24"/>
          <w:szCs w:val="24"/>
        </w:rPr>
        <w:t xml:space="preserve"> 201</w:t>
      </w:r>
      <w:r w:rsidR="00664D72">
        <w:rPr>
          <w:sz w:val="24"/>
          <w:szCs w:val="24"/>
        </w:rPr>
        <w:t>8</w:t>
      </w:r>
      <w:r w:rsidR="00537920" w:rsidRPr="00AC0001">
        <w:rPr>
          <w:sz w:val="24"/>
          <w:szCs w:val="24"/>
        </w:rPr>
        <w:t>.</w:t>
      </w:r>
      <w:r w:rsidRPr="00AC0001">
        <w:rPr>
          <w:sz w:val="24"/>
          <w:szCs w:val="24"/>
        </w:rPr>
        <w:t>,</w:t>
      </w:r>
    </w:p>
    <w:p w:rsidRDefault="00E418B3" w:rsidP="003C1460" w:rsidR="00E418B3" w:rsidRPr="00AC0001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B55E30" w:rsidP="003C1460" w:rsidR="003C1460" w:rsidRPr="00AC0001">
      <w:pPr>
        <w:numPr>
          <w:ilvl w:val="12"/>
          <w:numId w:val="0"/>
        </w:num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z a k </w:t>
      </w:r>
      <w:proofErr w:type="spellStart"/>
      <w:r w:rsidRPr="00AC0001">
        <w:rPr>
          <w:sz w:val="24"/>
          <w:szCs w:val="24"/>
        </w:rPr>
        <w:t>lj</w:t>
      </w:r>
      <w:proofErr w:type="spellEnd"/>
      <w:r w:rsidRPr="00AC0001">
        <w:rPr>
          <w:sz w:val="24"/>
          <w:szCs w:val="24"/>
        </w:rPr>
        <w:t xml:space="preserve"> u č i o</w:t>
      </w:r>
      <w:r w:rsidR="003C1460" w:rsidRPr="00AC0001">
        <w:rPr>
          <w:sz w:val="24"/>
          <w:szCs w:val="24"/>
        </w:rPr>
        <w:t xml:space="preserve">  j e</w:t>
      </w:r>
    </w:p>
    <w:p w:rsidRDefault="00E418B3" w:rsidP="003C1460" w:rsidR="00E418B3" w:rsidRPr="00AC0001">
      <w:pPr>
        <w:ind w:firstLine="720"/>
        <w:jc w:val="both"/>
        <w:rPr>
          <w:sz w:val="24"/>
          <w:szCs w:val="24"/>
        </w:rPr>
      </w:pPr>
    </w:p>
    <w:p w:rsidRDefault="003C1460" w:rsidP="008D4080" w:rsidR="0030271A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Ispravlja se </w:t>
      </w:r>
      <w:r w:rsidR="00B46CF8">
        <w:rPr>
          <w:sz w:val="24"/>
          <w:szCs w:val="24"/>
        </w:rPr>
        <w:t xml:space="preserve">pisani </w:t>
      </w:r>
      <w:proofErr w:type="spellStart"/>
      <w:r w:rsidR="00B46CF8">
        <w:rPr>
          <w:sz w:val="24"/>
          <w:szCs w:val="24"/>
        </w:rPr>
        <w:t>otp</w:t>
      </w:r>
      <w:r w:rsidR="00664D72">
        <w:rPr>
          <w:sz w:val="24"/>
          <w:szCs w:val="24"/>
        </w:rPr>
        <w:t>ravak</w:t>
      </w:r>
      <w:proofErr w:type="spellEnd"/>
      <w:r w:rsidR="00664D72">
        <w:rPr>
          <w:sz w:val="24"/>
          <w:szCs w:val="24"/>
        </w:rPr>
        <w:t xml:space="preserve"> </w:t>
      </w:r>
      <w:r w:rsidR="00242E99" w:rsidRPr="00AC0001">
        <w:rPr>
          <w:sz w:val="24"/>
          <w:szCs w:val="24"/>
        </w:rPr>
        <w:t>rješenj</w:t>
      </w:r>
      <w:r w:rsidR="00664D72">
        <w:rPr>
          <w:sz w:val="24"/>
          <w:szCs w:val="24"/>
        </w:rPr>
        <w:t>a</w:t>
      </w:r>
      <w:r w:rsidR="00242E99" w:rsidRPr="00AC0001">
        <w:rPr>
          <w:sz w:val="24"/>
          <w:szCs w:val="24"/>
        </w:rPr>
        <w:t xml:space="preserve"> </w:t>
      </w:r>
      <w:r w:rsidR="008D4080">
        <w:rPr>
          <w:sz w:val="24"/>
          <w:szCs w:val="24"/>
        </w:rPr>
        <w:t>St-</w:t>
      </w:r>
      <w:r w:rsidR="00556926">
        <w:rPr>
          <w:sz w:val="24"/>
          <w:szCs w:val="24"/>
        </w:rPr>
        <w:t>936</w:t>
      </w:r>
      <w:r w:rsidR="008D4080">
        <w:rPr>
          <w:sz w:val="24"/>
          <w:szCs w:val="24"/>
        </w:rPr>
        <w:t>/1</w:t>
      </w:r>
      <w:r w:rsidR="00556926">
        <w:rPr>
          <w:sz w:val="24"/>
          <w:szCs w:val="24"/>
        </w:rPr>
        <w:t>7</w:t>
      </w:r>
      <w:r w:rsidR="008D4080">
        <w:rPr>
          <w:sz w:val="24"/>
          <w:szCs w:val="24"/>
        </w:rPr>
        <w:t xml:space="preserve"> od </w:t>
      </w:r>
      <w:r w:rsidR="00556926">
        <w:rPr>
          <w:sz w:val="24"/>
          <w:szCs w:val="24"/>
        </w:rPr>
        <w:t>17</w:t>
      </w:r>
      <w:r w:rsidR="00664D72">
        <w:rPr>
          <w:sz w:val="24"/>
          <w:szCs w:val="24"/>
        </w:rPr>
        <w:t xml:space="preserve">. </w:t>
      </w:r>
      <w:r w:rsidR="00176E3E">
        <w:rPr>
          <w:sz w:val="24"/>
          <w:szCs w:val="24"/>
        </w:rPr>
        <w:t>srpnja</w:t>
      </w:r>
      <w:r w:rsidR="008D4080">
        <w:rPr>
          <w:sz w:val="24"/>
          <w:szCs w:val="24"/>
        </w:rPr>
        <w:t xml:space="preserve"> 201</w:t>
      </w:r>
      <w:r w:rsidR="00664D72">
        <w:rPr>
          <w:sz w:val="24"/>
          <w:szCs w:val="24"/>
        </w:rPr>
        <w:t>8</w:t>
      </w:r>
      <w:r w:rsidR="008D4080">
        <w:rPr>
          <w:sz w:val="24"/>
          <w:szCs w:val="24"/>
        </w:rPr>
        <w:t xml:space="preserve">. </w:t>
      </w:r>
      <w:r w:rsidR="00664D72">
        <w:rPr>
          <w:sz w:val="24"/>
          <w:szCs w:val="24"/>
        </w:rPr>
        <w:t xml:space="preserve">u kojem je </w:t>
      </w:r>
      <w:r w:rsidR="00555986">
        <w:rPr>
          <w:sz w:val="24"/>
          <w:szCs w:val="24"/>
        </w:rPr>
        <w:t xml:space="preserve">u točci II izreke rješenja </w:t>
      </w:r>
      <w:r w:rsidR="00664D72">
        <w:rPr>
          <w:sz w:val="24"/>
          <w:szCs w:val="24"/>
        </w:rPr>
        <w:t>pogrešno naveden</w:t>
      </w:r>
      <w:r w:rsidR="000E3318">
        <w:rPr>
          <w:sz w:val="24"/>
          <w:szCs w:val="24"/>
        </w:rPr>
        <w:t>a adresa s</w:t>
      </w:r>
      <w:r w:rsidR="00556926">
        <w:rPr>
          <w:sz w:val="24"/>
          <w:szCs w:val="24"/>
        </w:rPr>
        <w:t xml:space="preserve">tečajnog upravitelja, te se ispravlja predmetno rješenje </w:t>
      </w:r>
      <w:r w:rsidR="00555986">
        <w:rPr>
          <w:sz w:val="24"/>
          <w:szCs w:val="24"/>
        </w:rPr>
        <w:t xml:space="preserve">na način da piše </w:t>
      </w:r>
      <w:r w:rsidR="004A295E">
        <w:rPr>
          <w:sz w:val="24"/>
          <w:szCs w:val="24"/>
        </w:rPr>
        <w:t>Zagreb, Bobovačka 1a</w:t>
      </w:r>
      <w:r w:rsidR="00664D72">
        <w:rPr>
          <w:sz w:val="24"/>
          <w:szCs w:val="24"/>
        </w:rPr>
        <w:t>.</w:t>
      </w:r>
    </w:p>
    <w:p w:rsidRDefault="003C1460" w:rsidP="00D54E36" w:rsidR="003C1460" w:rsidRPr="00AC0001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Obrazloženje </w:t>
      </w:r>
    </w:p>
    <w:p w:rsidRDefault="00E418B3" w:rsidP="003C1460" w:rsidR="00E418B3" w:rsidRPr="00AC0001">
      <w:pPr>
        <w:jc w:val="center"/>
        <w:rPr>
          <w:sz w:val="24"/>
          <w:szCs w:val="24"/>
        </w:rPr>
      </w:pPr>
    </w:p>
    <w:p w:rsidRDefault="003C1460" w:rsidP="00421E3A" w:rsidR="003C1460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proofErr w:type="spellStart"/>
      <w:r w:rsidR="003F644F">
        <w:rPr>
          <w:sz w:val="24"/>
          <w:szCs w:val="24"/>
        </w:rPr>
        <w:t>Uviedom</w:t>
      </w:r>
      <w:proofErr w:type="spellEnd"/>
      <w:r w:rsidR="003F644F">
        <w:rPr>
          <w:sz w:val="24"/>
          <w:szCs w:val="24"/>
        </w:rPr>
        <w:t xml:space="preserve"> </w:t>
      </w:r>
      <w:r w:rsidR="00E30D63">
        <w:rPr>
          <w:sz w:val="24"/>
          <w:szCs w:val="24"/>
        </w:rPr>
        <w:t xml:space="preserve">u </w:t>
      </w:r>
      <w:r w:rsidR="003F644F">
        <w:rPr>
          <w:sz w:val="24"/>
          <w:szCs w:val="24"/>
        </w:rPr>
        <w:t xml:space="preserve">navedeno rješenje </w:t>
      </w:r>
      <w:r w:rsidR="00E30D63">
        <w:rPr>
          <w:sz w:val="24"/>
          <w:szCs w:val="24"/>
        </w:rPr>
        <w:t xml:space="preserve">ovog Suda </w:t>
      </w:r>
      <w:r w:rsidR="00664D72">
        <w:rPr>
          <w:sz w:val="24"/>
          <w:szCs w:val="24"/>
        </w:rPr>
        <w:t xml:space="preserve">utvrđeno je da je u izradi pisanog </w:t>
      </w:r>
      <w:proofErr w:type="spellStart"/>
      <w:r w:rsidR="00664D72">
        <w:rPr>
          <w:sz w:val="24"/>
          <w:szCs w:val="24"/>
        </w:rPr>
        <w:t>optravka</w:t>
      </w:r>
      <w:proofErr w:type="spellEnd"/>
      <w:r w:rsidR="00664D72">
        <w:rPr>
          <w:sz w:val="24"/>
          <w:szCs w:val="24"/>
        </w:rPr>
        <w:t xml:space="preserve"> rješenja došlo do omaške </w:t>
      </w:r>
      <w:r w:rsidR="003F644F">
        <w:rPr>
          <w:sz w:val="24"/>
          <w:szCs w:val="24"/>
        </w:rPr>
        <w:t xml:space="preserve">u </w:t>
      </w:r>
      <w:r w:rsidR="000E3318">
        <w:rPr>
          <w:sz w:val="24"/>
          <w:szCs w:val="24"/>
        </w:rPr>
        <w:t>adresi stečajnog upravitelja</w:t>
      </w:r>
      <w:r w:rsidR="003F644F">
        <w:rPr>
          <w:sz w:val="24"/>
          <w:szCs w:val="24"/>
        </w:rPr>
        <w:t xml:space="preserve"> </w:t>
      </w:r>
      <w:r w:rsidR="0090642B" w:rsidRPr="00AC0001">
        <w:rPr>
          <w:sz w:val="24"/>
          <w:szCs w:val="24"/>
        </w:rPr>
        <w:t>t</w:t>
      </w:r>
      <w:r w:rsidRPr="00AC0001">
        <w:rPr>
          <w:sz w:val="24"/>
          <w:szCs w:val="24"/>
        </w:rPr>
        <w:t xml:space="preserve">e </w:t>
      </w:r>
      <w:r w:rsidR="00776A42" w:rsidRPr="00AC0001">
        <w:rPr>
          <w:sz w:val="24"/>
          <w:szCs w:val="24"/>
        </w:rPr>
        <w:t xml:space="preserve">je </w:t>
      </w:r>
      <w:r w:rsidRPr="00AC0001">
        <w:rPr>
          <w:sz w:val="24"/>
          <w:szCs w:val="24"/>
        </w:rPr>
        <w:t>sukladno čl. 347. Zakona o parničnom postupku</w:t>
      </w:r>
      <w:r w:rsidR="00AE7488" w:rsidRPr="00AC0001">
        <w:rPr>
          <w:sz w:val="24"/>
          <w:szCs w:val="24"/>
        </w:rPr>
        <w:t>“</w:t>
      </w:r>
      <w:r w:rsidRPr="00AC0001">
        <w:rPr>
          <w:sz w:val="24"/>
          <w:szCs w:val="24"/>
        </w:rPr>
        <w:t xml:space="preserve"> (NN 53/91, 91/92 112/99, 117/03, 88/05,  2/07, 84/08, 123/08</w:t>
      </w:r>
      <w:r w:rsidR="003732D5" w:rsidRPr="00AC0001">
        <w:rPr>
          <w:sz w:val="24"/>
          <w:szCs w:val="24"/>
        </w:rPr>
        <w:t>,</w:t>
      </w:r>
      <w:r w:rsidRPr="00AC0001">
        <w:rPr>
          <w:sz w:val="24"/>
          <w:szCs w:val="24"/>
        </w:rPr>
        <w:t xml:space="preserve"> 57/11), a pozivom na čl. </w:t>
      </w:r>
      <w:r w:rsidR="00327C8F" w:rsidRPr="00AC0001">
        <w:rPr>
          <w:sz w:val="24"/>
          <w:szCs w:val="24"/>
        </w:rPr>
        <w:t>10</w:t>
      </w:r>
      <w:r w:rsidRPr="00AC0001">
        <w:rPr>
          <w:sz w:val="24"/>
          <w:szCs w:val="24"/>
        </w:rPr>
        <w:t>. Stečajnog zakona</w:t>
      </w:r>
      <w:r w:rsidR="00D466AB" w:rsidRPr="00AC0001">
        <w:rPr>
          <w:sz w:val="24"/>
          <w:szCs w:val="24"/>
        </w:rPr>
        <w:t xml:space="preserve"> (</w:t>
      </w:r>
      <w:r w:rsidR="00327C8F" w:rsidRPr="00AC0001">
        <w:rPr>
          <w:sz w:val="24"/>
          <w:szCs w:val="24"/>
        </w:rPr>
        <w:t>71/15</w:t>
      </w:r>
      <w:r w:rsidR="00D466AB" w:rsidRPr="00AC0001">
        <w:rPr>
          <w:sz w:val="24"/>
          <w:szCs w:val="24"/>
        </w:rPr>
        <w:t>)</w:t>
      </w:r>
      <w:r w:rsidR="00904392">
        <w:rPr>
          <w:sz w:val="24"/>
          <w:szCs w:val="24"/>
        </w:rPr>
        <w:t xml:space="preserve"> odlučeno kao u izreci zaključka</w:t>
      </w:r>
      <w:r w:rsidRPr="00AC0001">
        <w:rPr>
          <w:sz w:val="24"/>
          <w:szCs w:val="24"/>
        </w:rPr>
        <w:t>.</w:t>
      </w:r>
    </w:p>
    <w:p w:rsidRDefault="008123E1" w:rsidP="003C1460" w:rsidR="008123E1" w:rsidRPr="00AC0001">
      <w:pPr>
        <w:jc w:val="both"/>
        <w:rPr>
          <w:bCs/>
          <w:sz w:val="24"/>
          <w:szCs w:val="24"/>
        </w:rPr>
      </w:pPr>
    </w:p>
    <w:p w:rsidRDefault="00080616" w:rsidP="00080616" w:rsidR="00080616" w:rsidRPr="00AC0001">
      <w:pPr>
        <w:pStyle w:val="Tijeloteksta"/>
        <w:jc w:val="center"/>
      </w:pPr>
      <w:r w:rsidRPr="00AC0001">
        <w:t xml:space="preserve">U Zagrebu </w:t>
      </w:r>
      <w:r w:rsidR="002B0675">
        <w:t>4</w:t>
      </w:r>
      <w:r w:rsidR="005C5908" w:rsidRPr="00AC0001">
        <w:t xml:space="preserve">. </w:t>
      </w:r>
      <w:r w:rsidR="002B0675">
        <w:t>rujna</w:t>
      </w:r>
      <w:r w:rsidR="0090642B" w:rsidRPr="00AC0001">
        <w:t xml:space="preserve"> </w:t>
      </w:r>
      <w:r w:rsidR="00D54E36" w:rsidRPr="00AC0001">
        <w:t>201</w:t>
      </w:r>
      <w:r w:rsidR="00664D72">
        <w:t>8</w:t>
      </w:r>
      <w:r w:rsidRPr="00AC0001">
        <w:t xml:space="preserve">. </w:t>
      </w:r>
    </w:p>
    <w:p w:rsidRDefault="00081AD3" w:rsidP="00080616" w:rsidR="00081AD3" w:rsidRPr="00AC0001">
      <w:pPr>
        <w:pStyle w:val="Tijeloteksta"/>
        <w:jc w:val="center"/>
      </w:pPr>
    </w:p>
    <w:p w:rsidRDefault="00080616" w:rsidP="00080616" w:rsidR="00080616" w:rsidRPr="00AC0001">
      <w:pPr>
        <w:pStyle w:val="Tijeloteksta"/>
        <w:ind w:left="5760"/>
      </w:pPr>
      <w:r w:rsidRPr="00AC0001">
        <w:tab/>
        <w:t>SUDAC:</w:t>
      </w:r>
    </w:p>
    <w:p w:rsidRDefault="00080616" w:rsidP="00660CD4" w:rsidR="009C40A8" w:rsidRPr="00AC0001">
      <w:pPr>
        <w:pStyle w:val="Tijeloteksta"/>
        <w:ind w:left="5760"/>
      </w:pPr>
      <w:r w:rsidRPr="00AC0001">
        <w:tab/>
        <w:t>Mislav Kolakušić</w:t>
      </w:r>
      <w:r w:rsidR="00E71957">
        <w:t xml:space="preserve"> v.r.</w:t>
      </w:r>
    </w:p>
    <w:p w:rsidRDefault="003C1460" w:rsidP="003C1460" w:rsidR="003C1460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>UPUTA  O PRAVNOM LIJEKU:</w:t>
      </w:r>
    </w:p>
    <w:p w:rsidRDefault="003C1460" w:rsidP="000C4BB1" w:rsidR="00A56226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Protiv ovog </w:t>
      </w:r>
      <w:r w:rsidR="00B55E30" w:rsidRPr="00AC0001">
        <w:rPr>
          <w:sz w:val="24"/>
          <w:szCs w:val="24"/>
        </w:rPr>
        <w:t xml:space="preserve">zaključka nije </w:t>
      </w:r>
      <w:r w:rsidRPr="00AC0001">
        <w:rPr>
          <w:sz w:val="24"/>
          <w:szCs w:val="24"/>
        </w:rPr>
        <w:t xml:space="preserve">dopuštena žalba </w:t>
      </w:r>
      <w:r w:rsidR="00B55E30" w:rsidRPr="00AC0001">
        <w:rPr>
          <w:sz w:val="24"/>
          <w:szCs w:val="24"/>
        </w:rPr>
        <w:t>(članka 19. stavak 7. SZ-a)</w:t>
      </w:r>
    </w:p>
    <w:p w:rsidRDefault="000C4BB1" w:rsidP="000C4BB1" w:rsidR="000C4BB1">
      <w:pPr>
        <w:jc w:val="both"/>
        <w:rPr>
          <w:sz w:val="24"/>
          <w:szCs w:val="24"/>
        </w:rPr>
      </w:pPr>
    </w:p>
    <w:p w:rsidRDefault="000C4BB1" w:rsidP="000C4BB1" w:rsidR="000C4BB1">
      <w:pPr>
        <w:jc w:val="both"/>
        <w:rPr>
          <w:sz w:val="24"/>
          <w:szCs w:val="24"/>
        </w:rPr>
      </w:pPr>
    </w:p>
    <w:p w:rsidRDefault="00E71957" w:rsidR="00E71957" w:rsidRPr="00E71957">
      <w:pPr>
        <w:rPr>
          <w:sz w:val="24"/>
          <w:szCs w:val="24"/>
        </w:rPr>
      </w:pPr>
      <w:r w:rsidRPr="00E71957">
        <w:rPr>
          <w:sz w:val="24"/>
          <w:szCs w:val="24"/>
        </w:rPr>
        <w:t xml:space="preserve">Za točnost </w:t>
      </w:r>
      <w:proofErr w:type="spellStart"/>
      <w:r w:rsidRPr="00E71957">
        <w:rPr>
          <w:sz w:val="24"/>
          <w:szCs w:val="24"/>
        </w:rPr>
        <w:t>otpravka</w:t>
      </w:r>
      <w:proofErr w:type="spellEnd"/>
      <w:r w:rsidRPr="00E71957">
        <w:rPr>
          <w:sz w:val="24"/>
          <w:szCs w:val="24"/>
        </w:rPr>
        <w:t xml:space="preserve"> - ovlašteni službenik</w:t>
      </w:r>
    </w:p>
    <w:p w:rsidRDefault="00E71957" w:rsidR="00E71957" w:rsidRPr="00E71957">
      <w:pPr>
        <w:rPr>
          <w:sz w:val="24"/>
          <w:szCs w:val="24"/>
        </w:rPr>
      </w:pPr>
      <w:r w:rsidRPr="00E71957">
        <w:rPr>
          <w:sz w:val="24"/>
          <w:szCs w:val="24"/>
        </w:rPr>
        <w:tab/>
        <w:t xml:space="preserve">      Ivana Stampf</w:t>
      </w:r>
    </w:p>
    <w:p w:rsidRDefault="00E71957" w:rsidP="000C4BB1" w:rsidR="00E71957" w:rsidRPr="00E71957">
      <w:pPr>
        <w:jc w:val="both"/>
        <w:rPr>
          <w:sz w:val="24"/>
          <w:szCs w:val="24"/>
        </w:rPr>
      </w:pPr>
    </w:p>
    <w:sectPr w:rsidSect="00F95B87" w:rsidR="00E71957" w:rsidRPr="00E71957">
      <w:headerReference w:type="even" r:id="rId10"/>
      <w:headerReference w:type="default" r:id="rId11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39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327C8F">
      <w:rPr>
        <w:sz w:val="24"/>
      </w:rPr>
      <w:t>5</w:t>
    </w:r>
    <w:r w:rsidR="00664D72">
      <w:rPr>
        <w:sz w:val="24"/>
      </w:rPr>
      <w:t>716</w:t>
    </w:r>
    <w:r w:rsidR="00E418B3">
      <w:rPr>
        <w:sz w:val="24"/>
      </w:rPr>
      <w:t>/1</w:t>
    </w:r>
    <w:r w:rsidR="00327C8F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0E063FA"/>
    <w:multiLevelType w:val="hybridMultilevel"/>
    <w:tmpl w:val="5552B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244D7F"/>
    <w:multiLevelType w:val="hybridMultilevel"/>
    <w:tmpl w:val="7E365C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7E166E6C"/>
    <w:multiLevelType w:val="hybridMultilevel"/>
    <w:tmpl w:val="D0862D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9"/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1AD3"/>
    <w:rsid w:val="000861BA"/>
    <w:rsid w:val="000877B8"/>
    <w:rsid w:val="000B7D85"/>
    <w:rsid w:val="000C4BB1"/>
    <w:rsid w:val="000E3318"/>
    <w:rsid w:val="00104A17"/>
    <w:rsid w:val="00111B28"/>
    <w:rsid w:val="00113E09"/>
    <w:rsid w:val="001344A6"/>
    <w:rsid w:val="00156768"/>
    <w:rsid w:val="00163103"/>
    <w:rsid w:val="00176E3E"/>
    <w:rsid w:val="001977C8"/>
    <w:rsid w:val="001A4781"/>
    <w:rsid w:val="001B33C2"/>
    <w:rsid w:val="001C240E"/>
    <w:rsid w:val="001D1910"/>
    <w:rsid w:val="001E0754"/>
    <w:rsid w:val="002321ED"/>
    <w:rsid w:val="00242E99"/>
    <w:rsid w:val="00267019"/>
    <w:rsid w:val="00293A6C"/>
    <w:rsid w:val="00295729"/>
    <w:rsid w:val="002A15E0"/>
    <w:rsid w:val="002A225E"/>
    <w:rsid w:val="002B0675"/>
    <w:rsid w:val="002C7B53"/>
    <w:rsid w:val="002D337B"/>
    <w:rsid w:val="002D452B"/>
    <w:rsid w:val="002D7226"/>
    <w:rsid w:val="002F381E"/>
    <w:rsid w:val="0030271A"/>
    <w:rsid w:val="00306DA9"/>
    <w:rsid w:val="00310420"/>
    <w:rsid w:val="00324C93"/>
    <w:rsid w:val="00327C8F"/>
    <w:rsid w:val="00341D7E"/>
    <w:rsid w:val="00347BB4"/>
    <w:rsid w:val="00363A26"/>
    <w:rsid w:val="003732D5"/>
    <w:rsid w:val="00376962"/>
    <w:rsid w:val="00391125"/>
    <w:rsid w:val="003B1390"/>
    <w:rsid w:val="003C1460"/>
    <w:rsid w:val="003C2800"/>
    <w:rsid w:val="003C29EB"/>
    <w:rsid w:val="003C71E6"/>
    <w:rsid w:val="003F644F"/>
    <w:rsid w:val="00404029"/>
    <w:rsid w:val="004046D7"/>
    <w:rsid w:val="0040535E"/>
    <w:rsid w:val="00421E3A"/>
    <w:rsid w:val="0043683A"/>
    <w:rsid w:val="00444596"/>
    <w:rsid w:val="00454967"/>
    <w:rsid w:val="00460CBE"/>
    <w:rsid w:val="00472998"/>
    <w:rsid w:val="00493BB6"/>
    <w:rsid w:val="004A26EE"/>
    <w:rsid w:val="004A295E"/>
    <w:rsid w:val="004A75ED"/>
    <w:rsid w:val="004B7F3F"/>
    <w:rsid w:val="004D1BA2"/>
    <w:rsid w:val="004E39FA"/>
    <w:rsid w:val="004E5469"/>
    <w:rsid w:val="004F022B"/>
    <w:rsid w:val="005071FA"/>
    <w:rsid w:val="0051513E"/>
    <w:rsid w:val="0053314D"/>
    <w:rsid w:val="00537920"/>
    <w:rsid w:val="0054197E"/>
    <w:rsid w:val="00555986"/>
    <w:rsid w:val="00556926"/>
    <w:rsid w:val="005637DB"/>
    <w:rsid w:val="00565CD7"/>
    <w:rsid w:val="00575936"/>
    <w:rsid w:val="005772A2"/>
    <w:rsid w:val="005A4B2D"/>
    <w:rsid w:val="005A768B"/>
    <w:rsid w:val="005C5908"/>
    <w:rsid w:val="005D44DA"/>
    <w:rsid w:val="005D500C"/>
    <w:rsid w:val="005D5154"/>
    <w:rsid w:val="005E02B1"/>
    <w:rsid w:val="00640DCE"/>
    <w:rsid w:val="00644E95"/>
    <w:rsid w:val="00645C22"/>
    <w:rsid w:val="00660CD4"/>
    <w:rsid w:val="00664D72"/>
    <w:rsid w:val="00676A4E"/>
    <w:rsid w:val="006844E2"/>
    <w:rsid w:val="006C4975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943B1"/>
    <w:rsid w:val="008A30BE"/>
    <w:rsid w:val="008B05F8"/>
    <w:rsid w:val="008D4080"/>
    <w:rsid w:val="00904392"/>
    <w:rsid w:val="0090642B"/>
    <w:rsid w:val="00927B5D"/>
    <w:rsid w:val="00936719"/>
    <w:rsid w:val="009410BD"/>
    <w:rsid w:val="009938E3"/>
    <w:rsid w:val="009B501A"/>
    <w:rsid w:val="009C40A8"/>
    <w:rsid w:val="009E42FA"/>
    <w:rsid w:val="009E6194"/>
    <w:rsid w:val="009F1721"/>
    <w:rsid w:val="00A018C7"/>
    <w:rsid w:val="00A128ED"/>
    <w:rsid w:val="00A170F5"/>
    <w:rsid w:val="00A42B45"/>
    <w:rsid w:val="00A43F49"/>
    <w:rsid w:val="00A50FB4"/>
    <w:rsid w:val="00A5529D"/>
    <w:rsid w:val="00A56226"/>
    <w:rsid w:val="00A66022"/>
    <w:rsid w:val="00A877F9"/>
    <w:rsid w:val="00AC0001"/>
    <w:rsid w:val="00AC2095"/>
    <w:rsid w:val="00AE1FB5"/>
    <w:rsid w:val="00AE7488"/>
    <w:rsid w:val="00B15034"/>
    <w:rsid w:val="00B16E06"/>
    <w:rsid w:val="00B4630A"/>
    <w:rsid w:val="00B46CF8"/>
    <w:rsid w:val="00B50B34"/>
    <w:rsid w:val="00B55E30"/>
    <w:rsid w:val="00B639DE"/>
    <w:rsid w:val="00C015D0"/>
    <w:rsid w:val="00C24CD3"/>
    <w:rsid w:val="00C6313F"/>
    <w:rsid w:val="00C759BE"/>
    <w:rsid w:val="00C8096D"/>
    <w:rsid w:val="00C86C21"/>
    <w:rsid w:val="00CB104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466AB"/>
    <w:rsid w:val="00D51FF7"/>
    <w:rsid w:val="00D54E36"/>
    <w:rsid w:val="00D64E91"/>
    <w:rsid w:val="00D7371D"/>
    <w:rsid w:val="00D90AF2"/>
    <w:rsid w:val="00DB06B8"/>
    <w:rsid w:val="00DE3F25"/>
    <w:rsid w:val="00DF0AC5"/>
    <w:rsid w:val="00DF4822"/>
    <w:rsid w:val="00DF7653"/>
    <w:rsid w:val="00E121CA"/>
    <w:rsid w:val="00E14DB3"/>
    <w:rsid w:val="00E260FC"/>
    <w:rsid w:val="00E30D63"/>
    <w:rsid w:val="00E31F7A"/>
    <w:rsid w:val="00E418B3"/>
    <w:rsid w:val="00E534E5"/>
    <w:rsid w:val="00E71957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47FA"/>
    <w:rsid w:val="00FB74D6"/>
    <w:rsid w:val="00FD7ABA"/>
    <w:rsid w:val="00FE2889"/>
    <w:rsid w:val="00FF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customStyle="true" w:styleId="PodnaslovChar" w:type="character">
    <w:name w:val="Podnaslov Char"/>
    <w:basedOn w:val="Zadanifontodlomka"/>
    <w:link w:val="Podnaslov"/>
    <w:rsid w:val="00664D7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71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9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9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9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9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customStyle="1" w:styleId="PodnaslovChar" w:type="character">
    <w:name w:val="Podnaslov Char"/>
    <w:basedOn w:val="Zadanifontodlomka"/>
    <w:link w:val="Podnaslov"/>
    <w:rsid w:val="00664D7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71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9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9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9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9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St-936/2017</izvorni_sadrzaj>
    <derivirana_varijabla naziv="DomainObject.Predmet.OznakaBroj_1">St-936/2017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LED-ESCO d.o.o.</izvorni_sadrzaj>
    <derivirana_varijabla naziv="DomainObject.Predmet.ProtustrankaFormated_1">  LED-ESCO d.o.o.</derivirana_varijabla>
  </DomainObject.Predmet.ProtustrankaFormated>
  <DomainObject.Predmet.ProtustrankaFormatedOIB>
    <izvorni_sadrzaj>  LED-ESCO d.o.o., OIB 23639427085</izvorni_sadrzaj>
    <derivirana_varijabla naziv="DomainObject.Predmet.ProtustrankaFormatedOIB_1">  LED-ESCO d.o.o., OIB 23639427085</derivirana_varijabla>
  </DomainObject.Predmet.ProtustrankaFormatedOIB>
  <DomainObject.Predmet.ProtustrankaFormatedWithAdress>
    <izvorni_sadrzaj> LED-ESCO d.o.o., Jablanovečka 6, 10000 Zagreb</izvorni_sadrzaj>
    <derivirana_varijabla naziv="DomainObject.Predmet.ProtustrankaFormatedWithAdress_1"> LED-ESCO d.o.o., Jablanovečka 6, 10000 Zagreb</derivirana_varijabla>
  </DomainObject.Predmet.ProtustrankaFormatedWithAdress>
  <DomainObject.Predmet.ProtustrankaFormatedWithAdressOIB>
    <izvorni_sadrzaj> LED-ESCO d.o.o., OIB 23639427085, Jablanovečka 6, 10000 Zagreb</izvorni_sadrzaj>
    <derivirana_varijabla naziv="DomainObject.Predmet.ProtustrankaFormatedWithAdressOIB_1"> LED-ESCO d.o.o., OIB 23639427085, Jablanovečka 6, 10000 Zagreb</derivirana_varijabla>
  </DomainObject.Predmet.ProtustrankaFormatedWithAdressOIB>
  <DomainObject.Predmet.ProtustrankaWithAdress>
    <izvorni_sadrzaj>LED-ESCO d.o.o. Jablanovečka 6, 10000 Zagreb</izvorni_sadrzaj>
    <derivirana_varijabla naziv="DomainObject.Predmet.ProtustrankaWithAdress_1">LED-ESCO d.o.o. Jablanovečka 6, 10000 Zagreb</derivirana_varijabla>
  </DomainObject.Predmet.ProtustrankaWithAdress>
  <DomainObject.Predmet.ProtustrankaWithAdressOIB>
    <izvorni_sadrzaj>LED-ESCO d.o.o., OIB 23639427085, Jablanovečka 6, 10000 Zagreb</izvorni_sadrzaj>
    <derivirana_varijabla naziv="DomainObject.Predmet.ProtustrankaWithAdressOIB_1">LED-ESCO d.o.o., OIB 23639427085, Jablanovečka 6, 10000 Zagreb</derivirana_varijabla>
  </DomainObject.Predmet.ProtustrankaWithAdressOIB>
  <DomainObject.Predmet.ProtustrankaNazivFormated>
    <izvorni_sadrzaj>LED-ESCO d.o.o.</izvorni_sadrzaj>
    <derivirana_varijabla naziv="DomainObject.Predmet.ProtustrankaNazivFormated_1">LED-ESCO d.o.o.</derivirana_varijabla>
  </DomainObject.Predmet.ProtustrankaNazivFormated>
  <DomainObject.Predmet.ProtustrankaNazivFormatedOIB>
    <izvorni_sadrzaj>LED-ESCO d.o.o., OIB 23639427085</izvorni_sadrzaj>
    <derivirana_varijabla naziv="DomainObject.Predmet.ProtustrankaNazivFormatedOIB_1">LED-ESCO d.o.o., OIB 23639427085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LED-ESCO d.o.o.</item>
    </izvorni_sadrzaj>
    <derivirana_varijabla naziv="DomainObject.Predmet.ProtuStrankaListFormated_1">
      <item>LED-ESCO d.o.o.</item>
    </derivirana_varijabla>
  </DomainObject.Predmet.ProtuStrankaListFormated>
  <DomainObject.Predmet.ProtuStrankaListFormatedOIB>
    <izvorni_sadrzaj>
      <item>LED-ESCO d.o.o., OIB 23639427085</item>
    </izvorni_sadrzaj>
    <derivirana_varijabla naziv="DomainObject.Predmet.ProtuStrankaListFormatedOIB_1">
      <item>LED-ESCO d.o.o., OIB 23639427085</item>
    </derivirana_varijabla>
  </DomainObject.Predmet.ProtuStrankaListFormatedOIB>
  <DomainObject.Predmet.ProtuStrankaListFormatedWithAdress>
    <izvorni_sadrzaj>
      <item>LED-ESCO d.o.o., Jablanovečka 6, 10000 Zagreb</item>
    </izvorni_sadrzaj>
    <derivirana_varijabla naziv="DomainObject.Predmet.ProtuStrankaListFormatedWithAdress_1">
      <item>LED-ESCO d.o.o., Jablanovečka 6, 10000 Zagreb</item>
    </derivirana_varijabla>
  </DomainObject.Predmet.ProtuStrankaListFormatedWithAdress>
  <DomainObject.Predmet.ProtuStrankaListFormatedWithAdressOIB>
    <izvorni_sadrzaj>
      <item>LED-ESCO d.o.o., OIB 23639427085, Jablanovečka 6, 10000 Zagreb</item>
    </izvorni_sadrzaj>
    <derivirana_varijabla naziv="DomainObject.Predmet.ProtuStrankaListFormatedWithAdressOIB_1">
      <item>LED-ESCO d.o.o., OIB 23639427085, Jablanovečka 6, 10000 Zagreb</item>
    </derivirana_varijabla>
  </DomainObject.Predmet.ProtuStrankaListFormatedWithAdressOIB>
  <DomainObject.Predmet.ProtuStrankaListNazivFormated>
    <izvorni_sadrzaj>
      <item>LED-ESCO d.o.o.</item>
    </izvorni_sadrzaj>
    <derivirana_varijabla naziv="DomainObject.Predmet.ProtuStrankaListNazivFormated_1">
      <item>LED-ESCO d.o.o.</item>
    </derivirana_varijabla>
  </DomainObject.Predmet.ProtuStrankaListNazivFormated>
  <DomainObject.Predmet.ProtuStrankaListNazivFormatedOIB>
    <izvorni_sadrzaj>
      <item>LED-ESCO d.o.o., OIB 23639427085</item>
    </izvorni_sadrzaj>
    <derivirana_varijabla naziv="DomainObject.Predmet.ProtuStrankaListNazivFormatedOIB_1">
      <item>LED-ESCO d.o.o., OIB 23639427085</item>
    </derivirana_varijabla>
  </DomainObject.Predmet.ProtuStrankaListNazivFormatedOIB>
  <DomainObject.Predmet.OstaliListFormated>
    <izvorni_sadrzaj>
      <item>Karlo Sokolić</item>
    </izvorni_sadrzaj>
    <derivirana_varijabla naziv="DomainObject.Predmet.OstaliListFormated_1">
      <item>Karlo Sokolić</item>
    </derivirana_varijabla>
  </DomainObject.Predmet.OstaliListFormated>
  <DomainObject.Predmet.OstaliListFormatedOIB>
    <izvorni_sadrzaj>
      <item>Karlo Sokolić, OIB 24512838653</item>
    </izvorni_sadrzaj>
    <derivirana_varijabla naziv="DomainObject.Predmet.OstaliListFormatedOIB_1">
      <item>Karlo Sokolić, OIB 24512838653</item>
    </derivirana_varijabla>
  </DomainObject.Predmet.OstaliListFormatedOIB>
  <DomainObject.Predmet.OstaliListFormatedWithAdress>
    <izvorni_sadrzaj>
      <item>Karlo Sokolić, Vrisnička Ulica 9 B, 10000 Zagreb</item>
    </izvorni_sadrzaj>
    <derivirana_varijabla naziv="DomainObject.Predmet.OstaliListFormatedWithAdress_1">
      <item>Karlo Sokolić, Vrisnička Ulica 9 B, 10000 Zagreb</item>
    </derivirana_varijabla>
  </DomainObject.Predmet.OstaliListFormatedWithAdress>
  <DomainObject.Predmet.OstaliListFormatedWithAdressOIB>
    <izvorni_sadrzaj>
      <item>Karlo Sokolić, OIB 24512838653, Vrisnička Ulica 9 B, 10000 Zagreb</item>
    </izvorni_sadrzaj>
    <derivirana_varijabla naziv="DomainObject.Predmet.OstaliListFormatedWithAdressOIB_1">
      <item>Karlo Sokolić, OIB 24512838653, Vrisnička Ulica 9 B, 10000 Zagreb</item>
    </derivirana_varijabla>
  </DomainObject.Predmet.OstaliListFormatedWithAdressOIB>
  <DomainObject.Predmet.OstaliListNazivFormated>
    <izvorni_sadrzaj>
      <item>Karlo Sokolić</item>
    </izvorni_sadrzaj>
    <derivirana_varijabla naziv="DomainObject.Predmet.OstaliListNazivFormated_1">
      <item>Karlo Sokolić</item>
    </derivirana_varijabla>
  </DomainObject.Predmet.OstaliListNazivFormated>
  <DomainObject.Predmet.OstaliListNazivFormatedOIB>
    <izvorni_sadrzaj>
      <item>Karlo Sokolić, OIB 24512838653</item>
    </izvorni_sadrzaj>
    <derivirana_varijabla naziv="DomainObject.Predmet.OstaliListNazivFormatedOIB_1">
      <item>Karlo Sokolić, OIB 24512838653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LED-ESCO d.o.o.</izvorni_sadrzaj>
    <derivirana_varijabla naziv="DomainObject.Predmet.ProtustrankaIDrugi_1">LED-ESCO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LED-ESCO d.o.o., OIB 23639427085, Jablanovečka 6, 10000 Zagreb</izvorni_sadrzaj>
    <derivirana_varijabla naziv="DomainObject.Predmet.ProtustrankaIDrugiAdressOIB_1">LED-ESCO d.o.o., OIB 23639427085, Jablanovečka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srpnja 2018.</izvorni_sadrzaj>
    <derivirana_varijabla naziv="DomainObject.Predmet.OdlukaRjesenje.DatumDonosenjaOdluke_1">17.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St-936/2017-15</izvorni_sadrzaj>
    <derivirana_varijabla naziv="DomainObject.Predmet.OdlukaRjesenje.Oznaka_1">St-936/2017-15</derivirana_varijabla>
  </DomainObject.Predmet.OdlukaRjesenje.Oznaka>
  <DomainObject.Predmet.SudioniciListNaziv>
    <izvorni_sadrzaj>
      <item>FINA Regionalni centar Zagreb</item>
      <item>LED-ESCO d.o.o.</item>
      <item>Karlo Sokolić</item>
      <item>VJEROVNICI</item>
    </izvorni_sadrzaj>
    <derivirana_varijabla naziv="DomainObject.Predmet.SudioniciListNaziv_1">
      <item>FINA Regionalni centar Zagreb</item>
      <item>LED-ESCO d.o.o.</item>
      <item>Karlo Sokolić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LED-ESCO d.o.o., OIB 23639427085, Jablanovečka 6,10000 Zagreb</item>
      <item>Karlo Sokolić, OIB 24512838653, Vrisnička Ulica 9 B,10000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LED-ESCO d.o.o., OIB 23639427085, Jablanovečka 6,10000 Zagreb</item>
      <item>Karlo Sokolić, OIB 24512838653, Vrisnička Ulica 9 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23639427085</item>
      <item>, OIB 24512838653</item>
      <item>, OIB null</item>
    </izvorni_sadrzaj>
    <derivirana_varijabla naziv="DomainObject.Predmet.SudioniciListNazivOIB_1">
      <item>, OIB 85821130368</item>
      <item>, OIB 23639427085</item>
      <item>, OIB 24512838653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1019</properties:Characters>
  <properties:Lines>37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2018-09-04T09:19:00Z</dcterms:created>
  <dc:creator>nmarkovic</dc:creator>
  <cp:lastModifiedBy>Ivana Stampf</cp:lastModifiedBy>
  <cp:lastPrinted>2017-06-06T08:32:00Z</cp:lastPrinted>
  <dcterms:modified xmlns:xsi="http://www.w3.org/2001/XMLSchema-instance" xsi:type="dcterms:W3CDTF">2018-09-04T10:55:00Z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 St-936-16 zaključak o ispravku rješenje adresa.docx)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