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7b82" w14:paraId="6f77b82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27809">
        <w:rPr>
          <w:b/>
        </w:rPr>
        <w:t>7</w:t>
      </w:r>
      <w:r w:rsidR="009B6203">
        <w:rPr>
          <w:b/>
        </w:rPr>
        <w:t>9</w:t>
      </w:r>
      <w:r w:rsidR="001237D0">
        <w:rPr>
          <w:b/>
        </w:rPr>
        <w:t>4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B27809">
        <w:t xml:space="preserve"> OIB: 85821130368,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0E07DD">
        <w:t xml:space="preserve">nad dužnikom </w:t>
      </w:r>
      <w:r w:rsidR="001237D0">
        <w:t>PEKARSTVO DAVID j.d.o.o. za usluge, skraćena tvrtka: PEKARSTVO DAVID j.d.o.o., Sesvete ( Grad Zagreb ), Miroslava Kraljevića 34/A, OIB: 67570120300</w:t>
      </w:r>
      <w:r w:rsidR="00917274">
        <w:t>,</w:t>
      </w:r>
      <w:r w:rsidR="00C45C8B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27809">
        <w:t>0</w:t>
      </w:r>
      <w:r w:rsidR="009B6203">
        <w:t>9</w:t>
      </w:r>
      <w:r w:rsidR="00B27809">
        <w:t>. siječnja</w:t>
      </w:r>
      <w:r w:rsidR="00B65E50">
        <w:t xml:space="preserve"> 201</w:t>
      </w:r>
      <w:r w:rsidR="00B27809">
        <w:t>7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1237D0" w:rsidRPr="001237D0">
        <w:t>PEKARSTVO DAVID j.d.o.o. za usluge, skraćena tvrtka: PEKARSTVO DAVID j.d.o.o., Sesvete ( Grad Zagreb ), Miroslava Kraljevića 34/A, OIB: 67570120300</w:t>
      </w:r>
      <w:r w:rsidR="009B6203">
        <w:t xml:space="preserve"> </w:t>
      </w:r>
      <w:r w:rsidR="00067508">
        <w:t xml:space="preserve"> </w:t>
      </w:r>
      <w:r w:rsidR="00B76165">
        <w:t xml:space="preserve">iznosi </w:t>
      </w:r>
      <w:r w:rsidR="001237D0">
        <w:t>12.581,25</w:t>
      </w:r>
      <w:r w:rsidR="001956D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1237D0">
        <w:t>Zlatko Vnučec iz Sesveta, Brestovečka ulica 125, OIB: 86547839750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B27809">
        <w:rPr>
          <w:b/>
        </w:rPr>
        <w:t>7</w:t>
      </w:r>
      <w:r w:rsidR="009B6203">
        <w:rPr>
          <w:b/>
        </w:rPr>
        <w:t>9</w:t>
      </w:r>
      <w:r w:rsidR="001237D0">
        <w:rPr>
          <w:b/>
        </w:rPr>
        <w:t>4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27809">
        <w:t>0</w:t>
      </w:r>
      <w:r w:rsidR="009B6203">
        <w:t>9</w:t>
      </w:r>
      <w:r w:rsidR="00B27809">
        <w:t>. siječnja</w:t>
      </w:r>
      <w:r w:rsidR="00B65E50">
        <w:t xml:space="preserve"> 201</w:t>
      </w:r>
      <w:r w:rsidR="00B27809">
        <w:t>7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3F1" w:rsidR="00CC03F1">
      <w:r>
        <w:separator/>
      </w:r>
    </w:p>
  </w:endnote>
  <w:endnote w:id="0" w:type="continuationSeparator">
    <w:p w:rsidRDefault="00CC03F1" w:rsidR="00CC0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3F1" w:rsidR="00CC03F1">
      <w:r>
        <w:separator/>
      </w:r>
    </w:p>
  </w:footnote>
  <w:footnote w:id="0" w:type="continuationSeparator">
    <w:p w:rsidRDefault="00CC03F1" w:rsidR="00CC0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19C8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07DD"/>
    <w:rsid w:val="000E762A"/>
    <w:rsid w:val="000F61EA"/>
    <w:rsid w:val="00102060"/>
    <w:rsid w:val="00106A56"/>
    <w:rsid w:val="00107D9E"/>
    <w:rsid w:val="00114078"/>
    <w:rsid w:val="0011475A"/>
    <w:rsid w:val="001237D0"/>
    <w:rsid w:val="0012539F"/>
    <w:rsid w:val="00131735"/>
    <w:rsid w:val="001437B2"/>
    <w:rsid w:val="00147914"/>
    <w:rsid w:val="00173F18"/>
    <w:rsid w:val="00177EC7"/>
    <w:rsid w:val="00192124"/>
    <w:rsid w:val="001956D3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20B8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47404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4BF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2DDC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003E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3846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22666"/>
    <w:rsid w:val="00826972"/>
    <w:rsid w:val="00834A06"/>
    <w:rsid w:val="00834C16"/>
    <w:rsid w:val="00836CE2"/>
    <w:rsid w:val="0084069A"/>
    <w:rsid w:val="008477E1"/>
    <w:rsid w:val="00855A65"/>
    <w:rsid w:val="00860129"/>
    <w:rsid w:val="008706BF"/>
    <w:rsid w:val="00875548"/>
    <w:rsid w:val="008A224F"/>
    <w:rsid w:val="008A6156"/>
    <w:rsid w:val="008A66B9"/>
    <w:rsid w:val="008A786C"/>
    <w:rsid w:val="008B0E56"/>
    <w:rsid w:val="008C5D2B"/>
    <w:rsid w:val="008C7029"/>
    <w:rsid w:val="008D6E51"/>
    <w:rsid w:val="008E0CE8"/>
    <w:rsid w:val="008E191F"/>
    <w:rsid w:val="008F1B2D"/>
    <w:rsid w:val="00901EF5"/>
    <w:rsid w:val="00912CF5"/>
    <w:rsid w:val="009137B1"/>
    <w:rsid w:val="00917274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B6203"/>
    <w:rsid w:val="009C1900"/>
    <w:rsid w:val="009C1C8D"/>
    <w:rsid w:val="009C2006"/>
    <w:rsid w:val="009C2543"/>
    <w:rsid w:val="009C670C"/>
    <w:rsid w:val="009E5D6D"/>
    <w:rsid w:val="00A07CA2"/>
    <w:rsid w:val="00A16DDD"/>
    <w:rsid w:val="00A214C9"/>
    <w:rsid w:val="00A264E0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27809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C03F1"/>
    <w:rsid w:val="00CE0EE4"/>
    <w:rsid w:val="00CE3118"/>
    <w:rsid w:val="00CE5FA2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2469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56D2D"/>
    <w:rsid w:val="00F6215D"/>
    <w:rsid w:val="00F7307B"/>
    <w:rsid w:val="00F734CA"/>
    <w:rsid w:val="00F73514"/>
    <w:rsid w:val="00F75E50"/>
    <w:rsid w:val="00F75F94"/>
    <w:rsid w:val="00F82537"/>
    <w:rsid w:val="00F83779"/>
    <w:rsid w:val="00FA1A20"/>
    <w:rsid w:val="00FA4271"/>
    <w:rsid w:val="00FC1857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C2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0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0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0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0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C2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0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0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0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0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2794</izvorni_sadrzaj>
    <derivirana_varijabla naziv="DomainObject.Predmet.Broj_1">2794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</izvorni_sadrzaj>
    <derivirana_varijabla naziv="DomainObject.Predmet.Opis_1">ČL.429.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St-2794/2016</izvorni_sadrzaj>
    <derivirana_varijabla naziv="DomainObject.Predmet.OznakaBroj_1">St-2794/2016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PEKARSTVO DAVID j.d.o.o. za usluge</izvorni_sadrzaj>
    <derivirana_varijabla naziv="DomainObject.Predmet.ProtustrankaFormated_1">  PEKARSTVO DAVID j.d.o.o. za usluge</derivirana_varijabla>
  </DomainObject.Predmet.ProtustrankaFormated>
  <DomainObject.Predmet.ProtustrankaFormatedOIB>
    <izvorni_sadrzaj>  PEKARSTVO DAVID j.d.o.o. za usluge, OIB 67570120300</izvorni_sadrzaj>
    <derivirana_varijabla naziv="DomainObject.Predmet.ProtustrankaFormatedOIB_1">  PEKARSTVO DAVID j.d.o.o. za usluge, OIB 67570120300</derivirana_varijabla>
  </DomainObject.Predmet.ProtustrankaFormatedOIB>
  <DomainObject.Predmet.ProtustrankaFormatedWithAdress>
    <izvorni_sadrzaj> PEKARSTVO DAVID j.d.o.o. za usluge, Miroslava Kraljevića 34/A, 10360 Sesvete</izvorni_sadrzaj>
    <derivirana_varijabla naziv="DomainObject.Predmet.ProtustrankaFormatedWithAdress_1"> PEKARSTVO DAVID j.d.o.o. za usluge, Miroslava Kraljevića 34/A, 10360 Sesvete</derivirana_varijabla>
  </DomainObject.Predmet.ProtustrankaFormatedWithAdress>
  <DomainObject.Predmet.ProtustrankaFormatedWithAdressOIB>
    <izvorni_sadrzaj> PEKARSTVO DAVID j.d.o.o. za usluge, OIB 67570120300, Miroslava Kraljevića 34/A, 10360 Sesvete</izvorni_sadrzaj>
    <derivirana_varijabla naziv="DomainObject.Predmet.ProtustrankaFormatedWithAdressOIB_1"> PEKARSTVO DAVID j.d.o.o. za usluge, OIB 67570120300, Miroslava Kraljevića 34/A, 10360 Sesvete</derivirana_varijabla>
  </DomainObject.Predmet.ProtustrankaFormatedWithAdressOIB>
  <DomainObject.Predmet.ProtustrankaWithAdress>
    <izvorni_sadrzaj>PEKARSTVO DAVID j.d.o.o. za usluge Miroslava Kraljevića 34/A, 10360 Sesvete</izvorni_sadrzaj>
    <derivirana_varijabla naziv="DomainObject.Predmet.ProtustrankaWithAdress_1">PEKARSTVO DAVID j.d.o.o. za usluge Miroslava Kraljevića 34/A, 10360 Sesvete</derivirana_varijabla>
  </DomainObject.Predmet.ProtustrankaWithAdress>
  <DomainObject.Predmet.ProtustrankaWithAdressOIB>
    <izvorni_sadrzaj>PEKARSTVO DAVID j.d.o.o. za usluge, OIB 67570120300, Miroslava Kraljevića 34/A, 10360 Sesvete</izvorni_sadrzaj>
    <derivirana_varijabla naziv="DomainObject.Predmet.ProtustrankaWithAdressOIB_1">PEKARSTVO DAVID j.d.o.o. za usluge, OIB 67570120300, Miroslava Kraljevića 34/A, 10360 Sesvete</derivirana_varijabla>
  </DomainObject.Predmet.ProtustrankaWithAdressOIB>
  <DomainObject.Predmet.ProtustrankaNazivFormated>
    <izvorni_sadrzaj>PEKARSTVO DAVID j.d.o.o. za usluge</izvorni_sadrzaj>
    <derivirana_varijabla naziv="DomainObject.Predmet.ProtustrankaNazivFormated_1">PEKARSTVO DAVID j.d.o.o. za usluge</derivirana_varijabla>
  </DomainObject.Predmet.ProtustrankaNazivFormated>
  <DomainObject.Predmet.ProtustrankaNazivFormatedOIB>
    <izvorni_sadrzaj>PEKARSTVO DAVID j.d.o.o. za usluge, OIB 67570120300</izvorni_sadrzaj>
    <derivirana_varijabla naziv="DomainObject.Predmet.ProtustrankaNazivFormatedOIB_1">PEKARSTVO DAVID j.d.o.o. za usluge, OIB 67570120300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12571.25</izvorni_sadrzaj>
    <derivirana_varijabla naziv="DomainObject.Predmet.TrenutnaVrijednost_1">12571.25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PEKARSTVO DAVID j.d.o.o. za usluge</item>
    </izvorni_sadrzaj>
    <derivirana_varijabla naziv="DomainObject.Predmet.ProtuStrankaListFormated_1">
      <item>PEKARSTVO DAVID j.d.o.o. za usluge</item>
    </derivirana_varijabla>
  </DomainObject.Predmet.ProtuStrankaListFormated>
  <DomainObject.Predmet.ProtuStrankaListFormatedOIB>
    <izvorni_sadrzaj>
      <item>PEKARSTVO DAVID j.d.o.o. za usluge, OIB 67570120300</item>
    </izvorni_sadrzaj>
    <derivirana_varijabla naziv="DomainObject.Predmet.ProtuStrankaListFormatedOIB_1">
      <item>PEKARSTVO DAVID j.d.o.o. za usluge, OIB 67570120300</item>
    </derivirana_varijabla>
  </DomainObject.Predmet.ProtuStrankaListFormatedOIB>
  <DomainObject.Predmet.ProtuStrankaListFormatedWithAdress>
    <izvorni_sadrzaj>
      <item>PEKARSTVO DAVID j.d.o.o. za usluge, Miroslava Kraljevića 34/A, 10360 Sesvete</item>
    </izvorni_sadrzaj>
    <derivirana_varijabla naziv="DomainObject.Predmet.ProtuStrankaListFormatedWithAdress_1">
      <item>PEKARSTVO DAVID j.d.o.o. za usluge, Miroslava Kraljevića 34/A, 10360 Sesvete</item>
    </derivirana_varijabla>
  </DomainObject.Predmet.ProtuStrankaListFormatedWithAdress>
  <DomainObject.Predmet.ProtuStrankaListFormatedWithAdressOIB>
    <izvorni_sadrzaj>
      <item>PEKARSTVO DAVID j.d.o.o. za usluge, OIB 67570120300, Miroslava Kraljevića 34/A, 10360 Sesvete</item>
    </izvorni_sadrzaj>
    <derivirana_varijabla naziv="DomainObject.Predmet.ProtuStrankaListFormatedWithAdressOIB_1">
      <item>PEKARSTVO DAVID j.d.o.o. za usluge, OIB 67570120300, Miroslava Kraljevića 34/A, 10360 Sesvete</item>
    </derivirana_varijabla>
  </DomainObject.Predmet.ProtuStrankaListFormatedWithAdressOIB>
  <DomainObject.Predmet.ProtuStrankaListNazivFormated>
    <izvorni_sadrzaj>
      <item>PEKARSTVO DAVID j.d.o.o. za usluge</item>
    </izvorni_sadrzaj>
    <derivirana_varijabla naziv="DomainObject.Predmet.ProtuStrankaListNazivFormated_1">
      <item>PEKARSTVO DAVID j.d.o.o. za usluge</item>
    </derivirana_varijabla>
  </DomainObject.Predmet.ProtuStrankaListNazivFormated>
  <DomainObject.Predmet.ProtuStrankaListNazivFormatedOIB>
    <izvorni_sadrzaj>
      <item>PEKARSTVO DAVID j.d.o.o. za usluge, OIB 67570120300</item>
    </izvorni_sadrzaj>
    <derivirana_varijabla naziv="DomainObject.Predmet.ProtuStrankaListNazivFormatedOIB_1">
      <item>PEKARSTVO DAVID j.d.o.o. za usluge, OIB 67570120300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PEKARSTVO DAVID j.d.o.o. za usluge</izvorni_sadrzaj>
    <derivirana_varijabla naziv="DomainObject.Predmet.ProtustrankaIDrugi_1">PEKARSTVO DAVID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PEKARSTVO DAVID j.d.o.o. za usluge, OIB 67570120300, Miroslava Kraljevića 34/A, 10360 Sesvete</izvorni_sadrzaj>
    <derivirana_varijabla naziv="DomainObject.Predmet.ProtustrankaIDrugiAdressOIB_1">PEKARSTVO DAVID j.d.o.o. za usluge, OIB 67570120300, Miroslava Kraljevića 34/A,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PEKARSTVO DAVID j.d.o.o. za usluge</item>
      <item>FINA Regionalni centar Zagreb</item>
    </izvorni_sadrzaj>
    <derivirana_varijabla naziv="DomainObject.Predmet.SudioniciListNaziv_1">
      <item>PEKARSTVO DAVID j.d.o.o. za usluge</item>
      <item>FINA Regionalni centar Zagreb</item>
    </derivirana_varijabla>
  </DomainObject.Predmet.SudioniciListNaziv>
  <DomainObject.Predmet.SudioniciListAdressOIB>
    <izvorni_sadrzaj>
      <item>PEKARSTVO DAVID j.d.o.o. za usluge, OIB 67570120300, Miroslava Kraljevića 34/A,10360 Sesvete</item>
      <item>FINA Regionalni centar Zagreb, OIB 85821130368, Trg svibanjskih žrtava 1995. br. 1,10000 Zagreb</item>
    </izvorni_sadrzaj>
    <derivirana_varijabla naziv="DomainObject.Predmet.SudioniciListAdressOIB_1">
      <item>PEKARSTVO DAVID j.d.o.o. za usluge, OIB 67570120300, Miroslava Kraljevića 34/A,10360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67570120300</item>
      <item>, OIB 85821130368</item>
    </izvorni_sadrzaj>
    <derivirana_varijabla naziv="DomainObject.Predmet.SudioniciListNazivOIB_1">
      <item>, OIB 67570120300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2270</properties:Characters>
  <properties:Lines>56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2017-01-09T08:12:00Z</dcterms:created>
  <dc:creator>Korisnik</dc:creator>
  <cp:lastModifiedBy>wsadmin</cp:lastModifiedBy>
  <cp:lastPrinted>2017-01-09T11:51:00Z</cp:lastPrinted>
  <dcterms:modified xmlns:xsi="http://www.w3.org/2001/XMLSchema-instance" xsi:type="dcterms:W3CDTF">2017-01-09T12:34:00Z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