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26A1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15369">
                    <w:rPr>
                      <w:sz w:val="22"/>
                      <w:szCs w:val="22"/>
                    </w:rPr>
                    <w:t>St-</w:t>
                  </w:r>
                  <w:r w:rsidR="00927BFF">
                    <w:rPr>
                      <w:sz w:val="22"/>
                      <w:szCs w:val="22"/>
                    </w:rPr>
                    <w:t>1243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21eec8" w14:paraId="721eec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u stečajnom predmetu povodom zahtjeva Financijske agencije, Regionalni centar Osijek, Podružnica Osijek, L. Jagera 3, OIB 85821130368 za provedbu skraćenog stečajnog postupka nad dužnikom </w:t>
      </w:r>
      <w:r w:rsidR="00927BFF">
        <w:t>EURO CAR &amp; NAUTIC INTERNATIONAL d.o.o. za trgovinu i usluge, Tenja, Dunavska 5, MBS: 030077804, OIB: 82750443287</w:t>
      </w:r>
      <w:r>
        <w:t>,</w:t>
      </w:r>
      <w:r w:rsidR="00927BFF">
        <w:t xml:space="preserve"> </w:t>
      </w:r>
      <w:r>
        <w:t xml:space="preserve">temeljem članka 430. Stečajnog zakona (NN 71/15, dalje: SZ), dana </w:t>
      </w:r>
      <w:r w:rsidR="00726A1E">
        <w:t>20</w:t>
      </w:r>
      <w:r w:rsidR="00615369">
        <w:t xml:space="preserve">. </w:t>
      </w:r>
      <w:r w:rsidR="00726A1E">
        <w:t xml:space="preserve">studenog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27BFF">
        <w:t>EURO CAR &amp; NAUTIC INTERNATIONAL d.o.o. za trgovinu i usluge, Tenja, Dunavska 5, MBS: 030077804, OIB: 82750443287</w:t>
      </w:r>
      <w:r>
        <w:t xml:space="preserve">, na temelju neizvršenih osnova za plaćanje iznosi </w:t>
      </w:r>
      <w:r w:rsidR="00927BFF">
        <w:t>12.143,07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27BFF">
        <w:t>Igor Lugušić</w:t>
      </w:r>
      <w:r w:rsidR="00615369">
        <w:t xml:space="preserve">, OIB: </w:t>
      </w:r>
      <w:r w:rsidR="00927BFF">
        <w:t>13762991598</w:t>
      </w:r>
      <w:r w:rsidR="00615369">
        <w:t xml:space="preserve">, </w:t>
      </w:r>
      <w:r w:rsidR="00726A1E">
        <w:t xml:space="preserve">Osijek, </w:t>
      </w:r>
      <w:r w:rsidR="00927BFF">
        <w:t>Crkvena 101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27BFF">
        <w:t>1243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26A1E">
        <w:t>20</w:t>
      </w:r>
      <w:r w:rsidR="00E63D95">
        <w:t xml:space="preserve">. </w:t>
      </w:r>
      <w:r w:rsidR="00726A1E">
        <w:t>studenog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</w:t>
      </w:r>
      <w:r w:rsidR="00163562">
        <w:t xml:space="preserve">      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C27C1">
        <w:t>11.1.2019.</w:t>
      </w:r>
    </w:p>
    <w:p w:rsidRDefault="00F374D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63562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26A1E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27BFF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CC27C1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374DD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St-1243/2018</izvorni_sadrzaj>
    <derivirana_varijabla naziv="DomainObject.Predmet.OznakaBroj_1">St-1243/2018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CAR &amp; NAUTIC INTERNATIONAL d.o.o. za trgovinu i usluge</izvorni_sadrzaj>
    <derivirana_varijabla naziv="DomainObject.Predmet.ProtustrankaFormated_1">  EURO CAR &amp; NAUTIC INTERNATIONAL d.o.o. za trgovinu i usluge</derivirana_varijabla>
  </DomainObject.Predmet.ProtustrankaFormated>
  <DomainObject.Predmet.ProtustrankaFormatedOIB>
    <izvorni_sadrzaj>  EURO CAR &amp; NAUTIC INTERNATIONAL d.o.o. za trgovinu i usluge, OIB 82750443287</izvorni_sadrzaj>
    <derivirana_varijabla naziv="DomainObject.Predmet.ProtustrankaFormatedOIB_1">  EURO CAR &amp; NAUTIC INTERNATIONAL d.o.o. za trgovinu i usluge, OIB 82750443287</derivirana_varijabla>
  </DomainObject.Predmet.ProtustrankaFormatedOIB>
  <DomainObject.Predmet.ProtustrankaFormatedWithAdress>
    <izvorni_sadrzaj> EURO CAR &amp; NAUTIC INTERNATIONAL d.o.o. za trgovinu i usluge, Dunavska 5, 31207 Tenja</izvorni_sadrzaj>
    <derivirana_varijabla naziv="DomainObject.Predmet.ProtustrankaFormatedWithAdress_1"> EURO CAR &amp; NAUTIC INTERNATIONAL d.o.o. za trgovinu i usluge, Dunavska 5, 31207 Tenja</derivirana_varijabla>
  </DomainObject.Predmet.ProtustrankaFormatedWithAdress>
  <DomainObject.Predmet.ProtustrankaFormatedWithAdressOIB>
    <izvorni_sadrzaj> EURO CAR &amp; NAUTIC INTERNATIONAL d.o.o. za trgovinu i usluge, OIB 82750443287, Dunavska 5, 31207 Tenja</izvorni_sadrzaj>
    <derivirana_varijabla naziv="DomainObject.Predmet.ProtustrankaFormatedWithAdressOIB_1"> EURO CAR &amp; NAUTIC INTERNATIONAL d.o.o. za trgovinu i usluge, OIB 82750443287, Dunavska 5, 31207 Tenja</derivirana_varijabla>
  </DomainObject.Predmet.ProtustrankaFormatedWithAdressOIB>
  <DomainObject.Predmet.ProtustrankaWithAdress>
    <izvorni_sadrzaj>EURO CAR &amp; NAUTIC INTERNATIONAL d.o.o. za trgovinu i usluge Dunavska 5, 31207 Tenja</izvorni_sadrzaj>
    <derivirana_varijabla naziv="DomainObject.Predmet.ProtustrankaWithAdress_1">EURO CAR &amp; NAUTIC INTERNATIONAL d.o.o. za trgovinu i usluge Dunavska 5, 31207 Tenja</derivirana_varijabla>
  </DomainObject.Predmet.ProtustrankaWithAdress>
  <DomainObject.Predmet.ProtustrankaWithAdressOIB>
    <izvorni_sadrzaj>EURO CAR &amp; NAUTIC INTERNATIONAL d.o.o. za trgovinu i usluge, OIB 82750443287, Dunavska 5, 31207 Tenja</izvorni_sadrzaj>
    <derivirana_varijabla naziv="DomainObject.Predmet.ProtustrankaWithAdressOIB_1">EURO CAR &amp; NAUTIC INTERNATIONAL d.o.o. za trgovinu i usluge, OIB 82750443287, Dunavska 5, 31207 Tenja</derivirana_varijabla>
  </DomainObject.Predmet.ProtustrankaWithAdressOIB>
  <DomainObject.Predmet.ProtustrankaNazivFormated>
    <izvorni_sadrzaj>EURO CAR &amp; NAUTIC INTERNATIONAL d.o.o. za trgovinu i usluge</izvorni_sadrzaj>
    <derivirana_varijabla naziv="DomainObject.Predmet.ProtustrankaNazivFormated_1">EURO CAR &amp; NAUTIC INTERNATIONAL d.o.o. za trgovinu i usluge</derivirana_varijabla>
  </DomainObject.Predmet.ProtustrankaNazivFormated>
  <DomainObject.Predmet.ProtustrankaNazivFormatedOIB>
    <izvorni_sadrzaj>EURO CAR &amp; NAUTIC INTERNATIONAL d.o.o. za trgovinu i usluge, OIB 82750443287</izvorni_sadrzaj>
    <derivirana_varijabla naziv="DomainObject.Predmet.ProtustrankaNazivFormatedOIB_1">EURO CAR &amp; NAUTIC INTERNATIONAL d.o.o. za trgovinu i usluge, OIB 82750443287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CAR &amp; NAUTIC INTERNATIONAL d.o.o. za trgovinu i usluge</item>
    </izvorni_sadrzaj>
    <derivirana_varijabla naziv="DomainObject.Predmet.ProtuStrankaListFormated_1">
      <item>EURO CAR &amp; NAUTIC INTERNATIONAL d.o.o. za trgovinu i usluge</item>
    </derivirana_varijabla>
  </DomainObject.Predmet.ProtuStrankaListFormated>
  <DomainObject.Predmet.ProtuStrankaListFormatedOIB>
    <izvorni_sadrzaj>
      <item>EURO CAR &amp; NAUTIC INTERNATIONAL d.o.o. za trgovinu i usluge, OIB 82750443287</item>
    </izvorni_sadrzaj>
    <derivirana_varijabla naziv="DomainObject.Predmet.ProtuStrankaListFormatedOIB_1">
      <item>EURO CAR &amp; NAUTIC INTERNATIONAL d.o.o. za trgovinu i usluge, OIB 82750443287</item>
    </derivirana_varijabla>
  </DomainObject.Predmet.ProtuStrankaListFormatedOIB>
  <DomainObject.Predmet.ProtuStrankaListFormatedWithAdress>
    <izvorni_sadrzaj>
      <item>EURO CAR &amp; NAUTIC INTERNATIONAL d.o.o. za trgovinu i usluge, Dunavska 5, 31207 Tenja</item>
    </izvorni_sadrzaj>
    <derivirana_varijabla naziv="DomainObject.Predmet.ProtuStrankaListFormatedWithAdress_1">
      <item>EURO CAR &amp; NAUTIC INTERNATIONAL d.o.o. za trgovinu i usluge, Dunavska 5, 31207 Tenja</item>
    </derivirana_varijabla>
  </DomainObject.Predmet.ProtuStrankaListFormatedWithAdress>
  <DomainObject.Predmet.ProtuStrankaListFormatedWithAdressOIB>
    <izvorni_sadrzaj>
      <item>EURO CAR &amp; NAUTIC INTERNATIONAL d.o.o. za trgovinu i usluge, OIB 82750443287, Dunavska 5, 31207 Tenja</item>
    </izvorni_sadrzaj>
    <derivirana_varijabla naziv="DomainObject.Predmet.ProtuStrankaListFormatedWithAdressOIB_1">
      <item>EURO CAR &amp; NAUTIC INTERNATIONAL d.o.o. za trgovinu i usluge, OIB 82750443287, Dunavska 5, 31207 Tenja</item>
    </derivirana_varijabla>
  </DomainObject.Predmet.ProtuStrankaListFormatedWithAdressOIB>
  <DomainObject.Predmet.ProtuStrankaListNazivFormated>
    <izvorni_sadrzaj>
      <item>EURO CAR &amp; NAUTIC INTERNATIONAL d.o.o. za trgovinu i usluge</item>
    </izvorni_sadrzaj>
    <derivirana_varijabla naziv="DomainObject.Predmet.ProtuStrankaListNazivFormated_1">
      <item>EURO CAR &amp; NAUTIC INTERNATIONAL d.o.o. za trgovinu i usluge</item>
    </derivirana_varijabla>
  </DomainObject.Predmet.ProtuStrankaListNazivFormated>
  <DomainObject.Predmet.ProtuStrankaListNazivFormatedOIB>
    <izvorni_sadrzaj>
      <item>EURO CAR &amp; NAUTIC INTERNATIONAL d.o.o. za trgovinu i usluge, OIB 82750443287</item>
    </izvorni_sadrzaj>
    <derivirana_varijabla naziv="DomainObject.Predmet.ProtuStrankaListNazivFormatedOIB_1">
      <item>EURO CAR &amp; NAUTIC INTERNATIONAL d.o.o. za trgovinu i usluge, OIB 82750443287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CAR &amp; NAUTIC INTERNATIONAL d.o.o. za trgovinu i usluge</izvorni_sadrzaj>
    <derivirana_varijabla naziv="DomainObject.Predmet.ProtustrankaIDrugi_1">EURO CAR &amp; NAUTIC INTERNATIONAL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CAR &amp; NAUTIC INTERNATIONAL d.o.o. za trgovinu i usluge, OIB 82750443287, Dunavska 5, 31207 Tenja</izvorni_sadrzaj>
    <derivirana_varijabla naziv="DomainObject.Predmet.ProtustrankaIDrugiAdressOIB_1">EURO CAR &amp; NAUTIC INTERNATIONAL d.o.o. za trgovinu i usluge, OIB 82750443287, Dunavska 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CAR &amp; NAUTIC INTERNATIONAL d.o.o. za trgovinu i usluge</item>
    </izvorni_sadrzaj>
    <derivirana_varijabla naziv="DomainObject.Predmet.SudioniciListNaziv_1">
      <item>FINA RC OSIJEK</item>
      <item>EURO CAR &amp; NAUTIC INTERNATIONAL d.o.o. za trgovinu i usluge</item>
    </derivirana_varijabla>
  </DomainObject.Predmet.SudioniciListNaziv>
  <DomainObject.Predmet.SudioniciListAdressOIB>
    <izvorni_sadrzaj>
      <item>FINA RC OSIJEK, OIB 85821130368</item>
      <item>EURO CAR &amp; NAUTIC INTERNATIONAL d.o.o. za trgovinu i usluge, OIB 82750443287, Dunavska 5,31207 Tenja</item>
    </izvorni_sadrzaj>
    <derivirana_varijabla naziv="DomainObject.Predmet.SudioniciListAdressOIB_1">
      <item>FINA RC OSIJEK, OIB 85821130368</item>
      <item>EURO CAR &amp; NAUTIC INTERNATIONAL d.o.o. za trgovinu i usluge, OIB 82750443287, Dunavska 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82750443287</item>
    </izvorni_sadrzaj>
    <derivirana_varijabla naziv="DomainObject.Predmet.SudioniciListNazivOIB_1">
      <item>, OIB 85821130368</item>
      <item>, OIB 82750443287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2139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2018-11-20T10:12:00Z</dcterms:created>
  <dc:creator>Snježana Andrijanić</dc:creator>
  <cp:lastModifiedBy>Gordana Harc</cp:lastModifiedBy>
  <cp:lastPrinted>2018-09-19T11:19:00Z</cp:lastPrinted>
  <dcterms:modified xmlns:xsi="http://www.w3.org/2001/XMLSchema-instance" xsi:type="dcterms:W3CDTF">2018-11-20T11:06:00Z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(St-1243-18  - oglas  -OS.docx)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