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3fe6" w14:paraId="1e43fe6" w:rsidRDefault="0051548C" w:rsidP="009F3682" w:rsidR="0051548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3623A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</w:p>
    <w:p w:rsidRDefault="0051548C" w:rsidP="0051548C" w:rsidR="0051548C" w:rsidRPr="0051548C">
      <w:pPr>
        <w:ind w:hanging="720" w:left="360"/>
      </w:pPr>
      <w:r w:rsidRPr="0051548C">
        <w:t xml:space="preserve">     REPUBLIKA HRVATSKA</w:t>
      </w:r>
    </w:p>
    <w:p w:rsidRDefault="0051548C" w:rsidP="0051548C" w:rsidR="009F3682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9F3682" w:rsidRPr="009F3682">
        <w:t xml:space="preserve"> </w:t>
      </w:r>
      <w:r w:rsidR="009F3682">
        <w:t xml:space="preserve">                                               </w:t>
      </w:r>
    </w:p>
    <w:p w:rsidRDefault="009F3682" w:rsidP="00122C64" w:rsidR="00122C64">
      <w:pPr>
        <w:pStyle w:val="Tijeloteksta"/>
        <w:ind w:left="708"/>
        <w:jc w:val="right"/>
      </w:pPr>
      <w:r>
        <w:t xml:space="preserve">                   Broj:</w:t>
      </w:r>
      <w:r w:rsidR="00122C64">
        <w:t xml:space="preserve"> St-694/17-7</w:t>
      </w:r>
    </w:p>
    <w:p w:rsidRDefault="00122C64" w:rsidP="00122C64" w:rsidR="00122C64">
      <w:pPr>
        <w:ind w:hanging="720" w:left="360"/>
        <w:rPr>
          <w:sz w:val="22"/>
          <w:szCs w:val="22"/>
        </w:rPr>
      </w:pPr>
    </w:p>
    <w:p w:rsidRDefault="00122C64" w:rsidP="00122C64" w:rsidR="00122C64">
      <w:pPr>
        <w:pStyle w:val="Tijeloteksta"/>
        <w:ind w:left="708"/>
        <w:jc w:val="right"/>
      </w:pPr>
    </w:p>
    <w:p w:rsidRDefault="00122C64" w:rsidP="00122C64" w:rsidR="00122C64">
      <w:pPr>
        <w:pStyle w:val="Tijeloteksta"/>
        <w:jc w:val="center"/>
      </w:pPr>
      <w:r>
        <w:t>U   I M E   R E P U B L I K E   H R V A T S K E</w:t>
      </w:r>
    </w:p>
    <w:p w:rsidRDefault="00122C64" w:rsidP="00122C64" w:rsidR="00122C64">
      <w:pPr>
        <w:pStyle w:val="Tijeloteksta"/>
        <w:jc w:val="center"/>
        <w:rPr>
          <w:bCs/>
        </w:rPr>
      </w:pPr>
      <w:r>
        <w:t>R J E Š E N J E</w:t>
      </w:r>
    </w:p>
    <w:p w:rsidRDefault="00122C64" w:rsidP="00122C64" w:rsidR="00122C64">
      <w:pPr>
        <w:pStyle w:val="Tijeloteksta"/>
        <w:rPr>
          <w:b/>
          <w:bCs/>
        </w:rPr>
      </w:pPr>
    </w:p>
    <w:p w:rsidRDefault="00122C64" w:rsidP="00122C64" w:rsidR="00BB1DEF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 xml:space="preserve">: 85821130368, Regionalni centar Zagreb Podružnica Zagreb, Trg svibanjskih žrtava 1995. 1, za pokretanje skraćenog stečajnog postupka nad dužnikom ŠIJA d.o.o. za obrtničke i instalaterske radove Zagreb, Ožujska 7, </w:t>
      </w:r>
      <w:proofErr w:type="spellStart"/>
      <w:r>
        <w:t>MBS</w:t>
      </w:r>
      <w:proofErr w:type="spellEnd"/>
      <w:r>
        <w:t xml:space="preserve">: 080500085, </w:t>
      </w:r>
      <w:proofErr w:type="spellStart"/>
      <w:r>
        <w:t>OIB</w:t>
      </w:r>
      <w:proofErr w:type="spellEnd"/>
      <w:r>
        <w:t xml:space="preserve">: 35782294960, dana 27. studenoga 2017.    </w:t>
      </w:r>
      <w:r w:rsidR="004A0C40">
        <w:rPr>
          <w:color w:val="000000"/>
        </w:rPr>
        <w:t>.</w:t>
      </w:r>
      <w:r w:rsidR="000460DF">
        <w:t xml:space="preserve"> </w:t>
      </w:r>
      <w:r w:rsidR="00DA6180">
        <w:t xml:space="preserve">                                                  </w:t>
      </w:r>
    </w:p>
    <w:p w:rsidRDefault="0073623A" w:rsidP="00F9299F" w:rsidR="0073623A">
      <w:pPr>
        <w:jc w:val="both"/>
      </w:pPr>
    </w:p>
    <w:p w:rsidRDefault="000C3362" w:rsidP="00F9299F" w:rsidR="00F9299F" w:rsidRPr="000460DF">
      <w:pPr>
        <w:jc w:val="center"/>
      </w:pPr>
      <w:r w:rsidRPr="000460DF">
        <w:t xml:space="preserve">r i j e š i o  j e </w:t>
      </w:r>
    </w:p>
    <w:p w:rsidRDefault="0073623A" w:rsidP="0090263A" w:rsidR="0073623A">
      <w:pPr>
        <w:rPr>
          <w:b/>
        </w:rPr>
      </w:pPr>
    </w:p>
    <w:p w:rsidRDefault="0090263A" w:rsidP="0090263A" w:rsidR="001A37A8">
      <w:pPr>
        <w:jc w:val="both"/>
      </w:pPr>
      <w:r>
        <w:tab/>
        <w:t xml:space="preserve">Ispravlja se </w:t>
      </w:r>
      <w:proofErr w:type="spellStart"/>
      <w:r>
        <w:t>ovosudno</w:t>
      </w:r>
      <w:proofErr w:type="spellEnd"/>
      <w:r>
        <w:t xml:space="preserve"> rješenje o</w:t>
      </w:r>
      <w:r w:rsidR="00A45F29">
        <w:t xml:space="preserve"> o</w:t>
      </w:r>
      <w:r w:rsidR="00122C64">
        <w:t>tvaranju i zaključenju skraćenog stečajnog postupka</w:t>
      </w:r>
      <w:r w:rsidR="00A45F29">
        <w:t xml:space="preserve"> </w:t>
      </w:r>
      <w:r>
        <w:t>broj</w:t>
      </w:r>
      <w:r w:rsidR="00A45F29">
        <w:t>:</w:t>
      </w:r>
      <w:r w:rsidR="00122C64">
        <w:t xml:space="preserve"> St-694/17-4 </w:t>
      </w:r>
      <w:r>
        <w:t xml:space="preserve"> </w:t>
      </w:r>
      <w:r w:rsidR="00122C64">
        <w:t xml:space="preserve">od 31. listopada 2017. </w:t>
      </w:r>
      <w:r w:rsidR="004A0C40">
        <w:t xml:space="preserve"> </w:t>
      </w:r>
      <w:r w:rsidR="00CD790D">
        <w:t xml:space="preserve">na način </w:t>
      </w:r>
      <w:r w:rsidR="005F1638">
        <w:t>da</w:t>
      </w:r>
      <w:r w:rsidR="00CD790D">
        <w:t xml:space="preserve"> umjesto</w:t>
      </w:r>
      <w:r w:rsidR="005F1638">
        <w:t xml:space="preserve"> </w:t>
      </w:r>
      <w:proofErr w:type="spellStart"/>
      <w:r w:rsidR="005F1638">
        <w:t>OIB</w:t>
      </w:r>
      <w:proofErr w:type="spellEnd"/>
      <w:r w:rsidR="005F1638">
        <w:t>-a stečajnog dužnika</w:t>
      </w:r>
      <w:r w:rsidR="00CD790D">
        <w:t xml:space="preserve"> „…</w:t>
      </w:r>
      <w:proofErr w:type="spellStart"/>
      <w:r w:rsidR="005F1638">
        <w:t>OIB</w:t>
      </w:r>
      <w:proofErr w:type="spellEnd"/>
      <w:r w:rsidR="005F1638">
        <w:t>: 3578229460"</w:t>
      </w:r>
      <w:r w:rsidR="00CD790D">
        <w:t xml:space="preserve"> treba </w:t>
      </w:r>
      <w:r w:rsidR="004A0C40">
        <w:t>pisati</w:t>
      </w:r>
      <w:r w:rsidR="00CD790D">
        <w:t xml:space="preserve"> </w:t>
      </w:r>
      <w:proofErr w:type="spellStart"/>
      <w:r w:rsidR="005F1638">
        <w:t>OIB</w:t>
      </w:r>
      <w:proofErr w:type="spellEnd"/>
      <w:r w:rsidR="005F1638">
        <w:t xml:space="preserve">: stečajnog dužnika: </w:t>
      </w:r>
      <w:r w:rsidR="00CD790D">
        <w:t>„…</w:t>
      </w:r>
      <w:proofErr w:type="spellStart"/>
      <w:r w:rsidR="005F1638">
        <w:t>OIB</w:t>
      </w:r>
      <w:proofErr w:type="spellEnd"/>
      <w:r w:rsidR="005F1638">
        <w:t>: 35782294960</w:t>
      </w:r>
      <w:r w:rsidR="00CD790D">
        <w:t xml:space="preserve">…“ </w:t>
      </w:r>
      <w:r w:rsidR="00BB1359">
        <w:t>.</w:t>
      </w:r>
    </w:p>
    <w:p w:rsidRDefault="009006AD" w:rsidP="0090263A" w:rsidR="009006AD">
      <w:pPr>
        <w:rPr>
          <w:b/>
          <w:u w:val="single"/>
        </w:rPr>
      </w:pPr>
    </w:p>
    <w:p w:rsidRDefault="0090263A" w:rsidP="0090263A" w:rsidR="0090263A" w:rsidRPr="00AA5629">
      <w:pPr>
        <w:jc w:val="center"/>
      </w:pPr>
      <w:r w:rsidRPr="00AA5629">
        <w:t>Obrazloženje</w:t>
      </w:r>
    </w:p>
    <w:p w:rsidRDefault="0073623A" w:rsidP="0090263A" w:rsidR="0073623A">
      <w:pPr>
        <w:jc w:val="center"/>
        <w:rPr>
          <w:b/>
        </w:rPr>
      </w:pPr>
    </w:p>
    <w:p w:rsidRDefault="0090263A" w:rsidP="0090263A" w:rsidR="0090263A">
      <w:pPr>
        <w:jc w:val="both"/>
      </w:pPr>
      <w:r>
        <w:tab/>
      </w:r>
      <w:r w:rsidR="005F1638">
        <w:t>Stečajni vjerovnik FINA</w:t>
      </w:r>
      <w:r>
        <w:t xml:space="preserve"> podneskom od </w:t>
      </w:r>
      <w:r w:rsidR="00BB1359">
        <w:t>1</w:t>
      </w:r>
      <w:r w:rsidR="005F1638">
        <w:t>5. studenoga</w:t>
      </w:r>
      <w:r w:rsidR="00BB1359">
        <w:t xml:space="preserve"> 2017.</w:t>
      </w:r>
      <w:r w:rsidR="009E0FE6">
        <w:t xml:space="preserve">  </w:t>
      </w:r>
      <w:r w:rsidR="005F1638">
        <w:t xml:space="preserve">dostavila je </w:t>
      </w:r>
      <w:r w:rsidR="00BB1359">
        <w:t xml:space="preserve">podnesak kojim navodi da je </w:t>
      </w:r>
      <w:r w:rsidR="005F1638">
        <w:t xml:space="preserve">s </w:t>
      </w:r>
      <w:proofErr w:type="spellStart"/>
      <w:r w:rsidR="005F1638">
        <w:t>eOglasne</w:t>
      </w:r>
      <w:proofErr w:type="spellEnd"/>
      <w:r w:rsidR="005F1638">
        <w:t xml:space="preserve"> ploče suda preuzeto predmetno rješenje po kojem nije u mogućnosti postupiti </w:t>
      </w:r>
      <w:proofErr w:type="spellStart"/>
      <w:r w:rsidR="005F1638">
        <w:t>buduć</w:t>
      </w:r>
      <w:proofErr w:type="spellEnd"/>
      <w:r w:rsidR="005F1638">
        <w:t xml:space="preserve"> da </w:t>
      </w:r>
      <w:proofErr w:type="spellStart"/>
      <w:r w:rsidR="005F1638">
        <w:t>OIB</w:t>
      </w:r>
      <w:proofErr w:type="spellEnd"/>
      <w:r w:rsidR="005F1638">
        <w:t xml:space="preserve"> naveden u rješenju nije ispravan, </w:t>
      </w:r>
      <w:r w:rsidR="00BB1359">
        <w:t>te moli da sud isto ispravi i dopuni</w:t>
      </w:r>
      <w:r w:rsidR="009006AD">
        <w:t xml:space="preserve">. </w:t>
      </w:r>
    </w:p>
    <w:p w:rsidRDefault="009006AD" w:rsidP="005F1638" w:rsidR="009006AD">
      <w:pPr>
        <w:ind w:firstLine="708"/>
        <w:jc w:val="both"/>
      </w:pPr>
      <w:r>
        <w:t xml:space="preserve">Kako je to navedeno u izreci, budući je greškom u rješenju o </w:t>
      </w:r>
      <w:r w:rsidR="005F1638">
        <w:t>otvaranju i zaključenju stečajnog postupka</w:t>
      </w:r>
      <w:r>
        <w:t xml:space="preserve"> upisan</w:t>
      </w:r>
      <w:r w:rsidR="005F1638">
        <w:t xml:space="preserve"> krivi </w:t>
      </w:r>
      <w:proofErr w:type="spellStart"/>
      <w:r w:rsidR="005F1638">
        <w:t>OIB</w:t>
      </w:r>
      <w:proofErr w:type="spellEnd"/>
      <w:r w:rsidR="005F1638">
        <w:t xml:space="preserve"> stečajnog dužnika</w:t>
      </w:r>
      <w:r>
        <w:t>, t</w:t>
      </w:r>
      <w:r w:rsidR="005F1638">
        <w:t>o</w:t>
      </w:r>
      <w:r>
        <w:t xml:space="preserve"> je sud odlučio kao u izreci.</w:t>
      </w:r>
      <w:r w:rsidR="00F9299F">
        <w:tab/>
      </w:r>
    </w:p>
    <w:p w:rsidRDefault="00E40A2B" w:rsidP="00F9299F" w:rsidR="00E40A2B">
      <w:pPr>
        <w:jc w:val="both"/>
      </w:pPr>
      <w:r>
        <w:t xml:space="preserve"> </w:t>
      </w:r>
    </w:p>
    <w:p w:rsidRDefault="00E40A2B" w:rsidP="009F3682" w:rsidR="00E40A2B">
      <w:pPr>
        <w:jc w:val="center"/>
      </w:pPr>
      <w:r>
        <w:t xml:space="preserve">U Osijeku </w:t>
      </w:r>
      <w:r w:rsidR="00AA5629">
        <w:t>2</w:t>
      </w:r>
      <w:r w:rsidR="005F1638">
        <w:t>7. studenoga</w:t>
      </w:r>
      <w:r w:rsidR="00BB1359">
        <w:t xml:space="preserve"> 2017. </w:t>
      </w:r>
      <w:r>
        <w:t xml:space="preserve"> </w:t>
      </w:r>
    </w:p>
    <w:p w:rsidRDefault="00AA5629" w:rsidP="009F3682" w:rsidR="00AA5629">
      <w:pPr>
        <w:jc w:val="center"/>
      </w:pPr>
    </w:p>
    <w:p w:rsidRDefault="005F1638" w:rsidP="005F1638" w:rsidR="005F1638">
      <w:pPr>
        <w:pStyle w:val="Tijeloteksta"/>
        <w:jc w:val="left"/>
      </w:pPr>
      <w:r>
        <w:t>Zapisničar</w:t>
      </w:r>
    </w:p>
    <w:p w:rsidRDefault="005F1638" w:rsidP="005F1638" w:rsidR="005F1638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Viši sudski savjetnik</w:t>
      </w:r>
    </w:p>
    <w:p w:rsidRDefault="005F1638" w:rsidP="005F1638" w:rsidR="005F1638">
      <w:pPr>
        <w:pStyle w:val="Tijeloteksta"/>
        <w:ind w:left="360"/>
        <w:jc w:val="left"/>
      </w:pPr>
    </w:p>
    <w:p w:rsidRDefault="005F1638" w:rsidP="005F1638" w:rsidR="005F163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Joso Jovanović</w:t>
      </w:r>
    </w:p>
    <w:p w:rsidRDefault="005F1638" w:rsidP="005F1638" w:rsidR="005F1638">
      <w:pPr>
        <w:pStyle w:val="Tijeloteksta"/>
        <w:ind w:left="360"/>
        <w:jc w:val="left"/>
      </w:pPr>
    </w:p>
    <w:p w:rsidRDefault="005F1638" w:rsidP="005F1638" w:rsidR="005F1638">
      <w:pPr>
        <w:pStyle w:val="Tijeloteksta"/>
        <w:jc w:val="left"/>
      </w:pPr>
      <w:r>
        <w:t>POUKA O PRAVNOM LIJEKU:</w:t>
      </w:r>
    </w:p>
    <w:p w:rsidRDefault="005F1638" w:rsidP="005F1638" w:rsidR="005F1638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5F1638" w:rsidP="005F1638" w:rsidR="005F1638">
      <w:pPr>
        <w:pStyle w:val="Tijeloteksta"/>
        <w:jc w:val="left"/>
      </w:pPr>
    </w:p>
    <w:p w:rsidRDefault="005F1638" w:rsidP="005F1638" w:rsidR="005F1638">
      <w:pPr>
        <w:pStyle w:val="Tijeloteksta"/>
        <w:jc w:val="left"/>
      </w:pPr>
      <w:r>
        <w:t>DNA</w:t>
      </w:r>
    </w:p>
    <w:p w:rsidRDefault="005F1638" w:rsidP="005F1638" w:rsidR="005F1638">
      <w:pPr>
        <w:pStyle w:val="Tijeloteksta"/>
        <w:numPr>
          <w:ilvl w:val="0"/>
          <w:numId w:val="22"/>
        </w:numPr>
        <w:jc w:val="left"/>
      </w:pPr>
      <w:r>
        <w:t>predlagatelj - FINA Regionalni centar Zagreb</w:t>
      </w:r>
    </w:p>
    <w:p w:rsidRDefault="005F1638" w:rsidP="005F1638" w:rsidR="005F1638">
      <w:pPr>
        <w:pStyle w:val="Tijeloteksta"/>
        <w:numPr>
          <w:ilvl w:val="0"/>
          <w:numId w:val="22"/>
        </w:numPr>
        <w:jc w:val="left"/>
      </w:pPr>
      <w:r>
        <w:t>dužnik</w:t>
      </w:r>
    </w:p>
    <w:p w:rsidRDefault="005F1638" w:rsidP="005F1638" w:rsidR="005F1638">
      <w:pPr>
        <w:pStyle w:val="Tijeloteksta"/>
        <w:numPr>
          <w:ilvl w:val="0"/>
          <w:numId w:val="22"/>
        </w:numPr>
        <w:jc w:val="left"/>
      </w:pPr>
      <w:r>
        <w:t>stečajni upravitelj</w:t>
      </w:r>
    </w:p>
    <w:p w:rsidRDefault="005F1638" w:rsidP="005F1638" w:rsidR="005F1638">
      <w:pPr>
        <w:pStyle w:val="Tijeloteksta"/>
        <w:numPr>
          <w:ilvl w:val="0"/>
          <w:numId w:val="22"/>
        </w:numPr>
        <w:jc w:val="left"/>
      </w:pPr>
      <w:r>
        <w:t>e-oglasna ploča suda</w:t>
      </w:r>
    </w:p>
    <w:p w:rsidRDefault="005F1638" w:rsidP="00591F22" w:rsidR="005F1638">
      <w:pPr>
        <w:pStyle w:val="Tijeloteksta"/>
        <w:numPr>
          <w:ilvl w:val="0"/>
          <w:numId w:val="22"/>
        </w:numPr>
        <w:jc w:val="left"/>
      </w:pPr>
      <w:r>
        <w:t>registar– odmah – elektronskim putem</w:t>
      </w:r>
    </w:p>
    <w:sectPr w:rsidSect="009006AD" w:rsidR="005F1638">
      <w:headerReference w:type="even" r:id="rId10"/>
      <w:headerReference w:type="default" r:id="rId11"/>
      <w:pgSz w:h="16838" w:w="11906"/>
      <w:pgMar w:gutter="0" w:footer="708" w:header="708" w:left="1260" w:bottom="141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3CF" w:rsidR="009D23CF">
      <w:r>
        <w:separator/>
      </w:r>
    </w:p>
  </w:endnote>
  <w:endnote w:id="0" w:type="continuationSeparator">
    <w:p w:rsidRDefault="009D23CF" w:rsidR="009D2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3CF" w:rsidR="009D23CF">
      <w:r>
        <w:separator/>
      </w:r>
    </w:p>
  </w:footnote>
  <w:footnote w:id="0" w:type="continuationSeparator">
    <w:p w:rsidRDefault="009D23CF" w:rsidR="009D23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682" w:rsidP="00165337" w:rsidR="009F36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682" w:rsidR="009F36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682" w:rsidP="00165337" w:rsidR="009F36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F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3682" w:rsidR="009F36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41BF"/>
    <w:multiLevelType w:val="hybridMultilevel"/>
    <w:tmpl w:val="6A1E77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C32B92"/>
    <w:multiLevelType w:val="hybridMultilevel"/>
    <w:tmpl w:val="2962F9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661121"/>
    <w:multiLevelType w:val="hybridMultilevel"/>
    <w:tmpl w:val="DD34989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146FC0"/>
    <w:multiLevelType w:val="hybridMultilevel"/>
    <w:tmpl w:val="53DEFC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1423A2"/>
    <w:multiLevelType w:val="hybridMultilevel"/>
    <w:tmpl w:val="20E8E7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15187"/>
    <w:multiLevelType w:val="hybridMultilevel"/>
    <w:tmpl w:val="279C10DE"/>
    <w:lvl w:tplc="A3BE4994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6">
    <w:nsid w:val="4AF30A7C"/>
    <w:multiLevelType w:val="hybridMultilevel"/>
    <w:tmpl w:val="9C087C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3D719D"/>
    <w:multiLevelType w:val="hybridMultilevel"/>
    <w:tmpl w:val="702A9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7A640A"/>
    <w:multiLevelType w:val="hybridMultilevel"/>
    <w:tmpl w:val="742AF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9B689D"/>
    <w:multiLevelType w:val="hybridMultilevel"/>
    <w:tmpl w:val="894833E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4C07502"/>
    <w:multiLevelType w:val="hybridMultilevel"/>
    <w:tmpl w:val="79DA44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C7B7229"/>
    <w:multiLevelType w:val="hybridMultilevel"/>
    <w:tmpl w:val="6B2C1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67B1914"/>
    <w:multiLevelType w:val="hybridMultilevel"/>
    <w:tmpl w:val="6A0225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4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6"/>
  </w:num>
  <w:num w:numId="18">
    <w:abstractNumId w:val="10"/>
  </w:num>
  <w:num w:numId="19">
    <w:abstractNumId w:val="5"/>
  </w:num>
  <w:num w:numId="20">
    <w:abstractNumId w:val="2"/>
  </w:num>
  <w:num w:numId="21">
    <w:abstractNumId w:val="0"/>
  </w:num>
  <w:num w:numId="2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11FAC"/>
    <w:rsid w:val="000210E3"/>
    <w:rsid w:val="00023E80"/>
    <w:rsid w:val="000254EB"/>
    <w:rsid w:val="00025857"/>
    <w:rsid w:val="00027B79"/>
    <w:rsid w:val="000309AA"/>
    <w:rsid w:val="00030C89"/>
    <w:rsid w:val="00032959"/>
    <w:rsid w:val="00035E11"/>
    <w:rsid w:val="00037B5D"/>
    <w:rsid w:val="00045219"/>
    <w:rsid w:val="000460DF"/>
    <w:rsid w:val="00051B00"/>
    <w:rsid w:val="00051F8D"/>
    <w:rsid w:val="0005216A"/>
    <w:rsid w:val="00052C63"/>
    <w:rsid w:val="00056BC7"/>
    <w:rsid w:val="000579E8"/>
    <w:rsid w:val="000608A7"/>
    <w:rsid w:val="0006600D"/>
    <w:rsid w:val="00072C0B"/>
    <w:rsid w:val="00075CC1"/>
    <w:rsid w:val="00077D13"/>
    <w:rsid w:val="00077EF6"/>
    <w:rsid w:val="0008034D"/>
    <w:rsid w:val="000A1B2E"/>
    <w:rsid w:val="000A2590"/>
    <w:rsid w:val="000A3FEF"/>
    <w:rsid w:val="000A4109"/>
    <w:rsid w:val="000B2474"/>
    <w:rsid w:val="000C23A0"/>
    <w:rsid w:val="000C3362"/>
    <w:rsid w:val="000C34F0"/>
    <w:rsid w:val="000C37D4"/>
    <w:rsid w:val="000D5517"/>
    <w:rsid w:val="000D7854"/>
    <w:rsid w:val="000D7CBC"/>
    <w:rsid w:val="000E146B"/>
    <w:rsid w:val="000E1B00"/>
    <w:rsid w:val="000E3D0B"/>
    <w:rsid w:val="000E7A8E"/>
    <w:rsid w:val="001039BD"/>
    <w:rsid w:val="001059AB"/>
    <w:rsid w:val="0011269E"/>
    <w:rsid w:val="00113F6B"/>
    <w:rsid w:val="001140F2"/>
    <w:rsid w:val="00122C64"/>
    <w:rsid w:val="001235D3"/>
    <w:rsid w:val="0013020B"/>
    <w:rsid w:val="00130A33"/>
    <w:rsid w:val="00132295"/>
    <w:rsid w:val="001335E7"/>
    <w:rsid w:val="00133844"/>
    <w:rsid w:val="00133B74"/>
    <w:rsid w:val="00134F84"/>
    <w:rsid w:val="001364B8"/>
    <w:rsid w:val="0014080D"/>
    <w:rsid w:val="00141276"/>
    <w:rsid w:val="0014470F"/>
    <w:rsid w:val="00145357"/>
    <w:rsid w:val="0015258D"/>
    <w:rsid w:val="00154515"/>
    <w:rsid w:val="0015499A"/>
    <w:rsid w:val="00157ACD"/>
    <w:rsid w:val="00165337"/>
    <w:rsid w:val="00165E8F"/>
    <w:rsid w:val="00172FB1"/>
    <w:rsid w:val="00180318"/>
    <w:rsid w:val="0018230D"/>
    <w:rsid w:val="00184AEB"/>
    <w:rsid w:val="0018500F"/>
    <w:rsid w:val="0018601B"/>
    <w:rsid w:val="00186EDC"/>
    <w:rsid w:val="00192CA0"/>
    <w:rsid w:val="00194A1F"/>
    <w:rsid w:val="001960C5"/>
    <w:rsid w:val="00196EDB"/>
    <w:rsid w:val="001A1292"/>
    <w:rsid w:val="001A1367"/>
    <w:rsid w:val="001A3526"/>
    <w:rsid w:val="001A37A8"/>
    <w:rsid w:val="001B1F8B"/>
    <w:rsid w:val="001B325B"/>
    <w:rsid w:val="001B4554"/>
    <w:rsid w:val="001B4F11"/>
    <w:rsid w:val="001B5235"/>
    <w:rsid w:val="001B5E07"/>
    <w:rsid w:val="001C39CD"/>
    <w:rsid w:val="001C743D"/>
    <w:rsid w:val="001C7C51"/>
    <w:rsid w:val="001D0C3A"/>
    <w:rsid w:val="001D40C4"/>
    <w:rsid w:val="001D7C9D"/>
    <w:rsid w:val="001E18D6"/>
    <w:rsid w:val="001E1CBD"/>
    <w:rsid w:val="001E3F90"/>
    <w:rsid w:val="001E72A5"/>
    <w:rsid w:val="001F05B8"/>
    <w:rsid w:val="001F2155"/>
    <w:rsid w:val="001F465A"/>
    <w:rsid w:val="001F4691"/>
    <w:rsid w:val="001F6D79"/>
    <w:rsid w:val="00201E17"/>
    <w:rsid w:val="00202F0D"/>
    <w:rsid w:val="00205A9D"/>
    <w:rsid w:val="0020714A"/>
    <w:rsid w:val="00207756"/>
    <w:rsid w:val="00207942"/>
    <w:rsid w:val="00210481"/>
    <w:rsid w:val="002139D4"/>
    <w:rsid w:val="00225BBF"/>
    <w:rsid w:val="0022737E"/>
    <w:rsid w:val="00227858"/>
    <w:rsid w:val="0023267C"/>
    <w:rsid w:val="00233EB0"/>
    <w:rsid w:val="0023624B"/>
    <w:rsid w:val="002368B8"/>
    <w:rsid w:val="00244673"/>
    <w:rsid w:val="002448D3"/>
    <w:rsid w:val="002451C4"/>
    <w:rsid w:val="00245C9C"/>
    <w:rsid w:val="0025037B"/>
    <w:rsid w:val="00252A32"/>
    <w:rsid w:val="00254B39"/>
    <w:rsid w:val="002612AE"/>
    <w:rsid w:val="00265226"/>
    <w:rsid w:val="00265240"/>
    <w:rsid w:val="0026688B"/>
    <w:rsid w:val="002725C5"/>
    <w:rsid w:val="00273C96"/>
    <w:rsid w:val="0027417C"/>
    <w:rsid w:val="00281F43"/>
    <w:rsid w:val="00286AE0"/>
    <w:rsid w:val="00290539"/>
    <w:rsid w:val="0029094E"/>
    <w:rsid w:val="002A292D"/>
    <w:rsid w:val="002A2BD4"/>
    <w:rsid w:val="002A4FE3"/>
    <w:rsid w:val="002A59F6"/>
    <w:rsid w:val="002A6004"/>
    <w:rsid w:val="002A6E20"/>
    <w:rsid w:val="002A7075"/>
    <w:rsid w:val="002A7ABF"/>
    <w:rsid w:val="002B4DB9"/>
    <w:rsid w:val="002B59A3"/>
    <w:rsid w:val="002B6D54"/>
    <w:rsid w:val="002C0200"/>
    <w:rsid w:val="002C151E"/>
    <w:rsid w:val="002C245E"/>
    <w:rsid w:val="002D1B92"/>
    <w:rsid w:val="002D4D20"/>
    <w:rsid w:val="002E01C9"/>
    <w:rsid w:val="002E3743"/>
    <w:rsid w:val="002E6D83"/>
    <w:rsid w:val="002F09B2"/>
    <w:rsid w:val="002F4E51"/>
    <w:rsid w:val="002F66E1"/>
    <w:rsid w:val="0030334E"/>
    <w:rsid w:val="00303A30"/>
    <w:rsid w:val="003052BA"/>
    <w:rsid w:val="00305855"/>
    <w:rsid w:val="003118CD"/>
    <w:rsid w:val="0032219F"/>
    <w:rsid w:val="003226AC"/>
    <w:rsid w:val="003236A1"/>
    <w:rsid w:val="0032495B"/>
    <w:rsid w:val="003302E2"/>
    <w:rsid w:val="00333D1D"/>
    <w:rsid w:val="00341F04"/>
    <w:rsid w:val="003542B1"/>
    <w:rsid w:val="003568AF"/>
    <w:rsid w:val="003667A9"/>
    <w:rsid w:val="00376285"/>
    <w:rsid w:val="003871BF"/>
    <w:rsid w:val="003A4D6E"/>
    <w:rsid w:val="003A5C0C"/>
    <w:rsid w:val="003B1775"/>
    <w:rsid w:val="003B21B6"/>
    <w:rsid w:val="003B2657"/>
    <w:rsid w:val="003B3429"/>
    <w:rsid w:val="003B4BB3"/>
    <w:rsid w:val="003B67B1"/>
    <w:rsid w:val="003C404B"/>
    <w:rsid w:val="003C6EF7"/>
    <w:rsid w:val="003D1CC3"/>
    <w:rsid w:val="003D6117"/>
    <w:rsid w:val="003E47D4"/>
    <w:rsid w:val="003E6C18"/>
    <w:rsid w:val="003E7758"/>
    <w:rsid w:val="003F17EE"/>
    <w:rsid w:val="003F1AA2"/>
    <w:rsid w:val="003F526B"/>
    <w:rsid w:val="003F61E0"/>
    <w:rsid w:val="00400003"/>
    <w:rsid w:val="004156C0"/>
    <w:rsid w:val="004221E4"/>
    <w:rsid w:val="00423E2D"/>
    <w:rsid w:val="00424362"/>
    <w:rsid w:val="00424D9D"/>
    <w:rsid w:val="00425B38"/>
    <w:rsid w:val="0042753F"/>
    <w:rsid w:val="00441987"/>
    <w:rsid w:val="00446929"/>
    <w:rsid w:val="0045468F"/>
    <w:rsid w:val="0045796B"/>
    <w:rsid w:val="00460FF3"/>
    <w:rsid w:val="00462F00"/>
    <w:rsid w:val="00466016"/>
    <w:rsid w:val="00473AD8"/>
    <w:rsid w:val="00475270"/>
    <w:rsid w:val="00476861"/>
    <w:rsid w:val="00476C42"/>
    <w:rsid w:val="00476E30"/>
    <w:rsid w:val="00481347"/>
    <w:rsid w:val="00485717"/>
    <w:rsid w:val="00487DC7"/>
    <w:rsid w:val="00493999"/>
    <w:rsid w:val="004A0923"/>
    <w:rsid w:val="004A0C40"/>
    <w:rsid w:val="004A22FA"/>
    <w:rsid w:val="004A2978"/>
    <w:rsid w:val="004A2A3F"/>
    <w:rsid w:val="004A5C12"/>
    <w:rsid w:val="004B5FA5"/>
    <w:rsid w:val="004C50D1"/>
    <w:rsid w:val="004D63ED"/>
    <w:rsid w:val="004D735E"/>
    <w:rsid w:val="004D784D"/>
    <w:rsid w:val="004D7B07"/>
    <w:rsid w:val="004E05CF"/>
    <w:rsid w:val="004E4E27"/>
    <w:rsid w:val="004E6642"/>
    <w:rsid w:val="004F2BB7"/>
    <w:rsid w:val="004F3653"/>
    <w:rsid w:val="004F3907"/>
    <w:rsid w:val="004F5331"/>
    <w:rsid w:val="004F559E"/>
    <w:rsid w:val="004F61C2"/>
    <w:rsid w:val="0050221B"/>
    <w:rsid w:val="00502B70"/>
    <w:rsid w:val="00512108"/>
    <w:rsid w:val="00512F5A"/>
    <w:rsid w:val="0051548C"/>
    <w:rsid w:val="00522224"/>
    <w:rsid w:val="005230B0"/>
    <w:rsid w:val="005256F5"/>
    <w:rsid w:val="00534ABE"/>
    <w:rsid w:val="0053547C"/>
    <w:rsid w:val="00540368"/>
    <w:rsid w:val="0054124F"/>
    <w:rsid w:val="00541BD8"/>
    <w:rsid w:val="00545B4B"/>
    <w:rsid w:val="00546AAC"/>
    <w:rsid w:val="005476BB"/>
    <w:rsid w:val="0055095C"/>
    <w:rsid w:val="00550E8B"/>
    <w:rsid w:val="00551F71"/>
    <w:rsid w:val="00555016"/>
    <w:rsid w:val="005577E0"/>
    <w:rsid w:val="005577F8"/>
    <w:rsid w:val="00563491"/>
    <w:rsid w:val="00564CC0"/>
    <w:rsid w:val="00567308"/>
    <w:rsid w:val="00573AC8"/>
    <w:rsid w:val="00573E27"/>
    <w:rsid w:val="00574096"/>
    <w:rsid w:val="00577C13"/>
    <w:rsid w:val="005800DD"/>
    <w:rsid w:val="005844A9"/>
    <w:rsid w:val="00584EBC"/>
    <w:rsid w:val="00587D6F"/>
    <w:rsid w:val="0059117D"/>
    <w:rsid w:val="00591F22"/>
    <w:rsid w:val="005969F1"/>
    <w:rsid w:val="005A0F6A"/>
    <w:rsid w:val="005A4F0D"/>
    <w:rsid w:val="005B1A6C"/>
    <w:rsid w:val="005B4160"/>
    <w:rsid w:val="005B512A"/>
    <w:rsid w:val="005B6425"/>
    <w:rsid w:val="005B652E"/>
    <w:rsid w:val="005C26DB"/>
    <w:rsid w:val="005C3ABF"/>
    <w:rsid w:val="005C5DF3"/>
    <w:rsid w:val="005D5AAE"/>
    <w:rsid w:val="005D6C29"/>
    <w:rsid w:val="005E3581"/>
    <w:rsid w:val="005E3A79"/>
    <w:rsid w:val="005F1638"/>
    <w:rsid w:val="005F1682"/>
    <w:rsid w:val="005F1D9A"/>
    <w:rsid w:val="005F3361"/>
    <w:rsid w:val="005F3EA9"/>
    <w:rsid w:val="005F44D0"/>
    <w:rsid w:val="006010DA"/>
    <w:rsid w:val="00605BEB"/>
    <w:rsid w:val="006101F3"/>
    <w:rsid w:val="0061139F"/>
    <w:rsid w:val="0061142F"/>
    <w:rsid w:val="00612737"/>
    <w:rsid w:val="00613044"/>
    <w:rsid w:val="006152E5"/>
    <w:rsid w:val="006246A9"/>
    <w:rsid w:val="00633A38"/>
    <w:rsid w:val="00634CB3"/>
    <w:rsid w:val="00641895"/>
    <w:rsid w:val="00642574"/>
    <w:rsid w:val="00644E09"/>
    <w:rsid w:val="006452B5"/>
    <w:rsid w:val="00646D31"/>
    <w:rsid w:val="00650CDE"/>
    <w:rsid w:val="0065340B"/>
    <w:rsid w:val="006539EC"/>
    <w:rsid w:val="00663FFF"/>
    <w:rsid w:val="00665966"/>
    <w:rsid w:val="00671366"/>
    <w:rsid w:val="00672692"/>
    <w:rsid w:val="00677E9C"/>
    <w:rsid w:val="00685825"/>
    <w:rsid w:val="006877A9"/>
    <w:rsid w:val="0069209A"/>
    <w:rsid w:val="00694E38"/>
    <w:rsid w:val="00696048"/>
    <w:rsid w:val="006A06F9"/>
    <w:rsid w:val="006A1EFC"/>
    <w:rsid w:val="006A7200"/>
    <w:rsid w:val="006A7A3F"/>
    <w:rsid w:val="006B13CB"/>
    <w:rsid w:val="006B2A71"/>
    <w:rsid w:val="006B4CBA"/>
    <w:rsid w:val="006C336E"/>
    <w:rsid w:val="006C51B9"/>
    <w:rsid w:val="006E07EE"/>
    <w:rsid w:val="006E23CC"/>
    <w:rsid w:val="006E4989"/>
    <w:rsid w:val="006E4E36"/>
    <w:rsid w:val="006E5B30"/>
    <w:rsid w:val="006F07C1"/>
    <w:rsid w:val="006F6581"/>
    <w:rsid w:val="006F7810"/>
    <w:rsid w:val="00700C79"/>
    <w:rsid w:val="00702276"/>
    <w:rsid w:val="0070252B"/>
    <w:rsid w:val="007075D5"/>
    <w:rsid w:val="00722483"/>
    <w:rsid w:val="00722661"/>
    <w:rsid w:val="00732874"/>
    <w:rsid w:val="00732906"/>
    <w:rsid w:val="0073370A"/>
    <w:rsid w:val="00733D2F"/>
    <w:rsid w:val="0073623A"/>
    <w:rsid w:val="00742464"/>
    <w:rsid w:val="0074655F"/>
    <w:rsid w:val="00753C7C"/>
    <w:rsid w:val="007630EC"/>
    <w:rsid w:val="00765148"/>
    <w:rsid w:val="007658BF"/>
    <w:rsid w:val="007700C5"/>
    <w:rsid w:val="00770258"/>
    <w:rsid w:val="0077293A"/>
    <w:rsid w:val="00792FBB"/>
    <w:rsid w:val="00795AFF"/>
    <w:rsid w:val="0079714C"/>
    <w:rsid w:val="007975FA"/>
    <w:rsid w:val="007A135D"/>
    <w:rsid w:val="007A289A"/>
    <w:rsid w:val="007A43C7"/>
    <w:rsid w:val="007B1B23"/>
    <w:rsid w:val="007B3F4E"/>
    <w:rsid w:val="007B47F9"/>
    <w:rsid w:val="007B59DE"/>
    <w:rsid w:val="007B647E"/>
    <w:rsid w:val="007C4C6D"/>
    <w:rsid w:val="007D39A3"/>
    <w:rsid w:val="007D3C23"/>
    <w:rsid w:val="007D4040"/>
    <w:rsid w:val="007E2035"/>
    <w:rsid w:val="007E3EE0"/>
    <w:rsid w:val="007E4FC6"/>
    <w:rsid w:val="007E5D1F"/>
    <w:rsid w:val="007F1904"/>
    <w:rsid w:val="007F3F02"/>
    <w:rsid w:val="007F7EA9"/>
    <w:rsid w:val="00805D35"/>
    <w:rsid w:val="008114F2"/>
    <w:rsid w:val="00811D0B"/>
    <w:rsid w:val="008123D9"/>
    <w:rsid w:val="0081444E"/>
    <w:rsid w:val="00814828"/>
    <w:rsid w:val="00816B3F"/>
    <w:rsid w:val="008239AB"/>
    <w:rsid w:val="00823F01"/>
    <w:rsid w:val="00833896"/>
    <w:rsid w:val="0084358D"/>
    <w:rsid w:val="00844088"/>
    <w:rsid w:val="00844DF7"/>
    <w:rsid w:val="008507E9"/>
    <w:rsid w:val="00850F22"/>
    <w:rsid w:val="0085112B"/>
    <w:rsid w:val="00854934"/>
    <w:rsid w:val="00863A08"/>
    <w:rsid w:val="00863B65"/>
    <w:rsid w:val="00863DCE"/>
    <w:rsid w:val="00865B88"/>
    <w:rsid w:val="00867680"/>
    <w:rsid w:val="008706C7"/>
    <w:rsid w:val="008710A2"/>
    <w:rsid w:val="0087367A"/>
    <w:rsid w:val="008743B6"/>
    <w:rsid w:val="0088028E"/>
    <w:rsid w:val="008803B5"/>
    <w:rsid w:val="00883B1B"/>
    <w:rsid w:val="00885616"/>
    <w:rsid w:val="00892017"/>
    <w:rsid w:val="00892849"/>
    <w:rsid w:val="00897079"/>
    <w:rsid w:val="0089785E"/>
    <w:rsid w:val="008A1D0D"/>
    <w:rsid w:val="008A2424"/>
    <w:rsid w:val="008A376B"/>
    <w:rsid w:val="008A548A"/>
    <w:rsid w:val="008A665C"/>
    <w:rsid w:val="008A7374"/>
    <w:rsid w:val="008B66FC"/>
    <w:rsid w:val="008B7D39"/>
    <w:rsid w:val="008B7E80"/>
    <w:rsid w:val="008C2025"/>
    <w:rsid w:val="008C21CC"/>
    <w:rsid w:val="008C4457"/>
    <w:rsid w:val="008C5355"/>
    <w:rsid w:val="008C7353"/>
    <w:rsid w:val="008D1B24"/>
    <w:rsid w:val="008D34C0"/>
    <w:rsid w:val="008F4C68"/>
    <w:rsid w:val="008F5147"/>
    <w:rsid w:val="008F585C"/>
    <w:rsid w:val="008F78BA"/>
    <w:rsid w:val="009006AD"/>
    <w:rsid w:val="0090188C"/>
    <w:rsid w:val="0090248E"/>
    <w:rsid w:val="0090263A"/>
    <w:rsid w:val="00903B3C"/>
    <w:rsid w:val="00903FBD"/>
    <w:rsid w:val="00905F45"/>
    <w:rsid w:val="009069BC"/>
    <w:rsid w:val="00907B67"/>
    <w:rsid w:val="009206BB"/>
    <w:rsid w:val="00921D31"/>
    <w:rsid w:val="00933F7A"/>
    <w:rsid w:val="00941569"/>
    <w:rsid w:val="009419B3"/>
    <w:rsid w:val="009441AE"/>
    <w:rsid w:val="00946E10"/>
    <w:rsid w:val="00952DCA"/>
    <w:rsid w:val="00960687"/>
    <w:rsid w:val="0096227F"/>
    <w:rsid w:val="00967299"/>
    <w:rsid w:val="00981003"/>
    <w:rsid w:val="00991213"/>
    <w:rsid w:val="009953FD"/>
    <w:rsid w:val="009A1965"/>
    <w:rsid w:val="009A35AB"/>
    <w:rsid w:val="009A381D"/>
    <w:rsid w:val="009A3BB2"/>
    <w:rsid w:val="009A44BD"/>
    <w:rsid w:val="009B4B03"/>
    <w:rsid w:val="009B6A81"/>
    <w:rsid w:val="009C0009"/>
    <w:rsid w:val="009C330B"/>
    <w:rsid w:val="009C4F35"/>
    <w:rsid w:val="009C508C"/>
    <w:rsid w:val="009C7219"/>
    <w:rsid w:val="009D06D9"/>
    <w:rsid w:val="009D23CF"/>
    <w:rsid w:val="009D442A"/>
    <w:rsid w:val="009E06A3"/>
    <w:rsid w:val="009E0FE6"/>
    <w:rsid w:val="009E1458"/>
    <w:rsid w:val="009E4798"/>
    <w:rsid w:val="009F3682"/>
    <w:rsid w:val="009F6395"/>
    <w:rsid w:val="009F72BC"/>
    <w:rsid w:val="00A0005D"/>
    <w:rsid w:val="00A0431B"/>
    <w:rsid w:val="00A04514"/>
    <w:rsid w:val="00A1545C"/>
    <w:rsid w:val="00A2224C"/>
    <w:rsid w:val="00A22413"/>
    <w:rsid w:val="00A2575F"/>
    <w:rsid w:val="00A31CEE"/>
    <w:rsid w:val="00A32C78"/>
    <w:rsid w:val="00A32EEC"/>
    <w:rsid w:val="00A34D3E"/>
    <w:rsid w:val="00A35892"/>
    <w:rsid w:val="00A368A6"/>
    <w:rsid w:val="00A44DA1"/>
    <w:rsid w:val="00A45F29"/>
    <w:rsid w:val="00A473F0"/>
    <w:rsid w:val="00A52031"/>
    <w:rsid w:val="00A52114"/>
    <w:rsid w:val="00A55E44"/>
    <w:rsid w:val="00A561F5"/>
    <w:rsid w:val="00A56B17"/>
    <w:rsid w:val="00A6126C"/>
    <w:rsid w:val="00A6308B"/>
    <w:rsid w:val="00A673DF"/>
    <w:rsid w:val="00A709DA"/>
    <w:rsid w:val="00A81701"/>
    <w:rsid w:val="00A90D0E"/>
    <w:rsid w:val="00A91748"/>
    <w:rsid w:val="00A928DB"/>
    <w:rsid w:val="00AA0DCF"/>
    <w:rsid w:val="00AA4411"/>
    <w:rsid w:val="00AA5629"/>
    <w:rsid w:val="00AB21C4"/>
    <w:rsid w:val="00AC015C"/>
    <w:rsid w:val="00AC1084"/>
    <w:rsid w:val="00AC3AC4"/>
    <w:rsid w:val="00AC54B8"/>
    <w:rsid w:val="00AC64BF"/>
    <w:rsid w:val="00AC79BA"/>
    <w:rsid w:val="00AD1348"/>
    <w:rsid w:val="00AD1D13"/>
    <w:rsid w:val="00AD21FD"/>
    <w:rsid w:val="00AD2553"/>
    <w:rsid w:val="00AD5A1F"/>
    <w:rsid w:val="00AE27C6"/>
    <w:rsid w:val="00AE2AB5"/>
    <w:rsid w:val="00AE370C"/>
    <w:rsid w:val="00AF079F"/>
    <w:rsid w:val="00AF1021"/>
    <w:rsid w:val="00AF2C64"/>
    <w:rsid w:val="00AF34E0"/>
    <w:rsid w:val="00AF4512"/>
    <w:rsid w:val="00AF6803"/>
    <w:rsid w:val="00B06239"/>
    <w:rsid w:val="00B06F35"/>
    <w:rsid w:val="00B10205"/>
    <w:rsid w:val="00B1112B"/>
    <w:rsid w:val="00B2640E"/>
    <w:rsid w:val="00B30129"/>
    <w:rsid w:val="00B32815"/>
    <w:rsid w:val="00B52BBB"/>
    <w:rsid w:val="00B5303B"/>
    <w:rsid w:val="00B53BC7"/>
    <w:rsid w:val="00B54F35"/>
    <w:rsid w:val="00B55A54"/>
    <w:rsid w:val="00B56D09"/>
    <w:rsid w:val="00B57047"/>
    <w:rsid w:val="00B57FCD"/>
    <w:rsid w:val="00B67873"/>
    <w:rsid w:val="00B71E92"/>
    <w:rsid w:val="00B745A0"/>
    <w:rsid w:val="00B814E9"/>
    <w:rsid w:val="00B8364D"/>
    <w:rsid w:val="00B862F8"/>
    <w:rsid w:val="00B9273B"/>
    <w:rsid w:val="00B94AA0"/>
    <w:rsid w:val="00BA1BB9"/>
    <w:rsid w:val="00BA60BC"/>
    <w:rsid w:val="00BB0658"/>
    <w:rsid w:val="00BB1359"/>
    <w:rsid w:val="00BB1DEF"/>
    <w:rsid w:val="00BB6AAF"/>
    <w:rsid w:val="00BC1EDA"/>
    <w:rsid w:val="00BC4EAD"/>
    <w:rsid w:val="00BC5409"/>
    <w:rsid w:val="00BC63CB"/>
    <w:rsid w:val="00BC6965"/>
    <w:rsid w:val="00BC6C41"/>
    <w:rsid w:val="00BD1938"/>
    <w:rsid w:val="00BD2C63"/>
    <w:rsid w:val="00BD3250"/>
    <w:rsid w:val="00BD798D"/>
    <w:rsid w:val="00BE0828"/>
    <w:rsid w:val="00BE089F"/>
    <w:rsid w:val="00BE4D7E"/>
    <w:rsid w:val="00BE5CE8"/>
    <w:rsid w:val="00C00668"/>
    <w:rsid w:val="00C00C0A"/>
    <w:rsid w:val="00C01742"/>
    <w:rsid w:val="00C02049"/>
    <w:rsid w:val="00C02A7F"/>
    <w:rsid w:val="00C0384D"/>
    <w:rsid w:val="00C03CEA"/>
    <w:rsid w:val="00C0719F"/>
    <w:rsid w:val="00C11FDA"/>
    <w:rsid w:val="00C13CAC"/>
    <w:rsid w:val="00C2311F"/>
    <w:rsid w:val="00C25FB8"/>
    <w:rsid w:val="00C46CF8"/>
    <w:rsid w:val="00C47E96"/>
    <w:rsid w:val="00C52A5F"/>
    <w:rsid w:val="00C54B9C"/>
    <w:rsid w:val="00C57D9A"/>
    <w:rsid w:val="00C609D1"/>
    <w:rsid w:val="00C67962"/>
    <w:rsid w:val="00C73DFF"/>
    <w:rsid w:val="00C75529"/>
    <w:rsid w:val="00C823C5"/>
    <w:rsid w:val="00C843A6"/>
    <w:rsid w:val="00C90F43"/>
    <w:rsid w:val="00C920A1"/>
    <w:rsid w:val="00C946A6"/>
    <w:rsid w:val="00C95670"/>
    <w:rsid w:val="00CA01E2"/>
    <w:rsid w:val="00CA1F7C"/>
    <w:rsid w:val="00CA64BE"/>
    <w:rsid w:val="00CA7CE0"/>
    <w:rsid w:val="00CC07D9"/>
    <w:rsid w:val="00CC0A78"/>
    <w:rsid w:val="00CD061B"/>
    <w:rsid w:val="00CD0C39"/>
    <w:rsid w:val="00CD267F"/>
    <w:rsid w:val="00CD2825"/>
    <w:rsid w:val="00CD5527"/>
    <w:rsid w:val="00CD58D6"/>
    <w:rsid w:val="00CD790D"/>
    <w:rsid w:val="00CE1853"/>
    <w:rsid w:val="00D04CBC"/>
    <w:rsid w:val="00D10B18"/>
    <w:rsid w:val="00D1313E"/>
    <w:rsid w:val="00D15D0E"/>
    <w:rsid w:val="00D218EC"/>
    <w:rsid w:val="00D24859"/>
    <w:rsid w:val="00D264C5"/>
    <w:rsid w:val="00D2767B"/>
    <w:rsid w:val="00D27B4E"/>
    <w:rsid w:val="00D305A5"/>
    <w:rsid w:val="00D30DAB"/>
    <w:rsid w:val="00D35995"/>
    <w:rsid w:val="00D362D1"/>
    <w:rsid w:val="00D365AC"/>
    <w:rsid w:val="00D36EB2"/>
    <w:rsid w:val="00D44842"/>
    <w:rsid w:val="00D45ADD"/>
    <w:rsid w:val="00D541CC"/>
    <w:rsid w:val="00D6141F"/>
    <w:rsid w:val="00D621BB"/>
    <w:rsid w:val="00D63AEF"/>
    <w:rsid w:val="00D6647A"/>
    <w:rsid w:val="00D72C78"/>
    <w:rsid w:val="00D74DD5"/>
    <w:rsid w:val="00D76386"/>
    <w:rsid w:val="00D80D04"/>
    <w:rsid w:val="00D82CCD"/>
    <w:rsid w:val="00D85551"/>
    <w:rsid w:val="00D868C6"/>
    <w:rsid w:val="00D87CF0"/>
    <w:rsid w:val="00D929C3"/>
    <w:rsid w:val="00D9476B"/>
    <w:rsid w:val="00DA0AA4"/>
    <w:rsid w:val="00DA2203"/>
    <w:rsid w:val="00DA612A"/>
    <w:rsid w:val="00DA6180"/>
    <w:rsid w:val="00DA7EFF"/>
    <w:rsid w:val="00DB4E4D"/>
    <w:rsid w:val="00DB5301"/>
    <w:rsid w:val="00DB5A5B"/>
    <w:rsid w:val="00DD0FC9"/>
    <w:rsid w:val="00DD6930"/>
    <w:rsid w:val="00DE14E1"/>
    <w:rsid w:val="00DF089A"/>
    <w:rsid w:val="00DF62F8"/>
    <w:rsid w:val="00DF6603"/>
    <w:rsid w:val="00E0176D"/>
    <w:rsid w:val="00E05612"/>
    <w:rsid w:val="00E05B57"/>
    <w:rsid w:val="00E22CEB"/>
    <w:rsid w:val="00E23400"/>
    <w:rsid w:val="00E31CDB"/>
    <w:rsid w:val="00E34B0C"/>
    <w:rsid w:val="00E36F0D"/>
    <w:rsid w:val="00E40A2B"/>
    <w:rsid w:val="00E412E3"/>
    <w:rsid w:val="00E556A8"/>
    <w:rsid w:val="00E56635"/>
    <w:rsid w:val="00E56E48"/>
    <w:rsid w:val="00E60DBE"/>
    <w:rsid w:val="00E641BF"/>
    <w:rsid w:val="00E7032D"/>
    <w:rsid w:val="00E754D5"/>
    <w:rsid w:val="00E82E38"/>
    <w:rsid w:val="00E9240C"/>
    <w:rsid w:val="00E962AA"/>
    <w:rsid w:val="00EA09C2"/>
    <w:rsid w:val="00EA47AB"/>
    <w:rsid w:val="00EA566D"/>
    <w:rsid w:val="00EB33A6"/>
    <w:rsid w:val="00EB4448"/>
    <w:rsid w:val="00EB4F53"/>
    <w:rsid w:val="00EC2520"/>
    <w:rsid w:val="00EC3A61"/>
    <w:rsid w:val="00EC3D2F"/>
    <w:rsid w:val="00EC70AE"/>
    <w:rsid w:val="00EC7C1C"/>
    <w:rsid w:val="00ED16CE"/>
    <w:rsid w:val="00ED48E3"/>
    <w:rsid w:val="00ED5C33"/>
    <w:rsid w:val="00ED5F72"/>
    <w:rsid w:val="00EE32A6"/>
    <w:rsid w:val="00EF0CE2"/>
    <w:rsid w:val="00EF135C"/>
    <w:rsid w:val="00EF3CC5"/>
    <w:rsid w:val="00EF6EA6"/>
    <w:rsid w:val="00F02905"/>
    <w:rsid w:val="00F0730C"/>
    <w:rsid w:val="00F079FD"/>
    <w:rsid w:val="00F12480"/>
    <w:rsid w:val="00F16A6F"/>
    <w:rsid w:val="00F174E3"/>
    <w:rsid w:val="00F178C8"/>
    <w:rsid w:val="00F21E87"/>
    <w:rsid w:val="00F222C8"/>
    <w:rsid w:val="00F23CC6"/>
    <w:rsid w:val="00F25202"/>
    <w:rsid w:val="00F30A36"/>
    <w:rsid w:val="00F31A1F"/>
    <w:rsid w:val="00F349A6"/>
    <w:rsid w:val="00F37592"/>
    <w:rsid w:val="00F40942"/>
    <w:rsid w:val="00F44E5C"/>
    <w:rsid w:val="00F4531B"/>
    <w:rsid w:val="00F469DD"/>
    <w:rsid w:val="00F4769A"/>
    <w:rsid w:val="00F513CB"/>
    <w:rsid w:val="00F52F0E"/>
    <w:rsid w:val="00F532DA"/>
    <w:rsid w:val="00F53650"/>
    <w:rsid w:val="00F60FAB"/>
    <w:rsid w:val="00F628B3"/>
    <w:rsid w:val="00F630CD"/>
    <w:rsid w:val="00F72930"/>
    <w:rsid w:val="00F74A32"/>
    <w:rsid w:val="00F771AF"/>
    <w:rsid w:val="00F80157"/>
    <w:rsid w:val="00F83F70"/>
    <w:rsid w:val="00F85001"/>
    <w:rsid w:val="00F9108F"/>
    <w:rsid w:val="00F91CAA"/>
    <w:rsid w:val="00F9299F"/>
    <w:rsid w:val="00F96AEE"/>
    <w:rsid w:val="00FA6DF9"/>
    <w:rsid w:val="00FA752D"/>
    <w:rsid w:val="00FA79E7"/>
    <w:rsid w:val="00FB0F31"/>
    <w:rsid w:val="00FB6A0A"/>
    <w:rsid w:val="00FB7EC6"/>
    <w:rsid w:val="00FC3B80"/>
    <w:rsid w:val="00FC756D"/>
    <w:rsid w:val="00FD01F9"/>
    <w:rsid w:val="00FD5251"/>
    <w:rsid w:val="00FE65ED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54F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C336E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336E"/>
  </w:style>
  <w:style w:styleId="Naglaeno" w:type="character">
    <w:name w:val="Strong"/>
    <w:qFormat/>
    <w:rsid w:val="0051548C"/>
    <w:rPr>
      <w:b/>
      <w:bCs/>
    </w:rPr>
  </w:style>
  <w:style w:styleId="Tijeloteksta" w:type="paragraph">
    <w:name w:val="Body Text"/>
    <w:basedOn w:val="Normal"/>
    <w:link w:val="TijelotekstaChar"/>
    <w:rsid w:val="00122C6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22C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91F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91F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F2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F2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54F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C336E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336E"/>
  </w:style>
  <w:style w:styleId="Naglaeno" w:type="character">
    <w:name w:val="Strong"/>
    <w:qFormat/>
    <w:rsid w:val="0051548C"/>
    <w:rPr>
      <w:b/>
      <w:bCs/>
    </w:rPr>
  </w:style>
  <w:style w:styleId="Tijeloteksta" w:type="paragraph">
    <w:name w:val="Body Text"/>
    <w:basedOn w:val="Normal"/>
    <w:link w:val="TijelotekstaChar"/>
    <w:rsid w:val="00122C6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22C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91F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91F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F2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F2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66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78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21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17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6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0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8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2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4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3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0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6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39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5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058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138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267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21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27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34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69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0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559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38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67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104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81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58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61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670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461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77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703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3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073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49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263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321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5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62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63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4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766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000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92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2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585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590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06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06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4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0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75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7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9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12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24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4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79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795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0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1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74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80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332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098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485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52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693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39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89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81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812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670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21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67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13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70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9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23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107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45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5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559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2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70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57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590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31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396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5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753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81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523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11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2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779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979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954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22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12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93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560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3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68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626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70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90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11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00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840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06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2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31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0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071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8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49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204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605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47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010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2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0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94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252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09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60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50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9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65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974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13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298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1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52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14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42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55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98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148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837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85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20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17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411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5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85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137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601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59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659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91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917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65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01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545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5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07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469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716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79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3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423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172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15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68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6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16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35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57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397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2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903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2017.</izvorni_sadrzaj>
    <derivirana_varijabla naziv="DomainObject.Predmet.DatumRjesavanja_1">31.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St-694/2017</izvorni_sadrzaj>
    <derivirana_varijabla naziv="DomainObject.Predmet.OznakaBroj_1">St-694/2017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ŠIJA d.o.o.</izvorni_sadrzaj>
    <derivirana_varijabla naziv="DomainObject.Predmet.ProtustrankaFormated_1">  ŠIJA d.o.o.</derivirana_varijabla>
  </DomainObject.Predmet.ProtustrankaFormated>
  <DomainObject.Predmet.ProtustrankaFormatedOIB>
    <izvorni_sadrzaj>  ŠIJA d.o.o., OIB 35782294960</izvorni_sadrzaj>
    <derivirana_varijabla naziv="DomainObject.Predmet.ProtustrankaFormatedOIB_1">  ŠIJA d.o.o., OIB 35782294960</derivirana_varijabla>
  </DomainObject.Predmet.ProtustrankaFormatedOIB>
  <DomainObject.Predmet.ProtustrankaFormatedWithAdress>
    <izvorni_sadrzaj> ŠIJA d.o.o., Ožujska 7, 10000 Zagreb</izvorni_sadrzaj>
    <derivirana_varijabla naziv="DomainObject.Predmet.ProtustrankaFormatedWithAdress_1"> ŠIJA d.o.o., Ožujska 7, 10000 Zagreb</derivirana_varijabla>
  </DomainObject.Predmet.ProtustrankaFormatedWithAdress>
  <DomainObject.Predmet.ProtustrankaFormatedWithAdressOIB>
    <izvorni_sadrzaj> ŠIJA d.o.o., OIB 35782294960, Ožujska 7, 10000 Zagreb</izvorni_sadrzaj>
    <derivirana_varijabla naziv="DomainObject.Predmet.ProtustrankaFormatedWithAdressOIB_1"> ŠIJA d.o.o., OIB 35782294960, Ožujska 7, 10000 Zagreb</derivirana_varijabla>
  </DomainObject.Predmet.ProtustrankaFormatedWithAdressOIB>
  <DomainObject.Predmet.ProtustrankaWithAdress>
    <izvorni_sadrzaj>ŠIJA d.o.o. Ožujska 7, 10000 Zagreb</izvorni_sadrzaj>
    <derivirana_varijabla naziv="DomainObject.Predmet.ProtustrankaWithAdress_1">ŠIJA d.o.o. Ožujska 7, 10000 Zagreb</derivirana_varijabla>
  </DomainObject.Predmet.ProtustrankaWithAdress>
  <DomainObject.Predmet.ProtustrankaWithAdressOIB>
    <izvorni_sadrzaj>ŠIJA d.o.o., OIB 35782294960, Ožujska 7, 10000 Zagreb</izvorni_sadrzaj>
    <derivirana_varijabla naziv="DomainObject.Predmet.ProtustrankaWithAdressOIB_1">ŠIJA d.o.o., OIB 35782294960, Ožujska 7, 10000 Zagreb</derivirana_varijabla>
  </DomainObject.Predmet.ProtustrankaWithAdressOIB>
  <DomainObject.Predmet.ProtustrankaNazivFormated>
    <izvorni_sadrzaj>ŠIJA d.o.o.</izvorni_sadrzaj>
    <derivirana_varijabla naziv="DomainObject.Predmet.ProtustrankaNazivFormated_1">ŠIJA d.o.o.</derivirana_varijabla>
  </DomainObject.Predmet.ProtustrankaNazivFormated>
  <DomainObject.Predmet.ProtustrankaNazivFormatedOIB>
    <izvorni_sadrzaj>ŠIJA d.o.o., OIB 35782294960</izvorni_sadrzaj>
    <derivirana_varijabla naziv="DomainObject.Predmet.ProtustrankaNazivFormatedOIB_1">ŠIJA d.o.o., OIB 35782294960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ŠIJA d.o.o.</item>
    </izvorni_sadrzaj>
    <derivirana_varijabla naziv="DomainObject.Predmet.ProtuStrankaListFormated_1">
      <item>ŠIJA d.o.o.</item>
    </derivirana_varijabla>
  </DomainObject.Predmet.ProtuStrankaListFormated>
  <DomainObject.Predmet.ProtuStrankaListFormatedOIB>
    <izvorni_sadrzaj>
      <item>ŠIJA d.o.o., OIB 35782294960</item>
    </izvorni_sadrzaj>
    <derivirana_varijabla naziv="DomainObject.Predmet.ProtuStrankaListFormatedOIB_1">
      <item>ŠIJA d.o.o., OIB 35782294960</item>
    </derivirana_varijabla>
  </DomainObject.Predmet.ProtuStrankaListFormatedOIB>
  <DomainObject.Predmet.ProtuStrankaListFormatedWithAdress>
    <izvorni_sadrzaj>
      <item>ŠIJA d.o.o., Ožujska 7, 10000 Zagreb</item>
    </izvorni_sadrzaj>
    <derivirana_varijabla naziv="DomainObject.Predmet.ProtuStrankaListFormatedWithAdress_1">
      <item>ŠIJA d.o.o., Ožujska 7, 10000 Zagreb</item>
    </derivirana_varijabla>
  </DomainObject.Predmet.ProtuStrankaListFormatedWithAdress>
  <DomainObject.Predmet.ProtuStrankaListFormatedWithAdressOIB>
    <izvorni_sadrzaj>
      <item>ŠIJA d.o.o., OIB 35782294960, Ožujska 7, 10000 Zagreb</item>
    </izvorni_sadrzaj>
    <derivirana_varijabla naziv="DomainObject.Predmet.ProtuStrankaListFormatedWithAdressOIB_1">
      <item>ŠIJA d.o.o., OIB 35782294960, Ožujska 7, 10000 Zagreb</item>
    </derivirana_varijabla>
  </DomainObject.Predmet.ProtuStrankaListFormatedWithAdressOIB>
  <DomainObject.Predmet.ProtuStrankaListNazivFormated>
    <izvorni_sadrzaj>
      <item>ŠIJA d.o.o.</item>
    </izvorni_sadrzaj>
    <derivirana_varijabla naziv="DomainObject.Predmet.ProtuStrankaListNazivFormated_1">
      <item>ŠIJA d.o.o.</item>
    </derivirana_varijabla>
  </DomainObject.Predmet.ProtuStrankaListNazivFormated>
  <DomainObject.Predmet.ProtuStrankaListNazivFormatedOIB>
    <izvorni_sadrzaj>
      <item>ŠIJA d.o.o., OIB 35782294960</item>
    </izvorni_sadrzaj>
    <derivirana_varijabla naziv="DomainObject.Predmet.ProtuStrankaListNazivFormatedOIB_1">
      <item>ŠIJA d.o.o., OIB 35782294960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ŠIJA d.o.o.</izvorni_sadrzaj>
    <derivirana_varijabla naziv="DomainObject.Predmet.ProtustrankaIDrugi_1">ŠIJA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ŠIJA d.o.o., OIB 35782294960, Ožujska 7, 10000 Zagreb</izvorni_sadrzaj>
    <derivirana_varijabla naziv="DomainObject.Predmet.ProtustrankaIDrugiAdressOIB_1">ŠIJA d.o.o., OIB 35782294960, Ožujska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2017.</izvorni_sadrzaj>
    <derivirana_varijabla naziv="DomainObject.Predmet.OdlukaRjesenje.DatumDonosenjaOdluke_1">31.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St-694/2017-4</izvorni_sadrzaj>
    <derivirana_varijabla naziv="DomainObject.Predmet.OdlukaRjesenje.Oznaka_1">St-694/2017-4</derivirana_varijabla>
  </DomainObject.Predmet.OdlukaRjesenje.Oznaka>
  <DomainObject.Predmet.SudioniciListNaziv>
    <izvorni_sadrzaj>
      <item>ŠIJA d.o.o.</item>
      <item>FINA Regionalni centar Zagreb</item>
    </izvorni_sadrzaj>
    <derivirana_varijabla naziv="DomainObject.Predmet.SudioniciListNaziv_1">
      <item>ŠIJA d.o.o.</item>
      <item>FINA Regionalni centar Zagreb</item>
    </derivirana_varijabla>
  </DomainObject.Predmet.SudioniciListNaziv>
  <DomainObject.Predmet.SudioniciListAdressOIB>
    <izvorni_sadrzaj>
      <item>ŠIJA d.o.o., OIB 35782294960, Ožujska 7,10000 Zagreb</item>
      <item>FINA Regionalni centar Zagreb, OIB 85821130368, Trg svibanjskih žrtava 1995. 1,10000 Zagreb</item>
    </izvorni_sadrzaj>
    <derivirana_varijabla naziv="DomainObject.Predmet.SudioniciListAdressOIB_1">
      <item>ŠIJA d.o.o., OIB 35782294960, Ožujska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35782294960</item>
      <item>, OIB 85821130368</item>
    </izvorni_sadrzaj>
    <derivirana_varijabla naziv="DomainObject.Predmet.SudioniciListNazivOIB_1">
      <item>, OIB 35782294960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1441</properties:Characters>
  <properties:Lines>48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Ovrv-961/04/04-7</vt:lpstr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2017-11-27T10:51:00Z</dcterms:created>
  <dc:creator>Korisnik</dc:creator>
  <cp:lastModifiedBy>Ljiljana Floršić</cp:lastModifiedBy>
  <cp:lastPrinted>2017-11-27T10:55:00Z</cp:lastPrinted>
  <dcterms:modified xmlns:xsi="http://www.w3.org/2001/XMLSchema-instance" xsi:type="dcterms:W3CDTF">2017-11-27T10:56:00Z</dcterms:modified>
  <cp:revision>5</cp:revision>
  <dc:title>Broj: Ovrv-961/04/04-7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