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c96e" w14:paraId="983c96e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ED24EE">
        <w:t>PROVENTUS PLUS d.o.o., Ivanovec, Josipa Slavenskog 1, Čakovec</w:t>
      </w:r>
      <w:r w:rsidR="007E091A">
        <w:t xml:space="preserve">, </w:t>
      </w:r>
      <w:r w:rsidR="000571E3">
        <w:t xml:space="preserve">MBS: </w:t>
      </w:r>
      <w:r w:rsidR="00E62227">
        <w:t>0</w:t>
      </w:r>
      <w:r w:rsidR="00ED24EE">
        <w:t>70082322</w:t>
      </w:r>
      <w:r w:rsidR="000571E3">
        <w:t>, OIB:</w:t>
      </w:r>
      <w:r w:rsidR="007E091A">
        <w:t xml:space="preserve"> </w:t>
      </w:r>
      <w:r w:rsidR="00ED24EE">
        <w:t>00895499632</w:t>
      </w:r>
      <w:r w:rsidR="00824366">
        <w:t>, dana 1</w:t>
      </w:r>
      <w:r w:rsidR="00ED24EE">
        <w:t>3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ED24EE" w:rsidRPr="00ED24EE">
        <w:t xml:space="preserve"> </w:t>
      </w:r>
      <w:r w:rsidR="00ED24EE">
        <w:t>PROVENTUS PLUS d.o.o., Ivanovec, Josipa Slavenskog 1, Čakovec, MBS: 070082322, OIB: 00895499632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ED24EE">
        <w:t>PROVENTUS PLUS d.o.o., Ivanovec, Josipa Slavenskog 1, Čakovec, MBS: 070082322, OIB: 00895499632.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ED24EE">
        <w:t>Nenad Homar, Koprivnica, Dravska ulica 1</w:t>
      </w:r>
      <w:r w:rsidR="0085571B">
        <w:t xml:space="preserve">, OIB: </w:t>
      </w:r>
      <w:r w:rsidR="00ED24EE" w:rsidRPr="00ED24EE">
        <w:t>11719729882</w:t>
      </w:r>
      <w:r w:rsidR="00ED24EE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ED24EE" w:rsidRPr="00ED24EE">
        <w:t xml:space="preserve"> </w:t>
      </w:r>
      <w:r w:rsidR="00ED24EE">
        <w:t>PROVENTUS PLUS d.o.o., Ivanovec, Josipa Slavenskog 1, Čakovec, MBS: 070082322, OIB: 00895499632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62227">
        <w:rPr>
          <w:szCs w:val="24"/>
        </w:rPr>
        <w:t>16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6563D7" w:rsidR="00697740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518D8" w:rsidP="006563D7" w:rsidR="00B518D8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ED24EE">
        <w:rPr>
          <w:szCs w:val="24"/>
        </w:rPr>
        <w:t>PROVENTUS PLUS d.o.o., Ivanovec, Josipa Slavenskog 1, Čakovec</w:t>
      </w:r>
      <w:r w:rsidR="0085571B">
        <w:rPr>
          <w:szCs w:val="24"/>
        </w:rPr>
        <w:t xml:space="preserve">                                                                     </w:t>
      </w:r>
    </w:p>
    <w:p w:rsidRDefault="0085571B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ED24EE">
        <w:t>Jagoda Fodor iz Ivanovca, Josipa Slavenskog 1/a, Čakovec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ED24EE">
        <w:rPr>
          <w:szCs w:val="24"/>
        </w:rPr>
        <w:t xml:space="preserve">Čakovec, O. Keršovanija 11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ED24EE">
        <w:rPr>
          <w:szCs w:val="24"/>
        </w:rPr>
        <w:t>Nenad Homar, Koprivnica, Dravska ulica 1</w:t>
      </w:r>
      <w:r w:rsidR="00E62227">
        <w:rPr>
          <w:szCs w:val="24"/>
        </w:rPr>
        <w:t xml:space="preserve">                           </w:t>
      </w:r>
      <w:r w:rsidR="0085571B">
        <w:rPr>
          <w:szCs w:val="24"/>
        </w:rPr>
        <w:t xml:space="preserve">   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1B51">
      <w:rPr>
        <w:noProof/>
      </w:rPr>
      <w:t>2</w:t>
    </w:r>
    <w:r>
      <w:fldChar w:fldCharType="end"/>
    </w:r>
  </w:p>
  <w:p w:rsidRDefault="00ED24EE" w:rsidP="00ED24EE" w:rsidR="00ED24EE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St-153/15-5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ED24EE">
      <w:rPr>
        <w:szCs w:val="24"/>
      </w:rPr>
      <w:t>153/15-5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D1780"/>
    <w:rsid w:val="000E1119"/>
    <w:rsid w:val="00165044"/>
    <w:rsid w:val="001B25D6"/>
    <w:rsid w:val="001F082B"/>
    <w:rsid w:val="00226E03"/>
    <w:rsid w:val="00255595"/>
    <w:rsid w:val="002A6059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11B51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B5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B5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B5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B5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B5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B5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B5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B5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St-153/2015</izvorni_sadrzaj>
    <derivirana_varijabla naziv="DomainObject.Predmet.OznakaBroj_1">St-153/2015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PLUS društvo s ograničenom odgovornošću za trgovinu i usluge</izvorni_sadrzaj>
    <derivirana_varijabla naziv="DomainObject.Predmet.ProtustrankaFormated_1">  PROVENTUS PLUS društvo s ograničenom odgovornošću za trgovinu i usluge</derivirana_varijabla>
  </DomainObject.Predmet.ProtustrankaFormated>
  <DomainObject.Predmet.ProtustrankaFormatedOIB>
    <izvorni_sadrzaj>  PROVENTUS PLUS društvo s ograničenom odgovornošću za trgovinu i usluge, OIB 00895499632</izvorni_sadrzaj>
    <derivirana_varijabla naziv="DomainObject.Predmet.ProtustrankaFormatedOIB_1">  PROVENTUS PLUS društvo s ograničenom odgovornošću za trgovinu i usluge, OIB 00895499632</derivirana_varijabla>
  </DomainObject.Predmet.ProtustrankaFormatedOIB>
  <DomainObject.Predmet.ProtustrankaFormatedWithAdress>
    <izvorni_sadrzaj> PROVENTUS PLUS društvo s ograničenom odgovornošću za trgovinu i usluge, Josipa Slavenskog 1, 40000 Ivanovec</izvorni_sadrzaj>
    <derivirana_varijabla naziv="DomainObject.Predmet.ProtustrankaFormatedWithAdress_1"> PROVENTUS PLUS društvo s ograničenom odgovornošću za trgovinu i usluge, Josipa Slavenskog 1, 40000 Ivanovec</derivirana_varijabla>
  </DomainObject.Predmet.ProtustrankaFormatedWithAdress>
  <DomainObject.Predmet.ProtustrankaFormatedWithAdressOIB>
    <izvorni_sadrzaj> PROVENTUS PLUS društvo s ograničenom odgovornošću za trgovinu i usluge, OIB 00895499632, Josipa Slavenskog 1, 40000 Ivanovec</izvorni_sadrzaj>
    <derivirana_varijabla naziv="DomainObject.Predmet.ProtustrankaFormatedWithAdressOIB_1"> PROVENTUS PLUS društvo s ograničenom odgovornošću za trgovinu i usluge, OIB 00895499632, Josipa Slavenskog 1, 40000 Ivanovec</derivirana_varijabla>
  </DomainObject.Predmet.ProtustrankaFormatedWithAdressOIB>
  <DomainObject.Predmet.ProtustrankaWithAdress>
    <izvorni_sadrzaj>PROVENTUS PLUS društvo s ograničenom odgovornošću za trgovinu i usluge Josipa Slavenskog 1, 40000 Ivanovec</izvorni_sadrzaj>
    <derivirana_varijabla naziv="DomainObject.Predmet.ProtustrankaWithAdress_1">PROVENTUS PLUS društvo s ograničenom odgovornošću za trgovinu i usluge Josipa Slavenskog 1, 40000 Ivanovec</derivirana_varijabla>
  </DomainObject.Predmet.ProtustrankaWithAdress>
  <DomainObject.Predmet.ProtustrankaWithAdressOIB>
    <izvorni_sadrzaj>PROVENTUS PLUS društvo s ograničenom odgovornošću za trgovinu i usluge, OIB 00895499632, Josipa Slavenskog 1, 40000 Ivanovec</izvorni_sadrzaj>
    <derivirana_varijabla naziv="DomainObject.Predmet.ProtustrankaWithAdressOIB_1">PROVENTUS PLUS društvo s ograničenom odgovornošću za trgovinu i usluge, OIB 00895499632, Josipa Slavenskog 1, 40000 Ivanovec</derivirana_varijabla>
  </DomainObject.Predmet.ProtustrankaWithAdressOIB>
  <DomainObject.Predmet.ProtustrankaNazivFormated>
    <izvorni_sadrzaj>PROVENTUS PLUS društvo s ograničenom odgovornošću za trgovinu i usluge</izvorni_sadrzaj>
    <derivirana_varijabla naziv="DomainObject.Predmet.ProtustrankaNazivFormated_1">PROVENTUS PLUS društvo s ograničenom odgovornošću za trgovinu i usluge</derivirana_varijabla>
  </DomainObject.Predmet.ProtustrankaNazivFormated>
  <DomainObject.Predmet.ProtustrankaNazivFormatedOIB>
    <izvorni_sadrzaj>PROVENTUS PLUS društvo s ograničenom odgovornošću za trgovinu i usluge, OIB 00895499632</izvorni_sadrzaj>
    <derivirana_varijabla naziv="DomainObject.Predmet.ProtustrankaNazivFormatedOIB_1">PROVENTUS PLUS društvo s ograničenom odgovornošću za trgovinu i usluge, OIB 00895499632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217482.04</izvorni_sadrzaj>
    <derivirana_varijabla naziv="DomainObject.Predmet.TrenutnaVrijednost_1">217482.04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PROVENTUS PLUS društvo s ograničenom odgovornošću za trgovinu i usluge</item>
    </izvorni_sadrzaj>
    <derivirana_varijabla naziv="DomainObject.Predmet.ProtuStrankaListFormated_1">
      <item>PROVENTUS PLUS društvo s ograničenom odgovornošću za trgovinu i usluge</item>
    </derivirana_varijabla>
  </DomainObject.Predmet.ProtuStrankaListFormated>
  <DomainObject.Predmet.ProtuStrankaListFormatedOIB>
    <izvorni_sadrzaj>
      <item>PROVENTUS PLUS društvo s ograničenom odgovornošću za trgovinu i usluge, OIB 00895499632</item>
    </izvorni_sadrzaj>
    <derivirana_varijabla naziv="DomainObject.Predmet.ProtuStrankaListFormatedOIB_1">
      <item>PROVENTUS PLUS društvo s ograničenom odgovornošću za trgovinu i usluge, OIB 00895499632</item>
    </derivirana_varijabla>
  </DomainObject.Predmet.ProtuStrankaListFormatedOIB>
  <DomainObject.Predmet.ProtuStrankaListFormatedWithAdress>
    <izvorni_sadrzaj>
      <item>PROVENTUS PLUS društvo s ograničenom odgovornošću za trgovinu i usluge, Josipa Slavenskog 1, 40000 Ivanovec</item>
    </izvorni_sadrzaj>
    <derivirana_varijabla naziv="DomainObject.Predmet.ProtuStrankaListFormatedWithAdress_1">
      <item>PROVENTUS PLUS društvo s ograničenom odgovornošću za trgovinu i usluge, Josipa Slavenskog 1, 40000 Ivanovec</item>
    </derivirana_varijabla>
  </DomainObject.Predmet.ProtuStrankaListFormatedWithAdress>
  <DomainObject.Predmet.ProtuStrankaListFormatedWithAdressOIB>
    <izvorni_sadrzaj>
      <item>PROVENTUS PLUS društvo s ograničenom odgovornošću za trgovinu i usluge, OIB 00895499632, Josipa Slavenskog 1, 40000 Ivanovec</item>
    </izvorni_sadrzaj>
    <derivirana_varijabla naziv="DomainObject.Predmet.ProtuStrankaListFormatedWithAdressOIB_1">
      <item>PROVENTUS PLUS društvo s ograničenom odgovornošću za trgovinu i usluge, OIB 00895499632, Josipa Slavenskog 1, 40000 Ivanovec</item>
    </derivirana_varijabla>
  </DomainObject.Predmet.ProtuStrankaListFormatedWithAdressOIB>
  <DomainObject.Predmet.ProtuStrankaListNazivFormated>
    <izvorni_sadrzaj>
      <item>PROVENTUS PLUS društvo s ograničenom odgovornošću za trgovinu i usluge</item>
    </izvorni_sadrzaj>
    <derivirana_varijabla naziv="DomainObject.Predmet.ProtuStrankaListNazivFormated_1">
      <item>PROVENTUS PLUS društvo s ograničenom odgovornošću za trgovinu i usluge</item>
    </derivirana_varijabla>
  </DomainObject.Predmet.ProtuStrankaListNazivFormated>
  <DomainObject.Predmet.ProtuStrankaListNazivFormatedOIB>
    <izvorni_sadrzaj>
      <item>PROVENTUS PLUS društvo s ograničenom odgovornošću za trgovinu i usluge, OIB 00895499632</item>
    </izvorni_sadrzaj>
    <derivirana_varijabla naziv="DomainObject.Predmet.ProtuStrankaListNazivFormatedOIB_1">
      <item>PROVENTUS PLUS društvo s ograničenom odgovornošću za trgovinu i usluge, OIB 00895499632</item>
    </derivirana_varijabla>
  </DomainObject.Predmet.ProtuStrankaListNazivFormatedOIB>
  <DomainObject.Predmet.OstaliListFormated>
    <izvorni_sadrzaj>
      <item>Sudski registar</item>
      <item>Nenad Homar</item>
    </izvorni_sadrzaj>
    <derivirana_varijabla naziv="DomainObject.Predmet.OstaliListFormated_1">
      <item>Sudski registar</item>
      <item>Nenad Homar</item>
    </derivirana_varijabla>
  </DomainObject.Predmet.OstaliListFormated>
  <DomainObject.Predmet.OstaliListFormatedOIB>
    <izvorni_sadrzaj>
      <item>Sudski registar</item>
      <item>Nenad Homar, OIB 11719729882</item>
    </izvorni_sadrzaj>
    <derivirana_varijabla naziv="DomainObject.Predmet.OstaliListFormatedOIB_1">
      <item>Sudski registar</item>
      <item>Nenad Homar, OIB 11719729882</item>
    </derivirana_varijabla>
  </DomainObject.Predmet.OstaliListFormatedOIB>
  <DomainObject.Predmet.OstaliListFormatedWithAdress>
    <izvorni_sadrzaj>
      <item>Sudski registar</item>
      <item>Nenad Homar, Dravska Ulica 1, 48000 Koprivnica</item>
    </izvorni_sadrzaj>
    <derivirana_varijabla naziv="DomainObject.Predmet.OstaliListFormatedWithAdress_1">
      <item>Sudski registar</item>
      <item>Nenad Homar, Dravska Ulica 1, 48000 Koprivnica</item>
    </derivirana_varijabla>
  </DomainObject.Predmet.OstaliListFormatedWithAdress>
  <DomainObject.Predmet.OstaliListFormatedWithAdressOIB>
    <izvorni_sadrzaj>
      <item>Sudski registar</item>
      <item>Nenad Homar, OIB 11719729882, Dravska Ulica 1, 48000 Koprivnica</item>
    </izvorni_sadrzaj>
    <derivirana_varijabla naziv="DomainObject.Predmet.OstaliListFormatedWithAdressOIB_1">
      <item>Sudski registar</item>
      <item>Nenad Homar, OIB 11719729882, Dravska Ulica 1, 48000 Koprivnica</item>
    </derivirana_varijabla>
  </DomainObject.Predmet.OstaliListFormatedWithAdressOIB>
  <DomainObject.Predmet.OstaliListNazivFormated>
    <izvorni_sadrzaj>
      <item>Sudski registar</item>
      <item>Nenad Homar</item>
    </izvorni_sadrzaj>
    <derivirana_varijabla naziv="DomainObject.Predmet.OstaliListNazivFormated_1">
      <item>Sudski registar</item>
      <item>Nenad Homar</item>
    </derivirana_varijabla>
  </DomainObject.Predmet.OstaliListNazivFormated>
  <DomainObject.Predmet.OstaliListNazivFormatedOIB>
    <izvorni_sadrzaj>
      <item>Sudski registar</item>
      <item>Nenad Homar, OIB 11719729882</item>
    </izvorni_sadrzaj>
    <derivirana_varijabla naziv="DomainObject.Predmet.OstaliListNazivFormatedOIB_1">
      <item>Sudski registar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PROVENTUS PLUS društvo s ograničenom odgovornošću za trgovinu i usluge</izvorni_sadrzaj>
    <derivirana_varijabla naziv="DomainObject.Predmet.ProtustrankaIDrugi_1">PROVENTUS PLUS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PROVENTUS PLUS društvo s ograničenom odgovornošću za trgovinu i usluge, OIB 00895499632, Josipa Slavenskog 1, 40000 Ivanovec</izvorni_sadrzaj>
    <derivirana_varijabla naziv="DomainObject.Predmet.ProtustrankaIDrugiAdressOIB_1">PROVENTUS PLUS društvo s ograničenom odgovornošću za trgovinu i usluge, OIB 00895499632, Josipa Slavenskog 1,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PROVENTUS PLUS društvo s ograničenom odgovornošću za trgovinu i usluge</item>
      <item>Sudski registar</item>
      <item>Nenad Homar</item>
    </izvorni_sadrzaj>
    <derivirana_varijabla naziv="DomainObject.Predmet.SudioniciListNaziv_1">
      <item>Financijska agencija, Regionalni centar Zagreb, Podružnica Varaždin</item>
      <item>PROVENTUS PLUS društvo s ograničenom odgovornošću za trgovinu i usluge</item>
      <item>Sudski registar</item>
      <item>Nenad Homar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PROVENTUS PLUS društvo s ograničenom odgovornošću za trgovinu i usluge, OIB 00895499632, Josipa Slavenskog 1,40000 Ivanovec</item>
      <item>Sudski registar</item>
      <item>Nenad Homar, OIB 11719729882, Dravska Ulica 1,48000 Koprivnica</item>
    </izvorni_sadrzaj>
    <derivirana_varijabla naziv="DomainObject.Predmet.SudioniciListAdressOIB_1">
      <item>Financijska agencija, Regionalni centar Zagreb, Podružnica Varaždin, A. Cesarca 2,42000 Varaždin</item>
      <item>PROVENTUS PLUS društvo s ograničenom odgovornošću za trgovinu i usluge, OIB 00895499632, Josipa Slavenskog 1,40000 Ivanovec</item>
      <item>Sudski registar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00895499632</item>
      <item>, OIB null</item>
      <item>, OIB 11719729882</item>
    </izvorni_sadrzaj>
    <derivirana_varijabla naziv="DomainObject.Predmet.SudioniciListNazivOIB_1">
      <item>, OIB null</item>
      <item>, OIB 00895499632</item>
      <item>, OIB null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3000</properties:Characters>
  <properties:Lines>87</properties:Lines>
  <properties:Paragraphs>31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2015-11-13T07:09:00Z</cp:lastPrinted>
  <dcterms:modified xmlns:xsi="http://www.w3.org/2001/XMLSchema-instance" xsi:type="dcterms:W3CDTF">2015-11-13T07:12:00Z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