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9e3f" w14:paraId="fda9e3f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039B8">
        <w:t>8392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B1BCF">
        <w:t>0</w:t>
      </w:r>
      <w:r w:rsidR="00713DD4">
        <w:t>5</w:t>
      </w:r>
      <w:r w:rsidR="004B1BCF">
        <w:t>. siječnja 2016.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B564D" w:rsidR="00BB564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039B8">
        <w:t>TRAVELNIK HOTELS d.o.o., Zagreb, Medulićeva 14, OIB 74669248531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A039B8">
        <w:t>je 3.916,18</w:t>
      </w:r>
      <w:r w:rsidR="004B1BCF">
        <w:t xml:space="preserve"> </w:t>
      </w:r>
      <w:r w:rsidR="00045C96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B1BCF">
        <w:t>0</w:t>
      </w:r>
      <w:r w:rsidR="00713DD4">
        <w:t>5</w:t>
      </w:r>
      <w:r w:rsidR="004B1BCF">
        <w:t>. siječnja 2016.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C96"/>
    <w:rsid w:val="000B7BCA"/>
    <w:rsid w:val="000C4458"/>
    <w:rsid w:val="000D20D1"/>
    <w:rsid w:val="000E3B58"/>
    <w:rsid w:val="00114EAD"/>
    <w:rsid w:val="001226CA"/>
    <w:rsid w:val="001406CB"/>
    <w:rsid w:val="001450ED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0734"/>
    <w:rsid w:val="00325398"/>
    <w:rsid w:val="0034257D"/>
    <w:rsid w:val="0038246E"/>
    <w:rsid w:val="003D35F9"/>
    <w:rsid w:val="003E3A15"/>
    <w:rsid w:val="003F5CA3"/>
    <w:rsid w:val="00413F4C"/>
    <w:rsid w:val="004B1BCF"/>
    <w:rsid w:val="004B337A"/>
    <w:rsid w:val="004E6695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13DD4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039B8"/>
    <w:rsid w:val="00A255E5"/>
    <w:rsid w:val="00A71431"/>
    <w:rsid w:val="00AC4528"/>
    <w:rsid w:val="00AD027A"/>
    <w:rsid w:val="00AE426C"/>
    <w:rsid w:val="00B234A2"/>
    <w:rsid w:val="00B3747B"/>
    <w:rsid w:val="00B522A9"/>
    <w:rsid w:val="00B711DC"/>
    <w:rsid w:val="00B82F18"/>
    <w:rsid w:val="00BA3FAA"/>
    <w:rsid w:val="00BB564D"/>
    <w:rsid w:val="00BE6E65"/>
    <w:rsid w:val="00C836B9"/>
    <w:rsid w:val="00C958E9"/>
    <w:rsid w:val="00CC6349"/>
    <w:rsid w:val="00CE7362"/>
    <w:rsid w:val="00D01B78"/>
    <w:rsid w:val="00D0224C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A125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6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3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6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3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8392</izvorni_sadrzaj>
    <derivirana_varijabla naziv="DomainObject.Predmet.Broj_1">8392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St-8392/2015</izvorni_sadrzaj>
    <derivirana_varijabla naziv="DomainObject.Predmet.OznakaBroj_1">St-8392/2015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Travelink Hotels d.o.o. zastupanog po punomoćniku TODORČE SKOPJE</izvorni_sadrzaj>
    <derivirana_varijabla naziv="DomainObject.Predmet.ProtustrankaFormated_1">  Travelink Hotels d.o.o. zastupanog po punomoćniku TODORČE SKOPJE</derivirana_varijabla>
  </DomainObject.Predmet.ProtustrankaFormated>
  <DomainObject.Predmet.ProtustrankaFormatedOIB>
    <izvorni_sadrzaj>  Travelink Hotels d.o.o., OIB 74669248531 zastupanog po punomoćniku TODORČE SKOPJE</izvorni_sadrzaj>
    <derivirana_varijabla naziv="DomainObject.Predmet.ProtustrankaFormatedOIB_1">  Travelink Hotels d.o.o., OIB 74669248531 zastupanog po punomoćniku TODORČE SKOPJE</derivirana_varijabla>
  </DomainObject.Predmet.ProtustrankaFormatedOIB>
  <DomainObject.Predmet.ProtustrankaFormatedWithAdress>
    <izvorni_sadrzaj> Travelink Hotels d.o.o., Medulićeva 14, 10000 Zagreb zastupanog po punomoćniku TODORČE SKOPJE</izvorni_sadrzaj>
    <derivirana_varijabla naziv="DomainObject.Predmet.ProtustrankaFormatedWithAdress_1"> Travelink Hotels d.o.o., Medulićeva 14, 10000 Zagreb zastupanog po punomoćniku TODORČE SKOPJE</derivirana_varijabla>
  </DomainObject.Predmet.ProtustrankaFormatedWithAdress>
  <DomainObject.Predmet.ProtustrankaFormatedWithAdressOIB>
    <izvorni_sadrzaj> Travelink Hotels d.o.o., OIB 74669248531, Medulićeva 14, 10000 Zagreb zastupanog po punomoćniku TODORČE SKOPJE</izvorni_sadrzaj>
    <derivirana_varijabla naziv="DomainObject.Predmet.ProtustrankaFormatedWithAdressOIB_1"> Travelink Hotels d.o.o., OIB 74669248531, Medulićeva 14, 10000 Zagreb zastupanog po punomoćniku TODORČE SKOPJE</derivirana_varijabla>
  </DomainObject.Predmet.ProtustrankaFormatedWithAdressOIB>
  <DomainObject.Predmet.ProtustrankaWithAdress>
    <izvorni_sadrzaj>Travelink Hotels d.o.o. Medulićeva 14, 10000 Zagreb</izvorni_sadrzaj>
    <derivirana_varijabla naziv="DomainObject.Predmet.ProtustrankaWithAdress_1">Travelink Hotels d.o.o. Medulićeva 14, 10000 Zagreb</derivirana_varijabla>
  </DomainObject.Predmet.ProtustrankaWithAdress>
  <DomainObject.Predmet.ProtustrankaWithAdressOIB>
    <izvorni_sadrzaj>Travelink Hotels d.o.o., OIB 74669248531, Medulićeva 14, 10000 Zagreb</izvorni_sadrzaj>
    <derivirana_varijabla naziv="DomainObject.Predmet.ProtustrankaWithAdressOIB_1">Travelink Hotels d.o.o., OIB 74669248531, Medulićeva 14, 10000 Zagreb</derivirana_varijabla>
  </DomainObject.Predmet.ProtustrankaWithAdressOIB>
  <DomainObject.Predmet.ProtustrankaNazivFormated>
    <izvorni_sadrzaj>Travelink Hotels d.o.o.</izvorni_sadrzaj>
    <derivirana_varijabla naziv="DomainObject.Predmet.ProtustrankaNazivFormated_1">Travelink Hotels d.o.o.</derivirana_varijabla>
  </DomainObject.Predmet.ProtustrankaNazivFormated>
  <DomainObject.Predmet.ProtustrankaNazivFormatedOIB>
    <izvorni_sadrzaj>Travelink Hotels d.o.o., OIB 74669248531</izvorni_sadrzaj>
    <derivirana_varijabla naziv="DomainObject.Predmet.ProtustrankaNazivFormatedOIB_1">Travelink Hotels d.o.o., OIB 74669248531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Travelink Hotels d.o.o. zastupanog po punomoćniku TODORČE SKOPJE</item>
    </izvorni_sadrzaj>
    <derivirana_varijabla naziv="DomainObject.Predmet.ProtuStrankaListFormated_1">
      <item>Travelink Hotels d.o.o. zastupanog po punomoćniku TODORČE SKOPJE</item>
    </derivirana_varijabla>
  </DomainObject.Predmet.ProtuStrankaListFormated>
  <DomainObject.Predmet.ProtuStrankaListFormatedOIB>
    <izvorni_sadrzaj>
      <item>Travelink Hotels d.o.o., OIB 74669248531 zastupanog po punomoćniku TODORČE SKOPJE</item>
    </izvorni_sadrzaj>
    <derivirana_varijabla naziv="DomainObject.Predmet.ProtuStrankaListFormatedOIB_1">
      <item>Travelink Hotels d.o.o., OIB 74669248531 zastupanog po punomoćniku TODORČE SKOPJE</item>
    </derivirana_varijabla>
  </DomainObject.Predmet.ProtuStrankaListFormatedOIB>
  <DomainObject.Predmet.ProtuStrankaListFormatedWithAdress>
    <izvorni_sadrzaj>
      <item>Travelink Hotels d.o.o., Medulićeva 14, 10000 Zagreb zastupanog po punomoćniku TODORČE SKOPJE</item>
    </izvorni_sadrzaj>
    <derivirana_varijabla naziv="DomainObject.Predmet.ProtuStrankaListFormatedWithAdress_1">
      <item>Travelink Hotels d.o.o., Medulićeva 14, 10000 Zagreb zastupanog po punomoćniku TODORČE SKOPJE</item>
    </derivirana_varijabla>
  </DomainObject.Predmet.ProtuStrankaListFormatedWithAdress>
  <DomainObject.Predmet.ProtuStrankaListFormatedWithAdressOIB>
    <izvorni_sadrzaj>
      <item>Travelink Hotels d.o.o., OIB 74669248531, Medulićeva 14, 10000 Zagreb zastupanog po punomoćniku TODORČE SKOPJE</item>
    </izvorni_sadrzaj>
    <derivirana_varijabla naziv="DomainObject.Predmet.ProtuStrankaListFormatedWithAdressOIB_1">
      <item>Travelink Hotels d.o.o., OIB 74669248531, Medulićeva 14, 10000 Zagreb zastupanog po punomoćniku TODORČE SKOPJE</item>
    </derivirana_varijabla>
  </DomainObject.Predmet.ProtuStrankaListFormatedWithAdressOIB>
  <DomainObject.Predmet.ProtuStrankaListNazivFormated>
    <izvorni_sadrzaj>
      <item>Travelink Hotels d.o.o.</item>
    </izvorni_sadrzaj>
    <derivirana_varijabla naziv="DomainObject.Predmet.ProtuStrankaListNazivFormated_1">
      <item>Travelink Hotels d.o.o.</item>
    </derivirana_varijabla>
  </DomainObject.Predmet.ProtuStrankaListNazivFormated>
  <DomainObject.Predmet.ProtuStrankaListNazivFormatedOIB>
    <izvorni_sadrzaj>
      <item>Travelink Hotels d.o.o., OIB 74669248531</item>
    </izvorni_sadrzaj>
    <derivirana_varijabla naziv="DomainObject.Predmet.ProtuStrankaListNazivFormatedOIB_1">
      <item>Travelink Hotels d.o.o., OIB 74669248531</item>
    </derivirana_varijabla>
  </DomainObject.Predmet.ProtuStrankaListNazivFormatedOIB>
  <DomainObject.Predmet.OstaliListFormated>
    <izvorni_sadrzaj>
      <item>TODORČE SKOPJE punomoćnik sudionika u postupku Travelink Hotels d.o.o.</item>
    </izvorni_sadrzaj>
    <derivirana_varijabla naziv="DomainObject.Predmet.OstaliListFormated_1">
      <item>TODORČE SKOPJE punomoćnik sudionika u postupku Travelink Hotels d.o.o.</item>
    </derivirana_varijabla>
  </DomainObject.Predmet.OstaliListFormated>
  <DomainObject.Predmet.OstaliListFormatedOIB>
    <izvorni_sadrzaj>
      <item>TODORČE SKOPJE punomoćnik sudionika u postupku Travelink Hotels d.o.o.</item>
    </izvorni_sadrzaj>
    <derivirana_varijabla naziv="DomainObject.Predmet.OstaliListFormatedOIB_1">
      <item>TODORČE SKOPJE punomoćnik sudionika u postupku Travelink Hotels d.o.o.</item>
    </derivirana_varijabla>
  </DomainObject.Predmet.OstaliListFormatedOIB>
  <DomainObject.Predmet.OstaliListFormatedWithAdress>
    <izvorni_sadrzaj>
      <item>TODORČE SKOPJE, BUL. JANE SANDANSKI 5/1-14, SKOPJE punomoćnik sudionika u postupku Travelink Hotels d.o.o.</item>
    </izvorni_sadrzaj>
    <derivirana_varijabla naziv="DomainObject.Predmet.OstaliListFormatedWithAdress_1">
      <item>TODORČE SKOPJE, BUL. JANE SANDANSKI 5/1-14, SKOPJE punomoćnik sudionika u postupku Travelink Hotels d.o.o.</item>
    </derivirana_varijabla>
  </DomainObject.Predmet.OstaliListFormatedWithAdress>
  <DomainObject.Predmet.OstaliListFormatedWithAdressOIB>
    <izvorni_sadrzaj>
      <item>TODORČE SKOPJE, BUL. JANE SANDANSKI 5/1-14, SKOPJE punomoćnik sudionika u postupku Travelink Hotels d.o.o.</item>
    </izvorni_sadrzaj>
    <derivirana_varijabla naziv="DomainObject.Predmet.OstaliListFormatedWithAdressOIB_1">
      <item>TODORČE SKOPJE, BUL. JANE SANDANSKI 5/1-14, SKOPJE punomoćnik sudionika u postupku Travelink Hotels d.o.o.</item>
    </derivirana_varijabla>
  </DomainObject.Predmet.OstaliListFormatedWithAdressOIB>
  <DomainObject.Predmet.OstaliListNazivFormated>
    <izvorni_sadrzaj>
      <item>TODORČE SKOPJE</item>
    </izvorni_sadrzaj>
    <derivirana_varijabla naziv="DomainObject.Predmet.OstaliListNazivFormated_1">
      <item>TODORČE SKOPJE</item>
    </derivirana_varijabla>
  </DomainObject.Predmet.OstaliListNazivFormated>
  <DomainObject.Predmet.OstaliListNazivFormatedOIB>
    <izvorni_sadrzaj>
      <item>TODORČE SKOPJE</item>
    </izvorni_sadrzaj>
    <derivirana_varijabla naziv="DomainObject.Predmet.OstaliListNazivFormatedOIB_1">
      <item>TODORČE SKOPJE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Travelink Hotels d.o.o.</izvorni_sadrzaj>
    <derivirana_varijabla naziv="DomainObject.Predmet.ProtustrankaIDrugi_1">Travelink Hotels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Travelink Hotels d.o.o., OIB 74669248531, Medulićeva 14, 10000 Zagreb</izvorni_sadrzaj>
    <derivirana_varijabla naziv="DomainObject.Predmet.ProtustrankaIDrugiAdressOIB_1">Travelink Hotels d.o.o., OIB 74669248531, Medulićeva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Travelink Hotels d.o.o.</item>
      <item>FINA Regionalni centar Zagreb</item>
      <item>TODORČE SKOPJE</item>
    </izvorni_sadrzaj>
    <derivirana_varijabla naziv="DomainObject.Predmet.SudioniciListNaziv_1">
      <item>Travelink Hotels d.o.o.</item>
      <item>FINA Regionalni centar Zagreb</item>
      <item>TODORČE SKOPJE</item>
    </derivirana_varijabla>
  </DomainObject.Predmet.SudioniciListNaziv>
  <DomainObject.Predmet.SudioniciListAdressOIB>
    <izvorni_sadrzaj>
      <item>Travelink Hotels d.o.o., OIB 74669248531, Medulićeva 14,10000 Zagreb</item>
      <item>FINA Regionalni centar Zagreb, OIB 85821130368, Trg svibanjskih žrtava 1995. 1,10000 Zagreb</item>
      <item>TODORČE SKOPJE, BUL. JANE SANDANSKI 5/1-14,SKOPJE</item>
    </izvorni_sadrzaj>
    <derivirana_varijabla naziv="DomainObject.Predmet.SudioniciListAdressOIB_1">
      <item>Travelink Hotels d.o.o., OIB 74669248531, Medulićeva 14,10000 Zagreb</item>
      <item>FINA Regionalni centar Zagreb, OIB 85821130368, Trg svibanjskih žrtava 1995. 1,10000 Zagreb</item>
      <item>TODORČE SKOPJE, BUL. JANE SANDANSKI 5/1-14,SKOPJE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74669248531</item>
      <item>, OIB 85821130368</item>
      <item>, OIB null</item>
    </izvorni_sadrzaj>
    <derivirana_varijabla naziv="DomainObject.Predmet.SudioniciListNazivOIB_1">
      <item>, OIB 74669248531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1323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2016-01-05T10:08:00Z</dcterms:created>
  <dc:creator>ilukac</dc:creator>
  <cp:lastModifiedBy>Višnja Svečak</cp:lastModifiedBy>
  <cp:lastPrinted>2016-01-05T10:08:00Z</cp:lastPrinted>
  <dcterms:modified xmlns:xsi="http://www.w3.org/2001/XMLSchema-instance" xsi:type="dcterms:W3CDTF">2016-01-05T10:10:00Z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