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17cd" w14:paraId="27c17cd" w:rsidRDefault="00AC53BF" w:rsidP="001940FB" w:rsidR="00AC53B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D3339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D3339A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C53BF" w:rsidP="00AA6BCF" w:rsidR="00AC53B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C53BF" w:rsidR="00AC53B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AC53BF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C53BF" w:rsidP="00AC53BF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C53B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C53B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66BA5">
        <w:rPr>
          <w:rFonts w:cs="Calibri" w:eastAsia="Arial Unicode MS" w:hAnsi="Calibri" w:ascii="Calibri"/>
          <w:kern w:val="1"/>
          <w:lang w:eastAsia="ar-SA" w:val="hr-HR"/>
        </w:rPr>
        <w:t>GORAN CVITANIĆ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AC53BF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866BA5">
        <w:rPr>
          <w:rFonts w:cs="Calibri" w:hAnsi="Calibri" w:ascii="Calibri"/>
        </w:rPr>
        <w:t>320.157,73</w:t>
      </w:r>
      <w:r w:rsidR="001065A0">
        <w:rPr>
          <w:rFonts w:cs="Calibri" w:hAnsi="Calibri" w:ascii="Calibri"/>
        </w:rPr>
        <w:t xml:space="preserve"> </w:t>
      </w:r>
      <w:r w:rsidR="00BF6B4A" w:rsidRPr="00BF6B4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66BA5">
        <w:rPr>
          <w:rFonts w:cs="Calibri" w:hAnsi="Calibri" w:ascii="Calibri"/>
        </w:rPr>
        <w:t>295.257,73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866BA5">
        <w:rPr>
          <w:rFonts w:cs="Calibri" w:hAnsi="Calibri" w:ascii="Calibri"/>
        </w:rPr>
        <w:t>24.900,00</w:t>
      </w:r>
      <w:r w:rsidR="00BF6B4A" w:rsidRPr="00BF6B4A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AC53BF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866BA5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C53B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C53BF" w:rsidRPr="00AC53B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AC53BF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F7D9D" w:rsidP="00AA6BCF" w:rsidR="000F7D9D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66BA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66BA5">
              <w:rPr>
                <w:rFonts w:cs="Calibri" w:hAnsi="Calibri" w:ascii="Calibri"/>
              </w:rPr>
              <w:t>GORAN CVITANIĆ</w:t>
            </w:r>
            <w:r>
              <w:rPr>
                <w:rFonts w:cs="Calibri"/>
              </w:rPr>
              <w:t xml:space="preserve">, </w:t>
            </w:r>
            <w:r w:rsidRPr="00866BA5">
              <w:rPr>
                <w:rFonts w:cs="Calibri"/>
              </w:rPr>
              <w:t xml:space="preserve"> </w:t>
            </w:r>
            <w:r w:rsidRPr="00866BA5">
              <w:rPr>
                <w:rFonts w:cs="Calibri" w:hAnsi="Calibri" w:ascii="Calibri"/>
              </w:rPr>
              <w:t>Ostravska 10,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866BA5">
              <w:rPr>
                <w:rFonts w:cs="Calibri" w:hAnsi="Calibri" w:ascii="Calibri"/>
              </w:rPr>
              <w:t>55625874004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66BA5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866BA5">
              <w:rPr>
                <w:rFonts w:cs="Calibri" w:hAnsi="Calibri" w:ascii="Calibri"/>
              </w:rPr>
              <w:t>Štedni depozit 81-70-12021-3 i 81-70-15067-9, temeljni kapital 94-70-00728-9, kamatni list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66BA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66BA5">
              <w:rPr>
                <w:rFonts w:cs="Calibri" w:hAnsi="Calibri" w:ascii="Calibri"/>
              </w:rPr>
              <w:t>320.157,73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66BA5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66BA5">
              <w:rPr>
                <w:rFonts w:cs="Calibri" w:hAnsi="Calibri" w:ascii="Calibri"/>
              </w:rPr>
              <w:t>295.257,73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66BA5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66BA5">
              <w:rPr>
                <w:rFonts w:cs="Calibri" w:hAnsi="Calibri" w:ascii="Calibri"/>
              </w:rPr>
              <w:t>24.900,00 kn</w:t>
            </w:r>
          </w:p>
        </w:tc>
      </w:tr>
    </w:tbl>
    <w:p w:rsidRDefault="009B6769" w:rsidP="009B6769" w:rsidR="009B676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B6769" w:rsidP="009B6769" w:rsidR="009B6769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45C0" w:rsidP="009B6769" w:rsidR="009B676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769" w:rsidP="009B6769" w:rsidR="009B676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B6769" w:rsidP="009B6769" w:rsidR="009B676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9B6769" w:rsidP="009B6769" w:rsidR="009B676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9B6769" w:rsidP="009B6769" w:rsidR="009B6769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9B6769" w:rsidP="009B6769" w:rsidR="009B6769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30E" w:rsidR="00FC630E">
      <w:pPr>
        <w:spacing w:after="0"/>
      </w:pPr>
      <w:r>
        <w:separator/>
      </w:r>
    </w:p>
  </w:endnote>
  <w:endnote w:id="0" w:type="continuationSeparator">
    <w:p w:rsidRDefault="00FC630E" w:rsidR="00FC630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5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30E" w:rsidR="00FC630E">
      <w:pPr>
        <w:spacing w:after="0"/>
      </w:pPr>
      <w:r>
        <w:separator/>
      </w:r>
    </w:p>
  </w:footnote>
  <w:footnote w:id="0" w:type="continuationSeparator">
    <w:p w:rsidRDefault="00FC630E" w:rsidR="00FC630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55D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0F7D9D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455D"/>
    <w:rsid w:val="00305519"/>
    <w:rsid w:val="00313313"/>
    <w:rsid w:val="003213F9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501C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06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B6769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6A78"/>
    <w:rsid w:val="00A875DC"/>
    <w:rsid w:val="00AA41CD"/>
    <w:rsid w:val="00AA45C0"/>
    <w:rsid w:val="00AA6BCF"/>
    <w:rsid w:val="00AB4FC3"/>
    <w:rsid w:val="00AC53BF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339A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1B3D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D7BAB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630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04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55D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55D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55D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55D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04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55D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55D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55D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55D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FAC2A-91DC-4E2F-9806-C585992206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255</properties:Words>
  <properties:Characters>1426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2018-08-23T10:36:00Z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St-651/2017-134 / Podnesak - Podnesak (-134.docx)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