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7a5c" w14:paraId="d7d7a5c" w:rsidRDefault="00F01494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>
        <w:t>373</w:t>
      </w:r>
      <w:r w:rsidR="000A52DE">
        <w:t>/</w:t>
      </w:r>
      <w:r w:rsidR="007F1B4C">
        <w:t>20</w:t>
      </w:r>
      <w:r w:rsidR="00EF33B1">
        <w:t>16</w:t>
      </w:r>
      <w:r w:rsidR="00272916" w:rsidRPr="001D58C0">
        <w:t>-</w:t>
      </w:r>
      <w:r w:rsidR="00C56D59">
        <w:t>8</w:t>
      </w:r>
      <w:r w:rsidR="0072183F">
        <w:t>1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F01494" w:rsidP="00F01494" w:rsidR="00F01494" w:rsidRPr="0094039F">
      <w:pPr>
        <w:keepNext/>
        <w:tabs>
          <w:tab w:pos="2835" w:val="left"/>
        </w:tabs>
        <w:ind w:right="6237" w:left="567"/>
        <w:jc w:val="center"/>
        <w:outlineLvl w:val="5"/>
        <w:rPr>
          <w:bCs/>
          <w:lang w:eastAsia="en-US"/>
        </w:rPr>
      </w:pPr>
      <w:r w:rsidRPr="0094039F">
        <w:rPr>
          <w:bCs/>
          <w:lang w:eastAsia="en-US"/>
        </w:rPr>
        <w:t>Republika  Hrvatska</w:t>
      </w:r>
    </w:p>
    <w:p w:rsidRDefault="00F01494" w:rsidP="00F01494" w:rsidR="00F01494" w:rsidRPr="0094039F">
      <w:pPr>
        <w:tabs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bCs/>
          <w:lang w:eastAsia="en-US"/>
        </w:rPr>
        <w:t>Trgovački sud u Zadru</w:t>
      </w:r>
    </w:p>
    <w:p w:rsidRDefault="00F01494" w:rsidP="00F01494" w:rsidR="00F01494" w:rsidRPr="0094039F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bCs/>
          <w:lang w:eastAsia="en-US"/>
        </w:rPr>
        <w:t>Dr. Franje Tuđmana 35</w:t>
      </w:r>
    </w:p>
    <w:p w:rsidRDefault="00F01494" w:rsidP="00F01494" w:rsidR="00F01494" w:rsidRPr="0094039F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F01494" w:rsidRPr="00D42304">
        <w:t xml:space="preserve">HERES OBROVAC d.o.o. </w:t>
      </w:r>
      <w:proofErr w:type="spellStart"/>
      <w:r w:rsidR="00F01494" w:rsidRPr="00D42304">
        <w:t>Šimuni</w:t>
      </w:r>
      <w:proofErr w:type="spellEnd"/>
      <w:r w:rsidR="00F01494" w:rsidRPr="00D42304">
        <w:t xml:space="preserve">, Kolan, </w:t>
      </w:r>
      <w:proofErr w:type="spellStart"/>
      <w:r w:rsidR="00F01494" w:rsidRPr="00D42304">
        <w:t>Šimuni</w:t>
      </w:r>
      <w:proofErr w:type="spellEnd"/>
      <w:r w:rsidR="00F01494" w:rsidRPr="00D42304">
        <w:t xml:space="preserve"> 142, OIB: 82043648399</w:t>
      </w:r>
      <w:r w:rsidR="00EF33B1" w:rsidRPr="00C422BB">
        <w:t>,</w:t>
      </w:r>
      <w:r w:rsidR="00EF33B1">
        <w:t xml:space="preserve"> </w:t>
      </w:r>
      <w:r w:rsidRPr="001D58C0">
        <w:t xml:space="preserve">dana </w:t>
      </w:r>
      <w:r w:rsidR="00F01494">
        <w:t>13</w:t>
      </w:r>
      <w:r w:rsidR="00EF33B1">
        <w:t xml:space="preserve">. </w:t>
      </w:r>
      <w:r w:rsidR="00F01494">
        <w:t>travnja 2018.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F01494" w:rsidP="0072183F" w:rsidR="00F01494">
      <w:pPr>
        <w:pStyle w:val="Odlomakpopisa"/>
        <w:numPr>
          <w:ilvl w:val="0"/>
          <w:numId w:val="4"/>
        </w:numPr>
        <w:jc w:val="both"/>
      </w:pPr>
      <w:r>
        <w:t xml:space="preserve">Nalaže se Financijskoj agenciji da prekine postupak unovčenja nekretnine </w:t>
      </w:r>
      <w:proofErr w:type="spellStart"/>
      <w:r w:rsidR="0072183F" w:rsidRPr="00A36A39">
        <w:t>kč</w:t>
      </w:r>
      <w:proofErr w:type="spellEnd"/>
      <w:r w:rsidR="0072183F" w:rsidRPr="00A36A39">
        <w:t xml:space="preserve">. br.. 115 </w:t>
      </w:r>
      <w:proofErr w:type="spellStart"/>
      <w:r w:rsidR="0072183F" w:rsidRPr="00A36A39">
        <w:t>zk</w:t>
      </w:r>
      <w:proofErr w:type="spellEnd"/>
      <w:r w:rsidR="0072183F" w:rsidRPr="00A36A39">
        <w:t xml:space="preserve">. ul. 877, k.o. </w:t>
      </w:r>
      <w:proofErr w:type="spellStart"/>
      <w:r w:rsidR="0072183F" w:rsidRPr="00A36A39">
        <w:t>Sutomišćica</w:t>
      </w:r>
      <w:proofErr w:type="spellEnd"/>
      <w:r w:rsidR="0072183F">
        <w:t>, u naravi zemljište od 1266 m2</w:t>
      </w:r>
      <w:r>
        <w:t xml:space="preserve"> u vlasništvu stečajnog dužnika </w:t>
      </w:r>
      <w:r w:rsidRPr="00D42304">
        <w:t xml:space="preserve">HERES OBROVAC d.o.o. </w:t>
      </w:r>
      <w:proofErr w:type="spellStart"/>
      <w:r w:rsidRPr="00D42304">
        <w:t>Šimuni</w:t>
      </w:r>
      <w:proofErr w:type="spellEnd"/>
      <w:r w:rsidRPr="00D42304">
        <w:t xml:space="preserve">, Kolan, </w:t>
      </w:r>
      <w:proofErr w:type="spellStart"/>
      <w:r w:rsidRPr="00D42304">
        <w:t>Šimuni</w:t>
      </w:r>
      <w:proofErr w:type="spellEnd"/>
      <w:r w:rsidRPr="00D42304">
        <w:t xml:space="preserve"> 142, OIB: 82043648399</w:t>
      </w:r>
      <w:r>
        <w:t xml:space="preserve"> započet temeljem zaključka ovog suda poslovni broj 1 St-373/2016</w:t>
      </w:r>
      <w:r w:rsidR="0072183F">
        <w:t>-68</w:t>
      </w:r>
      <w:r>
        <w:t xml:space="preserve"> od 13. ožujka 2018. dok ovaj sud ne odluči o zahtjevu </w:t>
      </w:r>
      <w:proofErr w:type="spellStart"/>
      <w:r>
        <w:t>razlučnog</w:t>
      </w:r>
      <w:proofErr w:type="spellEnd"/>
      <w:r>
        <w:t xml:space="preserve"> vjerovnika.  </w:t>
      </w:r>
    </w:p>
    <w:p w:rsidRDefault="00F87B29" w:rsidP="001D58C0" w:rsidR="00F87B29">
      <w:pPr>
        <w:pStyle w:val="Tijeloteksta"/>
        <w:ind w:firstLine="708"/>
        <w:rPr>
          <w:szCs w:val="24"/>
        </w:rPr>
      </w:pPr>
    </w:p>
    <w:p w:rsidRDefault="00F01494" w:rsidP="00F01494" w:rsidR="00F01494">
      <w:pPr>
        <w:pStyle w:val="Tijeloteksta"/>
        <w:ind w:firstLine="708"/>
        <w:jc w:val="center"/>
        <w:rPr>
          <w:szCs w:val="24"/>
        </w:rPr>
      </w:pPr>
      <w:r>
        <w:rPr>
          <w:szCs w:val="24"/>
        </w:rPr>
        <w:t>Obrazloženje</w:t>
      </w:r>
    </w:p>
    <w:p w:rsidRDefault="00F01494" w:rsidP="00F01494" w:rsidR="00F01494">
      <w:pPr>
        <w:pStyle w:val="Tijeloteksta"/>
        <w:ind w:firstLine="708"/>
        <w:jc w:val="center"/>
        <w:rPr>
          <w:szCs w:val="24"/>
        </w:rPr>
      </w:pPr>
    </w:p>
    <w:p w:rsidRDefault="00F01494" w:rsidP="00F01494" w:rsidR="00F0149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Zaključkom ovog suda pokrenut je postupak unovčenja imovine stečajnog dužnika elektronskom javnom dražbom pred FINA-om. </w:t>
      </w:r>
      <w:proofErr w:type="spellStart"/>
      <w:r>
        <w:rPr>
          <w:szCs w:val="24"/>
        </w:rPr>
        <w:t>Razlučni</w:t>
      </w:r>
      <w:proofErr w:type="spellEnd"/>
      <w:r>
        <w:rPr>
          <w:szCs w:val="24"/>
        </w:rPr>
        <w:t xml:space="preserve"> vjerovnik je sudu </w:t>
      </w:r>
      <w:r w:rsidR="00D43257">
        <w:rPr>
          <w:szCs w:val="24"/>
        </w:rPr>
        <w:t>12. travnja 2018. dostavio izjavu da u smislu čl. 247. st. 7. Stečajnog zakona</w:t>
      </w:r>
      <w:r w:rsidR="0072183F">
        <w:rPr>
          <w:szCs w:val="24"/>
        </w:rPr>
        <w:t xml:space="preserve"> </w:t>
      </w:r>
      <w:r w:rsidR="00D43257">
        <w:rPr>
          <w:szCs w:val="24"/>
        </w:rPr>
        <w:t>(Narodne novine 71/15 i 104/17) kupuje navedenu nekretninu.</w:t>
      </w:r>
    </w:p>
    <w:p w:rsidRDefault="00D43257" w:rsidP="00F01494" w:rsidR="00D43257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Obzirom da izjava </w:t>
      </w:r>
      <w:proofErr w:type="spellStart"/>
      <w:r>
        <w:rPr>
          <w:szCs w:val="24"/>
        </w:rPr>
        <w:t>razlučnog</w:t>
      </w:r>
      <w:proofErr w:type="spellEnd"/>
      <w:r>
        <w:rPr>
          <w:szCs w:val="24"/>
        </w:rPr>
        <w:t xml:space="preserve"> vjerovnika u konkretnom slučaju predstavlja razlog za prekid unovčenja u smislu odredbe čl. 24. Pravilnika o načinu i postupku provedbe prodaje nekretnina i pokretnina u ovršnom postupku (Narodne novine 146/14), naloženo je FINA-i prekinuti postupak unovčenja do donošenja odluke o zahtjevu </w:t>
      </w:r>
      <w:proofErr w:type="spellStart"/>
      <w:r>
        <w:rPr>
          <w:szCs w:val="24"/>
        </w:rPr>
        <w:t>razlučnog</w:t>
      </w:r>
      <w:proofErr w:type="spellEnd"/>
      <w:r>
        <w:rPr>
          <w:szCs w:val="24"/>
        </w:rPr>
        <w:t xml:space="preserve"> vjerovnika.</w:t>
      </w:r>
    </w:p>
    <w:p w:rsidRDefault="001D58C0" w:rsidP="001D58C0" w:rsidR="001D58C0" w:rsidRPr="001D58C0"/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F01494">
        <w:t>13</w:t>
      </w:r>
      <w:r w:rsidR="00EF33B1">
        <w:t xml:space="preserve">. </w:t>
      </w:r>
      <w:r w:rsidR="00F01494">
        <w:t>travnja</w:t>
      </w:r>
      <w:r w:rsidR="00473311">
        <w:t xml:space="preserve"> </w:t>
      </w:r>
      <w:r>
        <w:t>201</w:t>
      </w:r>
      <w:r w:rsidR="00F01494">
        <w:t>8</w:t>
      </w:r>
      <w:r>
        <w:t>.</w:t>
      </w:r>
    </w:p>
    <w:p w:rsidRDefault="00F369FC" w:rsidP="00F369FC" w:rsidR="00F369FC" w:rsidRPr="001D58C0"/>
    <w:p w:rsidRDefault="007E002D" w:rsidP="00F01494" w:rsidR="00F369FC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369FC" w:rsidRPr="001D58C0">
        <w:rPr>
          <w:b/>
        </w:rPr>
        <w:tab/>
      </w:r>
      <w:r w:rsidR="00F01494">
        <w:rPr>
          <w:b/>
        </w:rPr>
        <w:tab/>
      </w:r>
      <w:r w:rsidR="00F01494">
        <w:rPr>
          <w:b/>
        </w:rPr>
        <w:tab/>
      </w:r>
      <w:r w:rsidR="00F01494">
        <w:rPr>
          <w:b/>
        </w:rPr>
        <w:tab/>
      </w:r>
      <w:r w:rsidR="00F01494">
        <w:rPr>
          <w:b/>
        </w:rPr>
        <w:tab/>
      </w:r>
      <w:r w:rsidR="00F01494">
        <w:t>Sutkinja</w:t>
      </w:r>
    </w:p>
    <w:p w:rsidRDefault="007E002D" w:rsidP="007E002D" w:rsidR="00F369FC" w:rsidRPr="007E0EE0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>
        <w:t xml:space="preserve">Ardena </w:t>
      </w:r>
      <w:proofErr w:type="spellStart"/>
      <w:r w:rsidR="00F369FC">
        <w:t>Bajlo</w:t>
      </w:r>
      <w:proofErr w:type="spellEnd"/>
      <w:r>
        <w:t>, v.r.</w:t>
      </w: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369FC" w:rsidP="00F369FC" w:rsidR="00F369FC" w:rsidRPr="00F436CF"/>
    <w:p w:rsidRDefault="00F01494" w:rsidP="00F369FC" w:rsidR="00F369FC" w:rsidRPr="00F436CF">
      <w:r>
        <w:t>Pouka o pravnom lijeku:</w:t>
      </w:r>
    </w:p>
    <w:p w:rsidRDefault="00F369FC" w:rsidP="00F369FC" w:rsidR="00F369FC" w:rsidRPr="00F436CF">
      <w:r w:rsidRPr="00F436CF">
        <w:t xml:space="preserve">Protiv ovog zaključka nije dopušteno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F369FC" w:rsidR="00684CC3">
      <w:r w:rsidRPr="00F436CF">
        <w:t>- Financijska agencija R</w:t>
      </w:r>
      <w:r w:rsidR="00F01494">
        <w:t>C Split, putem e-oglasne ploče</w:t>
      </w:r>
      <w:r w:rsidR="00F87B29">
        <w:t>,</w:t>
      </w:r>
    </w:p>
    <w:p w:rsidRDefault="00D43257" w:rsidP="00F369FC" w:rsidR="00D43257">
      <w:r>
        <w:t xml:space="preserve">- Punomoćniku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odvj</w:t>
      </w:r>
      <w:proofErr w:type="spellEnd"/>
      <w:r>
        <w:t xml:space="preserve">. </w:t>
      </w:r>
      <w:proofErr w:type="spellStart"/>
      <w:r>
        <w:t>Kvartuč</w:t>
      </w:r>
      <w:proofErr w:type="spellEnd"/>
      <w:r>
        <w:t xml:space="preserve"> i </w:t>
      </w:r>
      <w:proofErr w:type="spellStart"/>
      <w:r>
        <w:t>Surić</w:t>
      </w:r>
      <w:proofErr w:type="spellEnd"/>
    </w:p>
    <w:p w:rsidRDefault="00D43257" w:rsidP="00F369FC" w:rsidR="00D43257">
      <w:r>
        <w:t>- Stečajnom</w:t>
      </w:r>
      <w:r w:rsidR="0072183F">
        <w:t xml:space="preserve"> u</w:t>
      </w:r>
      <w:r>
        <w:t>pravitelju</w:t>
      </w:r>
    </w:p>
    <w:p w:rsidRDefault="00D43257" w:rsidP="00F369FC" w:rsidR="00D43257" w:rsidRPr="00F436CF">
      <w:r>
        <w:t>- e-oglasna ploča</w:t>
      </w:r>
    </w:p>
    <w:p w:rsidRDefault="001E203A" w:rsidP="003B0CC0" w:rsidR="001E203A" w:rsidRPr="00F436CF"/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B8350A"/>
    <w:multiLevelType w:val="hybridMultilevel"/>
    <w:tmpl w:val="06809842"/>
    <w:lvl w:tplc="2FF40F9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38D5331"/>
    <w:multiLevelType w:val="hybridMultilevel"/>
    <w:tmpl w:val="2DFEDE56"/>
    <w:lvl w:tplc="B1F45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2B630D"/>
    <w:rsid w:val="003B0CC0"/>
    <w:rsid w:val="00473311"/>
    <w:rsid w:val="005844DD"/>
    <w:rsid w:val="00591E71"/>
    <w:rsid w:val="0061280B"/>
    <w:rsid w:val="00684CC3"/>
    <w:rsid w:val="006B4A1A"/>
    <w:rsid w:val="006F72AB"/>
    <w:rsid w:val="0072183F"/>
    <w:rsid w:val="007D567C"/>
    <w:rsid w:val="007E002D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56D59"/>
    <w:rsid w:val="00C8063F"/>
    <w:rsid w:val="00D43257"/>
    <w:rsid w:val="00D57315"/>
    <w:rsid w:val="00E4250A"/>
    <w:rsid w:val="00E75DBB"/>
    <w:rsid w:val="00E80F20"/>
    <w:rsid w:val="00E838F4"/>
    <w:rsid w:val="00ED679C"/>
    <w:rsid w:val="00EF33B1"/>
    <w:rsid w:val="00F01494"/>
    <w:rsid w:val="00F369FC"/>
    <w:rsid w:val="00F436CF"/>
    <w:rsid w:val="00F87B29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0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0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0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0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0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0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0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0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16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prekid unovčenja nekretnine 115</izvorni_sadrzaj>
    <derivirana_varijabla naziv="DomainObject.Primjedba_1">prekid unovčenja nekretnine 115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1505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2018-04-13T07:34:00Z</dcterms:created>
  <dc:creator>Martina Kalmeta</dc:creator>
  <cp:lastModifiedBy>Ante Rubelj</cp:lastModifiedBy>
  <cp:lastPrinted>2018-04-13T11:27:00Z</cp:lastPrinted>
  <dcterms:modified xmlns:xsi="http://www.w3.org/2001/XMLSchema-instance" xsi:type="dcterms:W3CDTF">2018-04-13T11:27:00Z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(St-373-17 dopis FINI da prekine postupak unovčenja- nekretnina 115.docx)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