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4a53" w14:paraId="ec24a5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030CF">
        <w:t>2</w:t>
      </w:r>
      <w:r w:rsidR="00705D8B">
        <w:t>053</w:t>
      </w:r>
      <w:r w:rsidR="000D08D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ED589F">
        <w:t>, 104/2017</w:t>
      </w:r>
      <w:r>
        <w:t>)</w:t>
      </w:r>
      <w:r w:rsidR="008155EE">
        <w:t>,</w:t>
      </w:r>
      <w:r>
        <w:t xml:space="preserve"> dana</w:t>
      </w:r>
      <w:r w:rsidR="00AD2891">
        <w:t xml:space="preserve"> 5. prosinca 2017.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705D8B">
        <w:t xml:space="preserve">PRODAJA U SEZONI j.d.o.o., OIB: 17617984889, MBS: 081036046, Zagreb, </w:t>
      </w:r>
      <w:proofErr w:type="spellStart"/>
      <w:r w:rsidR="00705D8B">
        <w:t>Dankovečka</w:t>
      </w:r>
      <w:proofErr w:type="spellEnd"/>
      <w:r w:rsidR="00705D8B">
        <w:t xml:space="preserve"> 81.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05D8B">
        <w:t>24.216,79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D2891">
        <w:t>5. prosinca 2017.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6269F5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030CF">
      <w:t>2</w:t>
    </w:r>
    <w:r w:rsidR="00705D8B">
      <w:t>053</w:t>
    </w:r>
    <w:r w:rsidR="000D08DF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69F5"/>
    <w:rsid w:val="00627F6A"/>
    <w:rsid w:val="00657B8E"/>
    <w:rsid w:val="006C120B"/>
    <w:rsid w:val="006E0F10"/>
    <w:rsid w:val="006F75E5"/>
    <w:rsid w:val="007030CF"/>
    <w:rsid w:val="00705D8B"/>
    <w:rsid w:val="00786AE3"/>
    <w:rsid w:val="007B13A4"/>
    <w:rsid w:val="007B5AFD"/>
    <w:rsid w:val="007C7891"/>
    <w:rsid w:val="007C789D"/>
    <w:rsid w:val="007D5A5D"/>
    <w:rsid w:val="007E717E"/>
    <w:rsid w:val="008155E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3FBC"/>
    <w:rsid w:val="00A3348B"/>
    <w:rsid w:val="00A71431"/>
    <w:rsid w:val="00A7489A"/>
    <w:rsid w:val="00AC4528"/>
    <w:rsid w:val="00AD027A"/>
    <w:rsid w:val="00AD2891"/>
    <w:rsid w:val="00B27A01"/>
    <w:rsid w:val="00B53A01"/>
    <w:rsid w:val="00B77D67"/>
    <w:rsid w:val="00B82F18"/>
    <w:rsid w:val="00BD2F8B"/>
    <w:rsid w:val="00BD684E"/>
    <w:rsid w:val="00BE15B5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3FB2"/>
    <w:rsid w:val="00EC3302"/>
    <w:rsid w:val="00ED2B04"/>
    <w:rsid w:val="00ED589F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6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9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6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9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St-2053/2017</izvorni_sadrzaj>
    <derivirana_varijabla naziv="DomainObject.Predmet.OznakaBroj_1">St-2053/2017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PRODAJA U SEZONI j.d.o.o. za trgovinu i usluge zastupanog po punomoćniku Igor Ćibarić</izvorni_sadrzaj>
    <derivirana_varijabla naziv="DomainObject.Predmet.ProtustrankaFormated_1">  PRODAJA U SEZONI j.d.o.o. za trgovinu i usluge zastupanog po punomoćniku Igor Ćibarić</derivirana_varijabla>
  </DomainObject.Predmet.ProtustrankaFormated>
  <DomainObject.Predmet.ProtustrankaFormatedOIB>
    <izvorni_sadrzaj>  PRODAJA U SEZONI j.d.o.o. za trgovinu i usluge, OIB 17617984889 zastupanog po punomoćniku Igor Ćibarić</izvorni_sadrzaj>
    <derivirana_varijabla naziv="DomainObject.Predmet.ProtustrankaFormatedOIB_1">  PRODAJA U SEZONI j.d.o.o. za trgovinu i usluge, OIB 17617984889 zastupanog po punomoćniku Igor Ćibarić</derivirana_varijabla>
  </DomainObject.Predmet.ProtustrankaFormatedOIB>
  <DomainObject.Predmet.ProtustrankaFormatedWithAdress>
    <izvorni_sadrzaj> PRODAJA U SEZONI j.d.o.o. za trgovinu i usluge, Dankovečka 81, 10000 Zagreb zastupanog po punomoćniku Igor Ćibarić</izvorni_sadrzaj>
    <derivirana_varijabla naziv="DomainObject.Predmet.ProtustrankaFormatedWithAdress_1"> PRODAJA U SEZONI j.d.o.o. za trgovinu i usluge, Dankovečka 81, 10000 Zagreb zastupanog po punomoćniku Igor Ćibarić</derivirana_varijabla>
  </DomainObject.Predmet.ProtustrankaFormatedWithAdress>
  <DomainObject.Predmet.ProtustrankaFormatedWithAdressOIB>
    <izvorni_sadrzaj> PRODAJA U SEZONI j.d.o.o. za trgovinu i usluge, OIB 17617984889, Dankovečka 81, 10000 Zagreb zastupanog po punomoćniku Igor Ćibarić</izvorni_sadrzaj>
    <derivirana_varijabla naziv="DomainObject.Predmet.ProtustrankaFormatedWithAdressOIB_1"> PRODAJA U SEZONI j.d.o.o. za trgovinu i usluge, OIB 17617984889, Dankovečka 81, 10000 Zagreb zastupanog po punomoćniku Igor Ćibarić</derivirana_varijabla>
  </DomainObject.Predmet.ProtustrankaFormatedWithAdressOIB>
  <DomainObject.Predmet.ProtustrankaWithAdress>
    <izvorni_sadrzaj>PRODAJA U SEZONI j.d.o.o. za trgovinu i usluge Dankovečka 81, 10000 Zagreb</izvorni_sadrzaj>
    <derivirana_varijabla naziv="DomainObject.Predmet.ProtustrankaWithAdress_1">PRODAJA U SEZONI j.d.o.o. za trgovinu i usluge Dankovečka 81, 10000 Zagreb</derivirana_varijabla>
  </DomainObject.Predmet.ProtustrankaWithAdress>
  <DomainObject.Predmet.ProtustrankaWithAdressOIB>
    <izvorni_sadrzaj>PRODAJA U SEZONI j.d.o.o. za trgovinu i usluge, OIB 17617984889, Dankovečka 81, 10000 Zagreb</izvorni_sadrzaj>
    <derivirana_varijabla naziv="DomainObject.Predmet.ProtustrankaWithAdressOIB_1">PRODAJA U SEZONI j.d.o.o. za trgovinu i usluge, OIB 17617984889, Dankovečka 81, 10000 Zagreb</derivirana_varijabla>
  </DomainObject.Predmet.ProtustrankaWithAdressOIB>
  <DomainObject.Predmet.ProtustrankaNazivFormated>
    <izvorni_sadrzaj>PRODAJA U SEZONI j.d.o.o. za trgovinu i usluge</izvorni_sadrzaj>
    <derivirana_varijabla naziv="DomainObject.Predmet.ProtustrankaNazivFormated_1">PRODAJA U SEZONI j.d.o.o. za trgovinu i usluge</derivirana_varijabla>
  </DomainObject.Predmet.ProtustrankaNazivFormated>
  <DomainObject.Predmet.ProtustrankaNazivFormatedOIB>
    <izvorni_sadrzaj>PRODAJA U SEZONI j.d.o.o. za trgovinu i usluge, OIB 17617984889</izvorni_sadrzaj>
    <derivirana_varijabla naziv="DomainObject.Predmet.ProtustrankaNazivFormatedOIB_1">PRODAJA U SEZONI j.d.o.o. za trgovinu i usluge, OIB 17617984889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PRODAJA U SEZONI j.d.o.o. za trgovinu i usluge zastupanog po punomoćniku Igor Ćibarić</item>
    </izvorni_sadrzaj>
    <derivirana_varijabla naziv="DomainObject.Predmet.ProtuStrankaListFormated_1">
      <item>PRODAJA U SEZONI j.d.o.o. za trgovinu i usluge zastupanog po punomoćniku Igor Ćibarić</item>
    </derivirana_varijabla>
  </DomainObject.Predmet.ProtuStrankaListFormated>
  <DomainObject.Predmet.ProtuStrankaListFormatedOIB>
    <izvorni_sadrzaj>
      <item>PRODAJA U SEZONI j.d.o.o. za trgovinu i usluge, OIB 17617984889 zastupanog po punomoćniku Igor Ćibarić</item>
    </izvorni_sadrzaj>
    <derivirana_varijabla naziv="DomainObject.Predmet.ProtuStrankaListFormatedOIB_1">
      <item>PRODAJA U SEZONI j.d.o.o. za trgovinu i usluge, OIB 17617984889 zastupanog po punomoćniku Igor Ćibarić</item>
    </derivirana_varijabla>
  </DomainObject.Predmet.ProtuStrankaListFormatedOIB>
  <DomainObject.Predmet.ProtuStrankaListFormatedWithAdress>
    <izvorni_sadrzaj>
      <item>PRODAJA U SEZONI j.d.o.o. za trgovinu i usluge, Dankovečka 81, 10000 Zagreb zastupanog po punomoćniku Igor Ćibarić</item>
    </izvorni_sadrzaj>
    <derivirana_varijabla naziv="DomainObject.Predmet.ProtuStrankaListFormatedWithAdress_1">
      <item>PRODAJA U SEZONI j.d.o.o. za trgovinu i usluge, Dankovečka 81, 10000 Zagreb zastupanog po punomoćniku Igor Ćibarić</item>
    </derivirana_varijabla>
  </DomainObject.Predmet.ProtuStrankaListFormatedWithAdress>
  <DomainObject.Predmet.ProtuStrankaListFormatedWithAdressOIB>
    <izvorni_sadrzaj>
      <item>PRODAJA U SEZONI j.d.o.o. za trgovinu i usluge, OIB 17617984889, Dankovečka 81, 10000 Zagreb zastupanog po punomoćniku Igor Ćibarić</item>
    </izvorni_sadrzaj>
    <derivirana_varijabla naziv="DomainObject.Predmet.ProtuStrankaListFormatedWithAdressOIB_1">
      <item>PRODAJA U SEZONI j.d.o.o. za trgovinu i usluge, OIB 17617984889, Dankovečka 81, 10000 Zagreb zastupanog po punomoćniku Igor Ćibarić</item>
    </derivirana_varijabla>
  </DomainObject.Predmet.ProtuStrankaListFormatedWithAdressOIB>
  <DomainObject.Predmet.ProtuStrankaListNazivFormated>
    <izvorni_sadrzaj>
      <item>PRODAJA U SEZONI j.d.o.o. za trgovinu i usluge</item>
    </izvorni_sadrzaj>
    <derivirana_varijabla naziv="DomainObject.Predmet.ProtuStrankaListNazivFormated_1">
      <item>PRODAJA U SEZONI j.d.o.o. za trgovinu i usluge</item>
    </derivirana_varijabla>
  </DomainObject.Predmet.ProtuStrankaListNazivFormated>
  <DomainObject.Predmet.ProtuStrankaListNazivFormatedOIB>
    <izvorni_sadrzaj>
      <item>PRODAJA U SEZONI j.d.o.o. za trgovinu i usluge, OIB 17617984889</item>
    </izvorni_sadrzaj>
    <derivirana_varijabla naziv="DomainObject.Predmet.ProtuStrankaListNazivFormatedOIB_1">
      <item>PRODAJA U SEZONI j.d.o.o. za trgovinu i usluge, OIB 17617984889</item>
    </derivirana_varijabla>
  </DomainObject.Predmet.ProtuStrankaListNazivFormatedOIB>
  <DomainObject.Predmet.OstaliListFormated>
    <izvorni_sadrzaj>
      <item>Igor Ćibarić punomoćnik sudionika u postupku PRODAJA U SEZONI j.d.o.o. za trgovinu i usluge</item>
    </izvorni_sadrzaj>
    <derivirana_varijabla naziv="DomainObject.Predmet.OstaliListFormated_1">
      <item>Igor Ćibarić punomoćnik sudionika u postupku PRODAJA U SEZONI j.d.o.o. za trgovinu i usluge</item>
    </derivirana_varijabla>
  </DomainObject.Predmet.OstaliListFormated>
  <DomainObject.Predmet.OstaliListFormatedOIB>
    <izvorni_sadrzaj>
      <item>Igor Ćibarić, OIB 94518545797 punomoćnik sudionika u postupku PRODAJA U SEZONI j.d.o.o. za trgovinu i usluge</item>
    </izvorni_sadrzaj>
    <derivirana_varijabla naziv="DomainObject.Predmet.OstaliListFormatedOIB_1">
      <item>Igor Ćibarić, OIB 94518545797 punomoćnik sudionika u postupku PRODAJA U SEZONI j.d.o.o. za trgovinu i usluge</item>
    </derivirana_varijabla>
  </DomainObject.Predmet.OstaliListFormatedOIB>
  <DomainObject.Predmet.OstaliListFormatedWithAdress>
    <izvorni_sadrzaj>
      <item>Igor Ćibarić, Dankovečka Ulica 8, 10000 Zagreb punomoćnik sudionika u postupku PRODAJA U SEZONI j.d.o.o. za trgovinu i usluge</item>
    </izvorni_sadrzaj>
    <derivirana_varijabla naziv="DomainObject.Predmet.OstaliListFormatedWithAdress_1">
      <item>Igor Ćibarić, Dankovečka Ulica 8, 10000 Zagreb punomoćnik sudionika u postupku PRODAJA U SEZONI j.d.o.o. za trgovinu i usluge</item>
    </derivirana_varijabla>
  </DomainObject.Predmet.OstaliListFormatedWithAdress>
  <DomainObject.Predmet.OstaliListFormatedWithAdressOIB>
    <izvorni_sadrzaj>
      <item>Igor Ćibarić, OIB 94518545797, Dankovečka Ulica 8, 10000 Zagreb punomoćnik sudionika u postupku PRODAJA U SEZONI j.d.o.o. za trgovinu i usluge</item>
    </izvorni_sadrzaj>
    <derivirana_varijabla naziv="DomainObject.Predmet.OstaliListFormatedWithAdressOIB_1">
      <item>Igor Ćibarić, OIB 94518545797, Dankovečka Ulica 8, 10000 Zagreb punomoćnik sudionika u postupku PRODAJA U SEZONI j.d.o.o. za trgovinu i usluge</item>
    </derivirana_varijabla>
  </DomainObject.Predmet.OstaliListFormatedWithAdressOIB>
  <DomainObject.Predmet.OstaliListNazivFormated>
    <izvorni_sadrzaj>
      <item>Igor Ćibarić</item>
    </izvorni_sadrzaj>
    <derivirana_varijabla naziv="DomainObject.Predmet.OstaliListNazivFormated_1">
      <item>Igor Ćibarić</item>
    </derivirana_varijabla>
  </DomainObject.Predmet.OstaliListNazivFormated>
  <DomainObject.Predmet.OstaliListNazivFormatedOIB>
    <izvorni_sadrzaj>
      <item>Igor Ćibarić, OIB 94518545797</item>
    </izvorni_sadrzaj>
    <derivirana_varijabla naziv="DomainObject.Predmet.OstaliListNazivFormatedOIB_1">
      <item>Igor Ćibarić, OIB 94518545797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PRODAJA U SEZONI j.d.o.o. za trgovinu i usluge</izvorni_sadrzaj>
    <derivirana_varijabla naziv="DomainObject.Predmet.ProtustrankaIDrugi_1">PRODAJA U SEZONI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PRODAJA U SEZONI j.d.o.o. za trgovinu i usluge, OIB 17617984889, Dankovečka 81, 10000 Zagreb</izvorni_sadrzaj>
    <derivirana_varijabla naziv="DomainObject.Predmet.ProtustrankaIDrugiAdressOIB_1">PRODAJA U SEZONI j.d.o.o. za trgovinu i usluge, OIB 17617984889, Dankovečka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PRODAJA U SEZONI j.d.o.o. za trgovinu i usluge</item>
      <item>Igor Ćibarić</item>
    </izvorni_sadrzaj>
    <derivirana_varijabla naziv="DomainObject.Predmet.SudioniciListNaziv_1">
      <item>FINA Regionalni centar Zagreb</item>
      <item>PRODAJA U SEZONI j.d.o.o. za trgovinu i usluge</item>
      <item>Igor Ćibarić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PRODAJA U SEZONI j.d.o.o. za trgovinu i usluge, OIB 17617984889, Dankovečka 81,10000 Zagreb</item>
      <item>Igor Ćibarić, OIB 94518545797, Dankovečka Ulica 8,10000 Zagreb</item>
    </izvorni_sadrzaj>
    <derivirana_varijabla naziv="DomainObject.Predmet.SudioniciListAdressOIB_1">
      <item>FINA Regionalni centar Zagreb, OIB 85821130368, Trg svibanjskih žrtava 1995. br. 1,10000 Zagreb</item>
      <item>PRODAJA U SEZONI j.d.o.o. za trgovinu i usluge, OIB 17617984889, Dankovečka 81,10000 Zagreb</item>
      <item>Igor Ćibarić, OIB 94518545797, Dankovečka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17617984889</item>
      <item>, OIB 94518545797</item>
    </izvorni_sadrzaj>
    <derivirana_varijabla naziv="DomainObject.Predmet.SudioniciListNazivOIB_1">
      <item>, OIB 85821130368</item>
      <item>, OIB 17617984889</item>
      <item>, OIB 94518545797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B2931-6A16-400E-A9E3-BFDE55449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1361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2017-11-07T06:59:00Z</dcterms:created>
  <dc:creator>ilukac</dc:creator>
  <cp:lastModifiedBy>Mirela Šantek</cp:lastModifiedBy>
  <cp:lastPrinted>2017-12-05T08:39:00Z</cp:lastPrinted>
  <dcterms:modified xmlns:xsi="http://www.w3.org/2001/XMLSchema-instance" xsi:type="dcterms:W3CDTF">2017-12-05T14:25:00Z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