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eedb" w14:paraId="caceedb" w:rsidRDefault="00AB4602" w:rsidP="003F1B1C" w:rsidR="003F1B1C" w:rsidRPr="003F1B1C">
      <w:pPr>
        <w:pStyle w:val="NormaleSPIS"/>
        <w15:collapsed w:val="false"/>
        <w:rPr>
          <w:rFonts w:cs="Times New Roman" w:eastAsia="Calibri"/>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F1B1C" w:rsidRPr="003F1B1C">
        <w:rPr>
          <w:rFonts w:cs="Times New Roman" w:eastAsia="Calibri"/>
        </w:rPr>
        <w:t xml:space="preserve">                                                                                                                    9 St-33/2011</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REPUBLIKAHRVATSKA</w:t>
      </w:r>
      <w:r w:rsidRPr="003F1B1C">
        <w:rPr>
          <w:rFonts w:cs="Times New Roman" w:eastAsia="Calibri"/>
          <w:lang w:eastAsia="hr-HR"/>
        </w:rPr>
        <w:br/>
        <w:t>TRGOVAČKI SUD U ZADRU</w:t>
      </w: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STALNA SLUŽBA U ŠIBENIKU</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center"/>
        <w:rPr>
          <w:rFonts w:cs="Times New Roman" w:eastAsia="Calibri"/>
          <w:lang w:eastAsia="hr-HR"/>
        </w:rPr>
      </w:pPr>
      <w:r w:rsidRPr="003F1B1C">
        <w:rPr>
          <w:rFonts w:cs="Times New Roman" w:eastAsia="Calibri"/>
          <w:lang w:eastAsia="hr-HR"/>
        </w:rPr>
        <w:t>U  I M E  R E P U B L I K E  H R V A T S K E</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center"/>
        <w:rPr>
          <w:rFonts w:cs="Times New Roman" w:eastAsia="Calibri"/>
          <w:lang w:eastAsia="hr-HR"/>
        </w:rPr>
      </w:pPr>
      <w:r w:rsidRPr="003F1B1C">
        <w:rPr>
          <w:rFonts w:cs="Times New Roman" w:eastAsia="Calibri"/>
          <w:lang w:eastAsia="hr-HR"/>
        </w:rPr>
        <w:t>R J E Š E NJ E</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ab/>
        <w:t>Trgovački sud u Zadru, OIB: 39670464653, po sutkinji Terezija Goreta, u stečajnom postupku nad stečajnim dužnikom</w:t>
      </w:r>
      <w:r w:rsidRPr="003F1B1C">
        <w:rPr>
          <w:rFonts w:cs="Times New Roman" w:eastAsia="Calibri"/>
        </w:rPr>
        <w:t xml:space="preserve"> </w:t>
      </w:r>
      <w:proofErr w:type="spellStart"/>
      <w:r w:rsidRPr="003F1B1C">
        <w:rPr>
          <w:rFonts w:cs="Times New Roman" w:eastAsia="Calibri"/>
        </w:rPr>
        <w:t>Đevrske</w:t>
      </w:r>
      <w:proofErr w:type="spellEnd"/>
      <w:r w:rsidRPr="003F1B1C">
        <w:rPr>
          <w:rFonts w:cs="Times New Roman" w:eastAsia="Calibri"/>
        </w:rPr>
        <w:t>, poljoprivredna zadruga u stečaju, OIB 25935710076, zastupana po stečajnom upravitelju Nikola Krvavica</w:t>
      </w:r>
      <w:r w:rsidRPr="003F1B1C">
        <w:rPr>
          <w:rFonts w:cs="Times New Roman" w:eastAsia="Calibri"/>
          <w:lang w:eastAsia="hr-HR"/>
        </w:rPr>
        <w:t xml:space="preserve">, dana 31. ožujka 2017. </w:t>
      </w:r>
    </w:p>
    <w:p w:rsidRDefault="003F1B1C" w:rsidP="003F1B1C" w:rsidR="003F1B1C" w:rsidRPr="003F1B1C">
      <w:pPr>
        <w:spacing w:after="0"/>
        <w:jc w:val="both"/>
        <w:rPr>
          <w:rFonts w:cs="Times New Roman" w:eastAsia="Calibri"/>
          <w:lang w:eastAsia="hr-HR"/>
        </w:rPr>
      </w:pPr>
      <w:bookmarkStart w:name="_GoBack" w:id="0"/>
      <w:bookmarkEnd w:id="0"/>
    </w:p>
    <w:p w:rsidRDefault="003F1B1C" w:rsidP="003F1B1C" w:rsidR="003F1B1C" w:rsidRPr="003F1B1C">
      <w:pPr>
        <w:spacing w:after="0"/>
        <w:jc w:val="center"/>
        <w:rPr>
          <w:rFonts w:cs="Times New Roman" w:eastAsia="Calibri"/>
          <w:lang w:eastAsia="hr-HR"/>
        </w:rPr>
      </w:pPr>
      <w:r w:rsidRPr="003F1B1C">
        <w:rPr>
          <w:rFonts w:cs="Times New Roman" w:eastAsia="Calibri"/>
          <w:lang w:eastAsia="hr-HR"/>
        </w:rPr>
        <w:t>r i j e š i o  j e</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p>
    <w:p w:rsidRDefault="003F1B1C" w:rsidP="003F1B1C" w:rsidR="003F1B1C" w:rsidRPr="003F1B1C">
      <w:pPr>
        <w:numPr>
          <w:ilvl w:val="0"/>
          <w:numId w:val="47"/>
        </w:numPr>
        <w:spacing w:lineRule="auto" w:line="276" w:after="0"/>
        <w:ind w:firstLine="360" w:left="0"/>
        <w:jc w:val="both"/>
        <w:rPr>
          <w:rFonts w:cs="Times New Roman" w:eastAsia="Calibri"/>
        </w:rPr>
      </w:pPr>
      <w:r w:rsidRPr="003F1B1C">
        <w:rPr>
          <w:rFonts w:cs="Times New Roman" w:eastAsia="Calibri"/>
          <w:lang w:eastAsia="hr-HR"/>
        </w:rPr>
        <w:t xml:space="preserve">Obustavlja se i zaključuje stečajni postupak nad stečajnim dužnikom </w:t>
      </w:r>
      <w:proofErr w:type="spellStart"/>
      <w:r w:rsidRPr="003F1B1C">
        <w:rPr>
          <w:rFonts w:cs="Times New Roman" w:eastAsia="Calibri"/>
        </w:rPr>
        <w:t>Đevrske</w:t>
      </w:r>
      <w:proofErr w:type="spellEnd"/>
      <w:r w:rsidRPr="003F1B1C">
        <w:rPr>
          <w:rFonts w:cs="Times New Roman" w:eastAsia="Calibri"/>
        </w:rPr>
        <w:t>, poljoprivredna zadruga u stečaju, OIB 25935710076, zbog nedostatnosti stečajne mase.</w:t>
      </w:r>
    </w:p>
    <w:p w:rsidRDefault="003F1B1C" w:rsidP="003F1B1C" w:rsidR="003F1B1C" w:rsidRPr="003F1B1C">
      <w:pPr>
        <w:spacing w:after="0"/>
        <w:jc w:val="both"/>
        <w:rPr>
          <w:rFonts w:cs="Times New Roman" w:eastAsia="Calibri"/>
          <w:lang w:eastAsia="hr-HR"/>
        </w:rPr>
      </w:pPr>
    </w:p>
    <w:p w:rsidRDefault="003F1B1C" w:rsidP="003F1B1C" w:rsidR="003F1B1C" w:rsidRPr="003F1B1C">
      <w:pPr>
        <w:numPr>
          <w:ilvl w:val="0"/>
          <w:numId w:val="47"/>
        </w:numPr>
        <w:spacing w:lineRule="auto" w:line="276" w:after="0"/>
        <w:ind w:firstLine="360" w:left="0"/>
        <w:jc w:val="both"/>
        <w:rPr>
          <w:rFonts w:cs="Times New Roman" w:eastAsia="Calibri"/>
          <w:lang w:eastAsia="hr-HR"/>
        </w:rPr>
      </w:pPr>
      <w:r w:rsidRPr="003F1B1C">
        <w:rPr>
          <w:rFonts w:cs="Times New Roman" w:eastAsia="Calibri"/>
          <w:lang w:eastAsia="hr-HR"/>
        </w:rPr>
        <w:t>Nakon pravomoćnosti točke 1. izreke ovog rješenja, isto će se dostaviti na provedbu sudskom registru ovog suda radi brisanja stečajnog dužnika iz istog.</w:t>
      </w:r>
    </w:p>
    <w:p w:rsidRDefault="003F1B1C" w:rsidP="003F1B1C" w:rsidR="003F1B1C" w:rsidRPr="003F1B1C">
      <w:pPr>
        <w:spacing w:after="0"/>
        <w:jc w:val="both"/>
        <w:rPr>
          <w:rFonts w:cs="Times New Roman" w:eastAsia="Calibri"/>
          <w:lang w:eastAsia="hr-HR"/>
        </w:rPr>
      </w:pPr>
    </w:p>
    <w:p w:rsidRDefault="003F1B1C" w:rsidP="003F1B1C" w:rsidR="003F1B1C" w:rsidRPr="003F1B1C">
      <w:pPr>
        <w:numPr>
          <w:ilvl w:val="0"/>
          <w:numId w:val="47"/>
        </w:numPr>
        <w:spacing w:lineRule="auto" w:line="276" w:after="0"/>
        <w:ind w:firstLine="360" w:left="0"/>
        <w:jc w:val="both"/>
        <w:rPr>
          <w:rFonts w:cs="Times New Roman" w:eastAsia="Calibri"/>
          <w:lang w:eastAsia="hr-HR"/>
        </w:rPr>
      </w:pPr>
      <w:r w:rsidRPr="003F1B1C">
        <w:rPr>
          <w:rFonts w:cs="Times New Roman" w:eastAsia="Calibri"/>
          <w:lang w:eastAsia="hr-HR"/>
        </w:rPr>
        <w:t xml:space="preserve">Ovo rješenje i osnova zaključenja stečajnoga postupka objaviti će se na mrežnoj stranici e-Oglasna ploča sudova istog dana kada je doneseno. </w:t>
      </w:r>
    </w:p>
    <w:p w:rsidRDefault="003F1B1C" w:rsidP="003F1B1C" w:rsidR="003F1B1C" w:rsidRPr="003F1B1C">
      <w:pPr>
        <w:spacing w:lineRule="auto" w:line="276" w:after="200"/>
        <w:ind w:left="720"/>
        <w:contextualSpacing/>
        <w:rPr>
          <w:rFonts w:cs="Times New Roman" w:eastAsia="Calibri"/>
          <w:lang w:eastAsia="hr-HR"/>
        </w:rPr>
      </w:pPr>
    </w:p>
    <w:p w:rsidRDefault="003F1B1C" w:rsidP="003F1B1C" w:rsidR="003F1B1C" w:rsidRPr="003F1B1C">
      <w:pPr>
        <w:numPr>
          <w:ilvl w:val="0"/>
          <w:numId w:val="47"/>
        </w:numPr>
        <w:spacing w:lineRule="auto" w:line="276" w:after="0"/>
        <w:ind w:firstLine="360" w:left="0"/>
        <w:jc w:val="both"/>
        <w:rPr>
          <w:rFonts w:cs="Times New Roman" w:eastAsia="Calibri"/>
          <w:lang w:eastAsia="hr-HR"/>
        </w:rPr>
      </w:pPr>
      <w:r w:rsidRPr="003F1B1C">
        <w:rPr>
          <w:rFonts w:cs="Times New Roman" w:eastAsia="Calibri"/>
          <w:lang w:eastAsia="hr-HR"/>
        </w:rPr>
        <w:t xml:space="preserve">Stečajni upravitelj Nikola Krvavica iz Svetog Ivana Zeline, Vinogradska 15, OIB 96981389223, razrješava se dužnosti stečajnog upravitelja u stečajnom postupku nad stečajnim dužnikom </w:t>
      </w:r>
      <w:proofErr w:type="spellStart"/>
      <w:r w:rsidRPr="003F1B1C">
        <w:rPr>
          <w:rFonts w:cs="Times New Roman" w:eastAsia="Calibri"/>
        </w:rPr>
        <w:t>Đevrske</w:t>
      </w:r>
      <w:proofErr w:type="spellEnd"/>
      <w:r w:rsidRPr="003F1B1C">
        <w:rPr>
          <w:rFonts w:cs="Times New Roman" w:eastAsia="Calibri"/>
        </w:rPr>
        <w:t>, poljoprivredna zadruga u stečaju, OIB 25935710076, zbog brisanja sa liste stečajnih upravitelja za područje nadležnosti Trgovačkog suda u Zadru.</w:t>
      </w:r>
    </w:p>
    <w:p w:rsidRDefault="003F1B1C" w:rsidP="003F1B1C" w:rsidR="003F1B1C" w:rsidRPr="003F1B1C">
      <w:pPr>
        <w:spacing w:lineRule="auto" w:line="276" w:after="200"/>
        <w:ind w:left="720"/>
        <w:contextualSpacing/>
        <w:rPr>
          <w:rFonts w:cs="Times New Roman" w:eastAsia="Calibri"/>
          <w:lang w:eastAsia="hr-HR"/>
        </w:rPr>
      </w:pPr>
    </w:p>
    <w:p w:rsidRDefault="003F1B1C" w:rsidP="003F1B1C" w:rsidR="003F1B1C" w:rsidRPr="003F1B1C">
      <w:pPr>
        <w:numPr>
          <w:ilvl w:val="0"/>
          <w:numId w:val="47"/>
        </w:numPr>
        <w:spacing w:lineRule="auto" w:line="276" w:after="0"/>
        <w:ind w:firstLine="360" w:left="0"/>
        <w:jc w:val="both"/>
        <w:rPr>
          <w:rFonts w:cs="Times New Roman" w:eastAsia="Calibri"/>
          <w:lang w:eastAsia="hr-HR"/>
        </w:rPr>
      </w:pPr>
      <w:r w:rsidRPr="003F1B1C">
        <w:rPr>
          <w:rFonts w:cs="Times New Roman" w:eastAsia="Calibri"/>
          <w:lang w:eastAsia="hr-HR"/>
        </w:rPr>
        <w:t xml:space="preserve">Ivanka </w:t>
      </w:r>
      <w:proofErr w:type="spellStart"/>
      <w:r w:rsidRPr="003F1B1C">
        <w:rPr>
          <w:rFonts w:cs="Times New Roman" w:eastAsia="Calibri"/>
          <w:lang w:eastAsia="hr-HR"/>
        </w:rPr>
        <w:t>Bosotina</w:t>
      </w:r>
      <w:proofErr w:type="spellEnd"/>
      <w:r w:rsidRPr="003F1B1C">
        <w:rPr>
          <w:rFonts w:cs="Times New Roman" w:eastAsia="Calibri"/>
          <w:lang w:eastAsia="hr-HR"/>
        </w:rPr>
        <w:t xml:space="preserve"> iz Zadra, Dalmatinskog sabora 3, OIB 81654623800 imenuje se za stečajnog upravitelja nad dužnikom </w:t>
      </w:r>
      <w:proofErr w:type="spellStart"/>
      <w:r w:rsidRPr="003F1B1C">
        <w:rPr>
          <w:rFonts w:cs="Times New Roman" w:eastAsia="Calibri"/>
        </w:rPr>
        <w:t>Đevrske</w:t>
      </w:r>
      <w:proofErr w:type="spellEnd"/>
      <w:r w:rsidRPr="003F1B1C">
        <w:rPr>
          <w:rFonts w:cs="Times New Roman" w:eastAsia="Calibri"/>
        </w:rPr>
        <w:t>, poljoprivredna zadruga u stečaju, OIB 25935710076.</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ind w:firstLine="360"/>
        <w:jc w:val="both"/>
        <w:rPr>
          <w:rFonts w:cs="Times New Roman" w:eastAsia="Calibri"/>
          <w:lang w:eastAsia="hr-HR"/>
        </w:rPr>
      </w:pPr>
      <w:r w:rsidRPr="003F1B1C">
        <w:rPr>
          <w:rFonts w:cs="Times New Roman" w:eastAsia="Calibri"/>
          <w:lang w:eastAsia="hr-HR"/>
        </w:rPr>
        <w:t xml:space="preserve">6. Ovlašćuje se stečajni upravitelj Ivanka </w:t>
      </w:r>
      <w:proofErr w:type="spellStart"/>
      <w:r w:rsidRPr="003F1B1C">
        <w:rPr>
          <w:rFonts w:cs="Times New Roman" w:eastAsia="Calibri"/>
          <w:lang w:eastAsia="hr-HR"/>
        </w:rPr>
        <w:t>Bosotina</w:t>
      </w:r>
      <w:proofErr w:type="spellEnd"/>
      <w:r w:rsidRPr="003F1B1C">
        <w:rPr>
          <w:rFonts w:cs="Times New Roman" w:eastAsia="Calibri"/>
          <w:lang w:eastAsia="hr-HR"/>
        </w:rPr>
        <w:t xml:space="preserve"> iz Zadra, Dalmatinskog sabora 3, OIB 81654623800, nakon zaključenja ovog stečajnoga postupka, u ime stečajnoga dužnika, a za račun stečajne mase nastaviti s unovčenjem imovine stečajnog dužnika tj. u svojstvu zakonskog zastupnika dužnika nastaviti voditi sudske i druge postupke  u ime istog radi prikupljanja imovine koja ulazi u stečajnu masu, te po pravomoćnom okončanju postupaka, a ovisno u uspjesima u istima, unovčiti imovinu stečajnog dužnika te  po ispunjenju zakonom propisanih pretpostavki, predložiti sudu nastavak postupka radi moguće naknadne diobe. </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ind w:firstLine="709"/>
        <w:jc w:val="both"/>
        <w:rPr>
          <w:rFonts w:cs="Times New Roman" w:eastAsia="Calibri"/>
        </w:rPr>
      </w:pPr>
      <w:r w:rsidRPr="003F1B1C">
        <w:rPr>
          <w:rFonts w:cs="Times New Roman" w:eastAsia="Calibri"/>
          <w:lang w:eastAsia="hr-HR"/>
        </w:rPr>
        <w:t xml:space="preserve">7.Radi izvršenja ovlaštenja i dužnosti stečajnog upravitelja dužnika iz točke 4. izreke ovog rješenja, određuje se upis u sudski registar ovog suda Stečajne mase </w:t>
      </w:r>
      <w:proofErr w:type="spellStart"/>
      <w:r w:rsidRPr="003F1B1C">
        <w:rPr>
          <w:rFonts w:cs="Times New Roman" w:eastAsia="Calibri"/>
        </w:rPr>
        <w:t>Đevrske</w:t>
      </w:r>
      <w:proofErr w:type="spellEnd"/>
      <w:r w:rsidRPr="003F1B1C">
        <w:rPr>
          <w:rFonts w:cs="Times New Roman" w:eastAsia="Calibri"/>
        </w:rPr>
        <w:t xml:space="preserve">, </w:t>
      </w:r>
    </w:p>
    <w:p w:rsidRDefault="003F1B1C" w:rsidP="003F1B1C" w:rsidR="003F1B1C" w:rsidRPr="003F1B1C">
      <w:pPr>
        <w:spacing w:after="0"/>
        <w:ind w:left="720"/>
        <w:jc w:val="both"/>
        <w:rPr>
          <w:rFonts w:cs="Times New Roman" w:eastAsia="Calibri"/>
          <w:lang w:eastAsia="hr-HR"/>
        </w:rPr>
      </w:pPr>
      <w:r w:rsidRPr="003F1B1C">
        <w:rPr>
          <w:rFonts w:cs="Times New Roman" w:eastAsia="Calibri"/>
          <w:lang w:eastAsia="hr-HR"/>
        </w:rPr>
        <w:lastRenderedPageBreak/>
        <w:t xml:space="preserve">                                                         -2-                                               9 St-33/11</w:t>
      </w:r>
    </w:p>
    <w:p w:rsidRDefault="003F1B1C" w:rsidP="003F1B1C" w:rsidR="003F1B1C" w:rsidRPr="003F1B1C">
      <w:pPr>
        <w:spacing w:after="0"/>
        <w:ind w:left="720"/>
        <w:jc w:val="both"/>
        <w:rPr>
          <w:rFonts w:cs="Times New Roman" w:eastAsia="Calibri"/>
          <w:lang w:eastAsia="hr-HR"/>
        </w:rPr>
      </w:pPr>
    </w:p>
    <w:p w:rsidRDefault="003F1B1C" w:rsidP="003F1B1C" w:rsidR="003F1B1C" w:rsidRPr="003F1B1C">
      <w:pPr>
        <w:spacing w:after="0"/>
        <w:ind w:left="72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rPr>
        <w:t xml:space="preserve">poljoprivredna zadruga, OIB 25935710076 </w:t>
      </w:r>
      <w:r w:rsidRPr="003F1B1C">
        <w:rPr>
          <w:rFonts w:cs="Times New Roman" w:eastAsia="Calibri"/>
          <w:lang w:eastAsia="hr-HR"/>
        </w:rPr>
        <w:t xml:space="preserve">s podacima o stečajnom upravitelju Ivanka </w:t>
      </w:r>
      <w:proofErr w:type="spellStart"/>
      <w:r w:rsidRPr="003F1B1C">
        <w:rPr>
          <w:rFonts w:cs="Times New Roman" w:eastAsia="Calibri"/>
          <w:lang w:eastAsia="hr-HR"/>
        </w:rPr>
        <w:t>Bosotina</w:t>
      </w:r>
      <w:proofErr w:type="spellEnd"/>
      <w:r w:rsidRPr="003F1B1C">
        <w:rPr>
          <w:rFonts w:cs="Times New Roman" w:eastAsia="Calibri"/>
          <w:lang w:eastAsia="hr-HR"/>
        </w:rPr>
        <w:t xml:space="preserve"> iz Zadra, Dalmatinskog sabora 3, OIB 81654623800  iste te ostalim relevantnim podacima u smislu odredbe čl. 438. Stečajnog zakona (Narodne novine broj 71/15), a koji upis Stečajne mase iza dužnika će se provesti u sudskom registru ovog suda nakon pravomoćnosti ovog rješenja. </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center"/>
        <w:rPr>
          <w:rFonts w:cs="Times New Roman" w:eastAsia="Calibri"/>
          <w:lang w:eastAsia="hr-HR"/>
        </w:rPr>
      </w:pPr>
      <w:r w:rsidRPr="003F1B1C">
        <w:rPr>
          <w:rFonts w:cs="Times New Roman" w:eastAsia="Calibri"/>
          <w:lang w:eastAsia="hr-HR"/>
        </w:rPr>
        <w:t>Obrazloženje</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ind w:firstLine="708"/>
        <w:jc w:val="both"/>
        <w:rPr>
          <w:rFonts w:cs="Times New Roman" w:eastAsia="Calibri"/>
          <w:lang w:eastAsia="hr-HR"/>
        </w:rPr>
      </w:pPr>
      <w:r w:rsidRPr="003F1B1C">
        <w:rPr>
          <w:rFonts w:cs="Times New Roman" w:eastAsia="Calibri"/>
          <w:lang w:eastAsia="hr-HR"/>
        </w:rPr>
        <w:t>Stečajni postupak nad stečajnim dužnikom otvoren je rješenjem ovog suda pod poslovnim brojem St-95/03 od 16. travnja 2004. U svom izvješću od 25. listopada 2016. Godine stečajni upravitelj je predložio da sud postupi sukladno čl. 203. Stečajnog zakona (Narodne novine br. 44/96, 29/99, 129/00, 123/03 i 82/06, 116/10, 25/12 i 133/12) jer stečajni dužnik nema imovine čijim bi se unovčenjem mogli podmiriti troškovi stečajnog postupka te je ujedno u tom izvještaju specificirao detaljno daljnje predvidive troškove stečajnog postupka koje je i na skupštini vjerovnika obrazložio.</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ab/>
        <w:t xml:space="preserve">Nadalje, sukladno čl. 203. St.2. SZ ovaj sud je sazvao skupštinu vjerovnika te prijedlog stečajnog upravitelja oglasio na </w:t>
      </w:r>
      <w:proofErr w:type="spellStart"/>
      <w:r w:rsidRPr="003F1B1C">
        <w:rPr>
          <w:rFonts w:cs="Times New Roman" w:eastAsia="Calibri"/>
          <w:lang w:eastAsia="hr-HR"/>
        </w:rPr>
        <w:t>eoglasnoj</w:t>
      </w:r>
      <w:proofErr w:type="spellEnd"/>
      <w:r w:rsidRPr="003F1B1C">
        <w:rPr>
          <w:rFonts w:cs="Times New Roman" w:eastAsia="Calibri"/>
          <w:lang w:eastAsia="hr-HR"/>
        </w:rPr>
        <w:t xml:space="preserve"> ploči, to je na skupštinu vjerovnika pristupio vjerovnik Republika Hrvatska koja se protivila zaključenju stečajnog postupka. Stoga, je dana 01. veljače 2017. Godine ovaj sud donio rješenje kojim je pozvao vjerovnika koji se protivio zaključenju stečajnog postupka na uplatu predujma troškova stečajnog postupka u iznosu od 141.647,59 kuna, međutim, vjerovnik nije uplatio predujam za troškove stečajnog postupka (čl.203.st.3.SZ). </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ab/>
        <w:t>Slijedom svega naprijed navedenog, a imajući u vidu da imovina stečajnog dužnika nije dostatna za pokriće stečajnog postupka, da je vjerovnik koji je pristupio na skupštinu vjerovnika nije dao pristanak za obustavu stečajnog postupka, ali nije ni platio predujam za pokriće troškova stečajnog postupka, to je sukladno čl. 203. St.1. a u svezi čl. 199. SZ valjalo riješiti kao u izreci.</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ab/>
        <w:t xml:space="preserve">Nadalje, kako je Nikola Krvavica rješenjem Ministarstva pravosuđa od 25. Siječnja 2017.godine brisan sa liste stečajnih upravitelja za područje Trgovačkog suda u Zadru, to je stoga, automatskim dodjelom imenovana za novog stečajnog upravitelja Ivanka </w:t>
      </w:r>
      <w:proofErr w:type="spellStart"/>
      <w:r w:rsidRPr="003F1B1C">
        <w:rPr>
          <w:rFonts w:cs="Times New Roman" w:eastAsia="Calibri"/>
          <w:lang w:eastAsia="hr-HR"/>
        </w:rPr>
        <w:t>Bosotina</w:t>
      </w:r>
      <w:proofErr w:type="spellEnd"/>
      <w:r w:rsidRPr="003F1B1C">
        <w:rPr>
          <w:rFonts w:cs="Times New Roman" w:eastAsia="Calibri"/>
          <w:lang w:eastAsia="hr-HR"/>
        </w:rPr>
        <w:t>, sukladno čl.84.SZ.</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ab/>
        <w:t>Slijedom svega naprijed navedenog odlučeno je kao u izreci ovog rješenja.</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center"/>
        <w:rPr>
          <w:rFonts w:cs="Times New Roman" w:eastAsia="Calibri"/>
          <w:lang w:eastAsia="hr-HR"/>
        </w:rPr>
      </w:pPr>
    </w:p>
    <w:p w:rsidRDefault="003F1B1C" w:rsidP="003F1B1C" w:rsidR="003F1B1C" w:rsidRPr="003F1B1C">
      <w:pPr>
        <w:spacing w:after="0"/>
        <w:jc w:val="center"/>
        <w:rPr>
          <w:rFonts w:cs="Times New Roman" w:eastAsia="Calibri"/>
          <w:lang w:eastAsia="hr-HR"/>
        </w:rPr>
      </w:pPr>
      <w:r w:rsidRPr="003F1B1C">
        <w:rPr>
          <w:rFonts w:cs="Times New Roman" w:eastAsia="Calibri"/>
          <w:lang w:eastAsia="hr-HR"/>
        </w:rPr>
        <w:t>U Šibeniku 31. ožujka 2017.</w:t>
      </w: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 xml:space="preserve">                             </w:t>
      </w: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 xml:space="preserve">                                                                                                        </w:t>
      </w:r>
      <w:r w:rsidRPr="003F1B1C">
        <w:rPr>
          <w:rFonts w:cs="Times New Roman" w:eastAsia="Calibri"/>
          <w:lang w:eastAsia="hr-HR"/>
        </w:rPr>
        <w:tab/>
      </w:r>
      <w:r w:rsidRPr="003F1B1C">
        <w:rPr>
          <w:rFonts w:cs="Times New Roman" w:eastAsia="Calibri"/>
          <w:lang w:eastAsia="hr-HR"/>
        </w:rPr>
        <w:tab/>
        <w:t>SUDAC</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lang w:eastAsia="hr-HR"/>
        </w:rPr>
      </w:pPr>
      <w:r w:rsidRPr="003F1B1C">
        <w:rPr>
          <w:rFonts w:cs="Times New Roman" w:eastAsia="Calibri"/>
          <w:lang w:eastAsia="hr-HR"/>
        </w:rPr>
        <w:t xml:space="preserve">                                                                                                           Terezija Goreta, v.r.</w:t>
      </w:r>
    </w:p>
    <w:p w:rsidRDefault="003F1B1C" w:rsidP="003F1B1C" w:rsidR="003F1B1C" w:rsidRPr="003F1B1C">
      <w:pPr>
        <w:spacing w:after="0"/>
        <w:jc w:val="both"/>
        <w:rPr>
          <w:rFonts w:cs="Times New Roman" w:eastAsia="Calibri"/>
          <w:lang w:eastAsia="hr-HR"/>
        </w:rPr>
      </w:pPr>
    </w:p>
    <w:p w:rsidRDefault="003F1B1C" w:rsidP="003F1B1C" w:rsidR="003F1B1C" w:rsidRPr="003F1B1C">
      <w:pPr>
        <w:spacing w:after="0"/>
        <w:jc w:val="both"/>
        <w:rPr>
          <w:rFonts w:cs="Times New Roman" w:eastAsia="Calibri"/>
        </w:rPr>
      </w:pPr>
      <w:r w:rsidRPr="003F1B1C">
        <w:rPr>
          <w:rFonts w:cs="Times New Roman" w:eastAsia="Calibri"/>
          <w:lang w:eastAsia="hr-HR"/>
        </w:rPr>
        <w:t xml:space="preserve">                                                               -3-                                               9 St-33/11</w:t>
      </w:r>
    </w:p>
    <w:p w:rsidRDefault="003F1B1C" w:rsidP="003F1B1C" w:rsidR="003F1B1C" w:rsidRPr="003F1B1C">
      <w:pPr>
        <w:spacing w:after="0"/>
        <w:jc w:val="both"/>
        <w:rPr>
          <w:rFonts w:cs="Times New Roman" w:eastAsia="Calibri"/>
        </w:rPr>
      </w:pPr>
    </w:p>
    <w:p w:rsidRDefault="003F1B1C" w:rsidP="003F1B1C" w:rsidR="003F1B1C" w:rsidRPr="003F1B1C">
      <w:pPr>
        <w:spacing w:after="0"/>
        <w:jc w:val="both"/>
        <w:rPr>
          <w:rFonts w:cs="Times New Roman" w:eastAsia="Calibri"/>
        </w:rPr>
      </w:pPr>
      <w:r w:rsidRPr="003F1B1C">
        <w:rPr>
          <w:rFonts w:cs="Times New Roman" w:eastAsia="Calibri"/>
        </w:rPr>
        <w:t>UPUTA O PRAVNOM LIJEKU:</w:t>
      </w:r>
    </w:p>
    <w:p w:rsidRDefault="003F1B1C" w:rsidP="003F1B1C" w:rsidR="003F1B1C" w:rsidRPr="003F1B1C">
      <w:pPr>
        <w:spacing w:after="0"/>
        <w:jc w:val="both"/>
        <w:rPr>
          <w:rFonts w:cs="Times New Roman" w:eastAsia="Calibri"/>
        </w:rPr>
      </w:pPr>
    </w:p>
    <w:p w:rsidRDefault="003F1B1C" w:rsidP="003F1B1C" w:rsidR="003F1B1C" w:rsidRPr="003F1B1C">
      <w:pPr>
        <w:spacing w:after="0"/>
        <w:ind w:firstLine="708"/>
        <w:jc w:val="both"/>
        <w:rPr>
          <w:rFonts w:cs="Times New Roman" w:eastAsia="Calibri"/>
        </w:rPr>
      </w:pPr>
      <w:r w:rsidRPr="003F1B1C">
        <w:rPr>
          <w:rFonts w:cs="Times New Roman" w:eastAsia="Calibri"/>
        </w:rPr>
        <w:t xml:space="preserve">Protiv ovoga rješenja svaki stečajni vjerovnik može izjaviti žalba u roku od 8 dana od dostave pisanog </w:t>
      </w:r>
      <w:proofErr w:type="spellStart"/>
      <w:r w:rsidRPr="003F1B1C">
        <w:rPr>
          <w:rFonts w:cs="Times New Roman" w:eastAsia="Calibri"/>
        </w:rPr>
        <w:t>otpravka</w:t>
      </w:r>
      <w:proofErr w:type="spellEnd"/>
      <w:r w:rsidRPr="003F1B1C">
        <w:rPr>
          <w:rFonts w:cs="Times New Roman" w:eastAsia="Calibri"/>
        </w:rPr>
        <w:t xml:space="preserve"> istog, putem ovog suda u tri istovjetna primjerka. O žalbi odlučuje Visoki trgovački sud Republike Hrvatske u Zagrebu. </w:t>
      </w:r>
    </w:p>
    <w:p w:rsidRDefault="003F1B1C" w:rsidP="003F1B1C" w:rsidR="003F1B1C" w:rsidRPr="003F1B1C">
      <w:pPr>
        <w:spacing w:after="0"/>
        <w:jc w:val="both"/>
        <w:rPr>
          <w:rFonts w:cs="Times New Roman" w:eastAsia="Calibri"/>
        </w:rPr>
      </w:pPr>
    </w:p>
    <w:p w:rsidRDefault="003F1B1C" w:rsidP="003F1B1C" w:rsidR="003F1B1C" w:rsidRPr="003F1B1C">
      <w:pPr>
        <w:spacing w:after="0"/>
        <w:jc w:val="both"/>
        <w:rPr>
          <w:rFonts w:cs="Times New Roman" w:eastAsia="Calibri"/>
        </w:rPr>
      </w:pPr>
    </w:p>
    <w:p w:rsidRDefault="003F1B1C" w:rsidP="003F1B1C" w:rsidR="003F1B1C" w:rsidRPr="003F1B1C">
      <w:pPr>
        <w:spacing w:after="0"/>
        <w:jc w:val="both"/>
        <w:rPr>
          <w:rFonts w:cs="Times New Roman" w:eastAsia="Calibri"/>
        </w:rPr>
      </w:pPr>
    </w:p>
    <w:p w:rsidRDefault="003F1B1C" w:rsidP="003F1B1C" w:rsidR="003F1B1C" w:rsidRPr="003F1B1C">
      <w:pPr>
        <w:spacing w:after="0"/>
        <w:jc w:val="both"/>
        <w:rPr>
          <w:rFonts w:cs="Times New Roman" w:eastAsia="Calibri"/>
        </w:rPr>
      </w:pPr>
      <w:r w:rsidRPr="003F1B1C">
        <w:rPr>
          <w:rFonts w:cs="Times New Roman" w:eastAsia="Calibri"/>
        </w:rPr>
        <w:t xml:space="preserve">Dn-a: </w:t>
      </w:r>
    </w:p>
    <w:p w:rsidRDefault="003F1B1C" w:rsidP="003F1B1C" w:rsidR="003F1B1C" w:rsidRPr="003F1B1C">
      <w:pPr>
        <w:numPr>
          <w:ilvl w:val="0"/>
          <w:numId w:val="48"/>
        </w:numPr>
        <w:spacing w:lineRule="auto" w:line="276" w:after="0"/>
        <w:jc w:val="both"/>
        <w:rPr>
          <w:rFonts w:cs="Times New Roman" w:eastAsia="Calibri"/>
        </w:rPr>
      </w:pPr>
      <w:r w:rsidRPr="003F1B1C">
        <w:rPr>
          <w:rFonts w:cs="Times New Roman" w:eastAsia="Calibri"/>
        </w:rPr>
        <w:t>Stečajnom upravitelju Nikola Krvavica</w:t>
      </w:r>
    </w:p>
    <w:p w:rsidRDefault="003F1B1C" w:rsidP="003F1B1C" w:rsidR="003F1B1C" w:rsidRPr="003F1B1C">
      <w:pPr>
        <w:numPr>
          <w:ilvl w:val="0"/>
          <w:numId w:val="48"/>
        </w:numPr>
        <w:spacing w:lineRule="auto" w:line="276" w:after="0"/>
        <w:jc w:val="both"/>
        <w:rPr>
          <w:rFonts w:cs="Times New Roman" w:eastAsia="Calibri"/>
        </w:rPr>
      </w:pPr>
      <w:r w:rsidRPr="003F1B1C">
        <w:rPr>
          <w:rFonts w:cs="Times New Roman" w:eastAsia="Calibri"/>
        </w:rPr>
        <w:t xml:space="preserve">Stečajnom upravitelju Ivanka </w:t>
      </w:r>
      <w:proofErr w:type="spellStart"/>
      <w:r w:rsidRPr="003F1B1C">
        <w:rPr>
          <w:rFonts w:cs="Times New Roman" w:eastAsia="Calibri"/>
        </w:rPr>
        <w:t>Bosotina</w:t>
      </w:r>
      <w:proofErr w:type="spellEnd"/>
      <w:r w:rsidRPr="003F1B1C">
        <w:rPr>
          <w:rFonts w:cs="Times New Roman" w:eastAsia="Calibri"/>
        </w:rPr>
        <w:t xml:space="preserve"> </w:t>
      </w:r>
    </w:p>
    <w:p w:rsidRDefault="003F1B1C" w:rsidP="003F1B1C" w:rsidR="003F1B1C" w:rsidRPr="003F1B1C">
      <w:pPr>
        <w:numPr>
          <w:ilvl w:val="0"/>
          <w:numId w:val="48"/>
        </w:numPr>
        <w:spacing w:lineRule="auto" w:line="276" w:after="0"/>
        <w:jc w:val="both"/>
        <w:rPr>
          <w:rFonts w:cs="Times New Roman" w:eastAsia="Calibri"/>
        </w:rPr>
      </w:pPr>
      <w:r w:rsidRPr="003F1B1C">
        <w:rPr>
          <w:rFonts w:cs="Times New Roman" w:eastAsia="Calibri"/>
        </w:rPr>
        <w:t xml:space="preserve">ŽDO Građanski odjel Šibenik </w:t>
      </w:r>
    </w:p>
    <w:p w:rsidRDefault="003F1B1C" w:rsidP="003F1B1C" w:rsidR="003F1B1C" w:rsidRPr="003F1B1C">
      <w:pPr>
        <w:numPr>
          <w:ilvl w:val="0"/>
          <w:numId w:val="48"/>
        </w:numPr>
        <w:spacing w:lineRule="auto" w:line="276" w:after="0"/>
        <w:jc w:val="both"/>
        <w:rPr>
          <w:rFonts w:cs="Times New Roman" w:eastAsia="Calibri"/>
        </w:rPr>
      </w:pPr>
      <w:r w:rsidRPr="003F1B1C">
        <w:rPr>
          <w:rFonts w:cs="Times New Roman" w:eastAsia="Calibri"/>
        </w:rPr>
        <w:t xml:space="preserve">e-Oglasne ploča  </w:t>
      </w:r>
    </w:p>
    <w:p w:rsidRDefault="003F1B1C" w:rsidP="003F1B1C" w:rsidR="003F1B1C" w:rsidRPr="003F1B1C">
      <w:pPr>
        <w:numPr>
          <w:ilvl w:val="0"/>
          <w:numId w:val="48"/>
        </w:numPr>
        <w:spacing w:lineRule="auto" w:line="276" w:after="0"/>
        <w:jc w:val="both"/>
        <w:rPr>
          <w:rFonts w:cs="Times New Roman" w:eastAsia="Calibri"/>
        </w:rPr>
      </w:pPr>
      <w:r w:rsidRPr="003F1B1C">
        <w:rPr>
          <w:rFonts w:cs="Times New Roman" w:eastAsia="Calibri"/>
        </w:rPr>
        <w:t xml:space="preserve">Sudskom registru, po pravomoćnosti </w:t>
      </w:r>
    </w:p>
    <w:p w:rsidRDefault="003F1B1C" w:rsidP="003F1B1C" w:rsidR="003F1B1C" w:rsidRPr="003F1B1C">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0677F69"/>
    <w:multiLevelType w:val="hybridMultilevel"/>
    <w:tmpl w:val="A454A106"/>
    <w:lvl w:tplc="EBFCCD0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8A3EC5"/>
    <w:multiLevelType w:val="hybridMultilevel"/>
    <w:tmpl w:val="7C36C1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B1C"/>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743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St-33/2011-69</izvorni_sadrzaj>
    <derivirana_varijabla naziv="DomainObject.Oznaka_1">St-33/2011-69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2003.</izvorni_sadrzaj>
    <derivirana_varijabla naziv="DomainObject.Predmet.DatumOsnivanja_1">20.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ožujka 2017.</izvorni_sadrzaj>
    <derivirana_varijabla naziv="DomainObject.Predmet.DatumRjesavanja_1">31.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svežnjeva spisa
5. svezak kod suca, a ostali u steč.pisarnici
zajedno s Revijom</izvorni_sadrzaj>
    <derivirana_varijabla naziv="DomainObject.Predmet.Opis_1">5 svežnjeva spisa
5. svezak kod suca, a ostali u steč.pisarnici
zajedno s Revijom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St-33/2011</izvorni_sadrzaj>
    <derivirana_varijabla naziv="DomainObject.Predmet.OznakaBroj_1">St-33/2011</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istekao rok za upl.predujma</izvorni_sadrzaj>
    <derivirana_varijabla naziv="DomainObject.Predmet.PrimjedbaSuca_1">- istekao rok za upl.predujma</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POLJOPRIVREDNA ZADRUGA ĐEVRSKE, Đevrske</izvorni_sadrzaj>
    <derivirana_varijabla naziv="DomainObject.Predmet.ProtustrankaFormated_1">  POLJOPRIVREDNA ZADRUGA ĐEVRSKE, Đevrske</derivirana_varijabla>
  </DomainObject.Predmet.ProtustrankaFormated>
  <DomainObject.Predmet.ProtustrankaFormatedOIB>
    <izvorni_sadrzaj>  POLJOPRIVREDNA ZADRUGA ĐEVRSKE, Đevrske, OIB 25935710076</izvorni_sadrzaj>
    <derivirana_varijabla naziv="DomainObject.Predmet.ProtustrankaFormatedOIB_1">  POLJOPRIVREDNA ZADRUGA ĐEVRSKE, Đevrske, OIB 25935710076</derivirana_varijabla>
  </DomainObject.Predmet.ProtustrankaFormatedOIB>
  <DomainObject.Predmet.ProtustrankaFormatedWithAdress>
    <izvorni_sadrzaj> POLJOPRIVREDNA ZADRUGA ĐEVRSKE, Đevrske, Đevrske bb, 22305 Đevrske</izvorni_sadrzaj>
    <derivirana_varijabla naziv="DomainObject.Predmet.ProtustrankaFormatedWithAdress_1"> POLJOPRIVREDNA ZADRUGA ĐEVRSKE, Đevrske, Đevrske bb, 22305 Đevrske</derivirana_varijabla>
  </DomainObject.Predmet.ProtustrankaFormatedWithAdress>
  <DomainObject.Predmet.ProtustrankaFormatedWithAdressOIB>
    <izvorni_sadrzaj> POLJOPRIVREDNA ZADRUGA ĐEVRSKE, Đevrske, OIB 25935710076, Đevrske bb, 22305 Đevrske</izvorni_sadrzaj>
    <derivirana_varijabla naziv="DomainObject.Predmet.ProtustrankaFormatedWithAdressOIB_1"> POLJOPRIVREDNA ZADRUGA ĐEVRSKE, Đevrske, OIB 25935710076, Đevrske bb, 22305 Đevrske</derivirana_varijabla>
  </DomainObject.Predmet.ProtustrankaFormatedWithAdressOIB>
  <DomainObject.Predmet.ProtustrankaWithAdress>
    <izvorni_sadrzaj>POLJOPRIVREDNA ZADRUGA ĐEVRSKE, Đevrske Đevrske bb, 22305 Đevrske</izvorni_sadrzaj>
    <derivirana_varijabla naziv="DomainObject.Predmet.ProtustrankaWithAdress_1">POLJOPRIVREDNA ZADRUGA ĐEVRSKE, Đevrske Đevrske bb, 22305 Đevrske</derivirana_varijabla>
  </DomainObject.Predmet.ProtustrankaWithAdress>
  <DomainObject.Predmet.ProtustrankaWithAdressOIB>
    <izvorni_sadrzaj>POLJOPRIVREDNA ZADRUGA ĐEVRSKE, Đevrske, OIB 25935710076, Đevrske bb, 22305 Đevrske</izvorni_sadrzaj>
    <derivirana_varijabla naziv="DomainObject.Predmet.ProtustrankaWithAdressOIB_1">POLJOPRIVREDNA ZADRUGA ĐEVRSKE, Đevrske, OIB 25935710076, Đevrske bb, 22305 Đevrske</derivirana_varijabla>
  </DomainObject.Predmet.ProtustrankaWithAdressOIB>
  <DomainObject.Predmet.ProtustrankaNazivFormated>
    <izvorni_sadrzaj>POLJOPRIVREDNA ZADRUGA ĐEVRSKE, Đevrske</izvorni_sadrzaj>
    <derivirana_varijabla naziv="DomainObject.Predmet.ProtustrankaNazivFormated_1">POLJOPRIVREDNA ZADRUGA ĐEVRSKE, Đevrske</derivirana_varijabla>
  </DomainObject.Predmet.ProtustrankaNazivFormated>
  <DomainObject.Predmet.ProtustrankaNazivFormatedOIB>
    <izvorni_sadrzaj>POLJOPRIVREDNA ZADRUGA ĐEVRSKE, Đevrske, OIB 25935710076</izvorni_sadrzaj>
    <derivirana_varijabla naziv="DomainObject.Predmet.ProtustrankaNazivFormatedOIB_1">POLJOPRIVREDNA ZADRUGA ĐEVRSKE, Đevrske, OIB 25935710076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GOSPODARSTVA RAVNATELJSTVO ZA ROBNE ZALIHE zastupanog po punomoćniku ŽDO, Šibenik</izvorni_sadrzaj>
    <derivirana_varijabla naziv="DomainObject.Predmet.StrankaFormated_1">  MINISTARSTVO GOSPODARSTVA RAVNATELJSTVO ZA ROBNE ZALIHE zastupanog po punomoćniku ŽDO, Šibenik</derivirana_varijabla>
  </DomainObject.Predmet.StrankaFormated>
  <DomainObject.Predmet.StrankaFormatedOIB>
    <izvorni_sadrzaj>  MINISTARSTVO GOSPODARSTVA RAVNATELJSTVO ZA ROBNE ZALIHE, OIB 22413472900 zastupanog po punomoćniku ŽDO, Šibenik</izvorni_sadrzaj>
    <derivirana_varijabla naziv="DomainObject.Predmet.StrankaFormatedOIB_1">  MINISTARSTVO GOSPODARSTVA RAVNATELJSTVO ZA ROBNE ZALIHE, OIB 22413472900 zastupanog po punomoćniku ŽDO, Šibenik</derivirana_varijabla>
  </DomainObject.Predmet.StrankaFormatedOIB>
  <DomainObject.Predmet.StrankaFormatedWithAdress>
    <izvorni_sadrzaj> MINISTARSTVO GOSPODARSTVA RAVNATELJSTVO ZA ROBNE ZALIHE, Ul. Grada Vukovara 78, 10000 Zagreb zastupanog po punomoćniku ŽDO, Šibenik</izvorni_sadrzaj>
    <derivirana_varijabla naziv="DomainObject.Predmet.StrankaFormatedWithAdress_1"> MINISTARSTVO GOSPODARSTVA RAVNATELJSTVO ZA ROBNE ZALIHE, Ul. Grada Vukovara 78, 10000 Zagreb zastupanog po punomoćniku ŽDO, Šibenik</derivirana_varijabla>
  </DomainObject.Predmet.StrankaFormatedWithAdress>
  <DomainObject.Predmet.StrankaFormatedWithAdressOIB>
    <izvorni_sadrzaj> MINISTARSTVO GOSPODARSTVA RAVNATELJSTVO ZA ROBNE ZALIHE, OIB 22413472900, Ul. Grada Vukovara 78, 10000 Zagreb zastupanog po punomoćniku ŽDO, Šibenik</izvorni_sadrzaj>
    <derivirana_varijabla naziv="DomainObject.Predmet.StrankaFormatedWithAdressOIB_1"> MINISTARSTVO GOSPODARSTVA RAVNATELJSTVO ZA ROBNE ZALIHE, OIB 22413472900, Ul. Grada Vukovara 78, 10000 Zagreb zastupanog po punomoćniku ŽDO, Šibenik</derivirana_varijabla>
  </DomainObject.Predmet.StrankaFormatedWithAdressOIB>
  <DomainObject.Predmet.StrankaWithAdress>
    <izvorni_sadrzaj>MINISTARSTVO GOSPODARSTVA RAVNATELJSTVO ZA ROBNE ZALIHE Ul. Grada Vukovara 78,10000 Zagreb</izvorni_sadrzaj>
    <derivirana_varijabla naziv="DomainObject.Predmet.StrankaWithAdress_1">MINISTARSTVO GOSPODARSTVA RAVNATELJSTVO ZA ROBNE ZALIHE Ul. Grada Vukovara 78,10000 Zagreb</derivirana_varijabla>
  </DomainObject.Predmet.StrankaWithAdress>
  <DomainObject.Predmet.StrankaWithAdressOIB>
    <izvorni_sadrzaj>MINISTARSTVO GOSPODARSTVA RAVNATELJSTVO ZA ROBNE ZALIHE, OIB 22413472900, Ul. Grada Vukovara 78,10000 Zagreb</izvorni_sadrzaj>
    <derivirana_varijabla naziv="DomainObject.Predmet.StrankaWithAdressOIB_1">MINISTARSTVO GOSPODARSTVA RAVNATELJSTVO ZA ROBNE ZALIHE, OIB 22413472900, Ul. Grada Vukovara 78,10000 Zagreb</derivirana_varijabla>
  </DomainObject.Predmet.StrankaWithAdressOIB>
  <DomainObject.Predmet.StrankaNazivFormated>
    <izvorni_sadrzaj>MINISTARSTVO GOSPODARSTVA RAVNATELJSTVO ZA ROBNE ZALIHE</izvorni_sadrzaj>
    <derivirana_varijabla naziv="DomainObject.Predmet.StrankaNazivFormated_1">MINISTARSTVO GOSPODARSTVA RAVNATELJSTVO ZA ROBNE ZALIHE</derivirana_varijabla>
  </DomainObject.Predmet.StrankaNazivFormated>
  <DomainObject.Predmet.StrankaNazivFormatedOIB>
    <izvorni_sadrzaj>MINISTARSTVO GOSPODARSTVA RAVNATELJSTVO ZA ROBNE ZALIHE, OIB 22413472900</izvorni_sadrzaj>
    <derivirana_varijabla naziv="DomainObject.Predmet.StrankaNazivFormatedOIB_1">MINISTARSTVO GOSPODARSTVA RAVNATELJSTVO ZA ROBNE ZALIHE, OIB 22413472900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MINISTARSTVO GOSPODARSTVA RAVNATELJSTVO ZA ROBNE ZALIHE zastupanog po punomoćniku ŽDO, Šibenik</item>
    </izvorni_sadrzaj>
    <derivirana_varijabla naziv="DomainObject.Predmet.StrankaListFormated_1">
      <item>MINISTARSTVO GOSPODARSTVA RAVNATELJSTVO ZA ROBNE ZALIHE zastupanog po punomoćniku ŽDO, Šibenik</item>
    </derivirana_varijabla>
  </DomainObject.Predmet.StrankaListFormated>
  <DomainObject.Predmet.StrankaListFormatedOIB>
    <izvorni_sadrzaj>
      <item>MINISTARSTVO GOSPODARSTVA RAVNATELJSTVO ZA ROBNE ZALIHE, OIB 22413472900 zastupanog po punomoćniku ŽDO, Šibenik</item>
    </izvorni_sadrzaj>
    <derivirana_varijabla naziv="DomainObject.Predmet.StrankaListFormatedOIB_1">
      <item>MINISTARSTVO GOSPODARSTVA RAVNATELJSTVO ZA ROBNE ZALIHE, OIB 22413472900 zastupanog po punomoćniku ŽDO, Šibenik</item>
    </derivirana_varijabla>
  </DomainObject.Predmet.StrankaListFormatedOIB>
  <DomainObject.Predmet.StrankaListFormatedWithAdress>
    <izvorni_sadrzaj>
      <item>MINISTARSTVO GOSPODARSTVA RAVNATELJSTVO ZA ROBNE ZALIHE, Ul. Grada Vukovara 78, 10000 Zagreb zastupanog po punomoćniku ŽDO, Šibenik</item>
    </izvorni_sadrzaj>
    <derivirana_varijabla naziv="DomainObject.Predmet.StrankaListFormatedWithAdress_1">
      <item>MINISTARSTVO GOSPODARSTVA RAVNATELJSTVO ZA ROBNE ZALIHE, Ul. Grada Vukovara 78, 10000 Zagreb zastupanog po punomoćniku ŽDO, Šibenik</item>
    </derivirana_varijabla>
  </DomainObject.Predmet.StrankaListFormatedWithAdress>
  <DomainObject.Predmet.StrankaListFormatedWithAdressOIB>
    <izvorni_sadrzaj>
      <item>MINISTARSTVO GOSPODARSTVA RAVNATELJSTVO ZA ROBNE ZALIHE, OIB 22413472900, Ul. Grada Vukovara 78, 10000 Zagreb zastupanog po punomoćniku ŽDO, Šibenik</item>
    </izvorni_sadrzaj>
    <derivirana_varijabla naziv="DomainObject.Predmet.StrankaListFormatedWithAdressOIB_1">
      <item>MINISTARSTVO GOSPODARSTVA RAVNATELJSTVO ZA ROBNE ZALIHE, OIB 22413472900, Ul. Grada Vukovara 78, 10000 Zagreb zastupanog po punomoćniku ŽDO, Šibenik</item>
    </derivirana_varijabla>
  </DomainObject.Predmet.StrankaListFormatedWithAdressOIB>
  <DomainObject.Predmet.StrankaListNazivFormated>
    <izvorni_sadrzaj>
      <item>MINISTARSTVO GOSPODARSTVA RAVNATELJSTVO ZA ROBNE ZALIHE</item>
    </izvorni_sadrzaj>
    <derivirana_varijabla naziv="DomainObject.Predmet.StrankaListNazivFormated_1">
      <item>MINISTARSTVO GOSPODARSTVA RAVNATELJSTVO ZA ROBNE ZALIHE</item>
    </derivirana_varijabla>
  </DomainObject.Predmet.StrankaListNazivFormated>
  <DomainObject.Predmet.StrankaListNazivFormatedOIB>
    <izvorni_sadrzaj>
      <item>MINISTARSTVO GOSPODARSTVA RAVNATELJSTVO ZA ROBNE ZALIHE, OIB 22413472900</item>
    </izvorni_sadrzaj>
    <derivirana_varijabla naziv="DomainObject.Predmet.StrankaListNazivFormatedOIB_1">
      <item>MINISTARSTVO GOSPODARSTVA RAVNATELJSTVO ZA ROBNE ZALIHE, OIB 22413472900</item>
    </derivirana_varijabla>
  </DomainObject.Predmet.StrankaListNazivFormatedOIB>
  <DomainObject.Predmet.ProtuStrankaListFormated>
    <izvorni_sadrzaj>
      <item>POLJOPRIVREDNA ZADRUGA ĐEVRSKE, Đevrske</item>
    </izvorni_sadrzaj>
    <derivirana_varijabla naziv="DomainObject.Predmet.ProtuStrankaListFormated_1">
      <item>POLJOPRIVREDNA ZADRUGA ĐEVRSKE, Đevrske</item>
    </derivirana_varijabla>
  </DomainObject.Predmet.ProtuStrankaListFormated>
  <DomainObject.Predmet.ProtuStrankaListFormatedOIB>
    <izvorni_sadrzaj>
      <item>POLJOPRIVREDNA ZADRUGA ĐEVRSKE, Đevrske, OIB 25935710076</item>
    </izvorni_sadrzaj>
    <derivirana_varijabla naziv="DomainObject.Predmet.ProtuStrankaListFormatedOIB_1">
      <item>POLJOPRIVREDNA ZADRUGA ĐEVRSKE, Đevrske, OIB 25935710076</item>
    </derivirana_varijabla>
  </DomainObject.Predmet.ProtuStrankaListFormatedOIB>
  <DomainObject.Predmet.ProtuStrankaListFormatedWithAdress>
    <izvorni_sadrzaj>
      <item>POLJOPRIVREDNA ZADRUGA ĐEVRSKE, Đevrske, Đevrske bb, 22305 Đevrske</item>
    </izvorni_sadrzaj>
    <derivirana_varijabla naziv="DomainObject.Predmet.ProtuStrankaListFormatedWithAdress_1">
      <item>POLJOPRIVREDNA ZADRUGA ĐEVRSKE, Đevrske, Đevrske bb, 22305 Đevrske</item>
    </derivirana_varijabla>
  </DomainObject.Predmet.ProtuStrankaListFormatedWithAdress>
  <DomainObject.Predmet.ProtuStrankaListFormatedWithAdressOIB>
    <izvorni_sadrzaj>
      <item>POLJOPRIVREDNA ZADRUGA ĐEVRSKE, Đevrske, OIB 25935710076, Đevrske bb, 22305 Đevrske</item>
    </izvorni_sadrzaj>
    <derivirana_varijabla naziv="DomainObject.Predmet.ProtuStrankaListFormatedWithAdressOIB_1">
      <item>POLJOPRIVREDNA ZADRUGA ĐEVRSKE, Đevrske, OIB 25935710076, Đevrske bb, 22305 Đevrske</item>
    </derivirana_varijabla>
  </DomainObject.Predmet.ProtuStrankaListFormatedWithAdressOIB>
  <DomainObject.Predmet.ProtuStrankaListNazivFormated>
    <izvorni_sadrzaj>
      <item>POLJOPRIVREDNA ZADRUGA ĐEVRSKE, Đevrske</item>
    </izvorni_sadrzaj>
    <derivirana_varijabla naziv="DomainObject.Predmet.ProtuStrankaListNazivFormated_1">
      <item>POLJOPRIVREDNA ZADRUGA ĐEVRSKE, Đevrske</item>
    </derivirana_varijabla>
  </DomainObject.Predmet.ProtuStrankaListNazivFormated>
  <DomainObject.Predmet.ProtuStrankaListNazivFormatedOIB>
    <izvorni_sadrzaj>
      <item>POLJOPRIVREDNA ZADRUGA ĐEVRSKE, Đevrske, OIB 25935710076</item>
    </izvorni_sadrzaj>
    <derivirana_varijabla naziv="DomainObject.Predmet.ProtuStrankaListNazivFormatedOIB_1">
      <item>POLJOPRIVREDNA ZADRUGA ĐEVRSKE, Đevrske, OIB 25935710076</item>
    </derivirana_varijabla>
  </DomainObject.Predmet.ProtuStrankaListNazivFormatedOIB>
  <DomainObject.Predmet.OstaliListFormated>
    <izvorni_sadrzaj>
      <item>ŽDO, Šibenik punomoćnik sudionika u postupku MINISTARSTVO GOSPODARSTVA RAVNATELJSTVO ZA ROBNE ZALIHE</item>
      <item>Nikola Krvavica</item>
    </izvorni_sadrzaj>
    <derivirana_varijabla naziv="DomainObject.Predmet.OstaliListFormated_1">
      <item>ŽDO, Šibenik punomoćnik sudionika u postupku MINISTARSTVO GOSPODARSTVA RAVNATELJSTVO ZA ROBNE ZALIHE</item>
      <item>Nikola Krvavica</item>
    </derivirana_varijabla>
  </DomainObject.Predmet.OstaliListFormated>
  <DomainObject.Predmet.OstaliListFormatedOIB>
    <izvorni_sadrzaj>
      <item>ŽDO, Šibenik punomoćnik sudionika u postupku MINISTARSTVO GOSPODARSTVA RAVNATELJSTVO ZA ROBNE ZALIHE</item>
      <item>Nikola Krvavica, OIB 96981389223</item>
    </izvorni_sadrzaj>
    <derivirana_varijabla naziv="DomainObject.Predmet.OstaliListFormatedOIB_1">
      <item>ŽDO, Šibenik punomoćnik sudionika u postupku MINISTARSTVO GOSPODARSTVA RAVNATELJSTVO ZA ROBNE ZALIHE</item>
      <item>Nikola Krvavica, OIB 96981389223</item>
    </derivirana_varijabla>
  </DomainObject.Predmet.OstaliListFormatedOIB>
  <DomainObject.Predmet.OstaliListFormatedWithAdress>
    <izvorni_sadrzaj>
      <item>ŽDO, Šibenik, Petra Grubišića 6, 22000 Šibenik punomoćnik sudionika u postupku MINISTARSTVO GOSPODARSTVA RAVNATELJSTVO ZA ROBNE ZALIHE</item>
      <item>Nikola Krvavica, Vinogradska 15, 10380 Sveti Ivan Zelina</item>
    </izvorni_sadrzaj>
    <derivirana_varijabla naziv="DomainObject.Predmet.OstaliListFormatedWithAdress_1">
      <item>ŽDO, Šibenik, Petra Grubišića 6, 22000 Šibenik punomoćnik sudionika u postupku MINISTARSTVO GOSPODARSTVA RAVNATELJSTVO ZA ROBNE ZALIHE</item>
      <item>Nikola Krvavica, Vinogradska 15, 10380 Sveti Ivan Zelina</item>
    </derivirana_varijabla>
  </DomainObject.Predmet.OstaliListFormatedWithAdress>
  <DomainObject.Predmet.OstaliListFormatedWithAdressOIB>
    <izvorni_sadrzaj>
      <item>ŽDO, Šibenik, Petra Grubišića 6, 22000 Šibenik punomoćnik sudionika u postupku MINISTARSTVO GOSPODARSTVA RAVNATELJSTVO ZA ROBNE ZALIHE</item>
      <item>Nikola Krvavica, OIB 96981389223, Vinogradska 15, 10380 Sveti Ivan Zelina</item>
    </izvorni_sadrzaj>
    <derivirana_varijabla naziv="DomainObject.Predmet.OstaliListFormatedWithAdressOIB_1">
      <item>ŽDO, Šibenik, Petra Grubišića 6, 22000 Šibenik punomoćnik sudionika u postupku MINISTARSTVO GOSPODARSTVA RAVNATELJSTVO ZA ROBNE ZALIHE</item>
      <item>Nikola Krvavica, OIB 96981389223, Vinogradska 15, 10380 Sveti Ivan Zelina</item>
    </derivirana_varijabla>
  </DomainObject.Predmet.OstaliListFormatedWithAdressOIB>
  <DomainObject.Predmet.OstaliListNazivFormated>
    <izvorni_sadrzaj>
      <item>ŽDO, Šibenik</item>
      <item>Nikola Krvavica</item>
    </izvorni_sadrzaj>
    <derivirana_varijabla naziv="DomainObject.Predmet.OstaliListNazivFormated_1">
      <item>ŽDO, Šibenik</item>
      <item>Nikola Krvavica</item>
    </derivirana_varijabla>
  </DomainObject.Predmet.OstaliListNazivFormated>
  <DomainObject.Predmet.OstaliListNazivFormatedOIB>
    <izvorni_sadrzaj>
      <item>ŽDO, Šibenik</item>
      <item>Nikola Krvavica, OIB 96981389223</item>
    </izvorni_sadrzaj>
    <derivirana_varijabla naziv="DomainObject.Predmet.OstaliListNazivFormatedOIB_1">
      <item>ŽDO, Šibenik</item>
      <item>Nikola Krvavica, OIB 96981389223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St-33/2011-69</izvorni_sadrzaj>
    <derivirana_varijabla naziv="DomainObject.PoslovniBrojDokumenta_1">St-33/2011-69</derivirana_varijabla>
  </DomainObject.PoslovniBrojDokumenta>
  <DomainObject.Predmet.StrankaIDrugi>
    <izvorni_sadrzaj>MINISTARSTVO GOSPODARSTVA RAVNATELJSTVO ZA ROBNE ZALIHE</izvorni_sadrzaj>
    <derivirana_varijabla naziv="DomainObject.Predmet.StrankaIDrugi_1">MINISTARSTVO GOSPODARSTVA RAVNATELJSTVO ZA ROBNE ZALIHE</derivirana_varijabla>
  </DomainObject.Predmet.StrankaIDrugi>
  <DomainObject.Predmet.ProtustrankaIDrugi>
    <izvorni_sadrzaj>POLJOPRIVREDNA ZADRUGA ĐEVRSKE, Đevrske</izvorni_sadrzaj>
    <derivirana_varijabla naziv="DomainObject.Predmet.ProtustrankaIDrugi_1">POLJOPRIVREDNA ZADRUGA ĐEVRSKE, Đevrske</derivirana_varijabla>
  </DomainObject.Predmet.ProtustrankaIDrugi>
  <DomainObject.Predmet.StrankaIDrugiAdressOIB>
    <izvorni_sadrzaj>MINISTARSTVO GOSPODARSTVA RAVNATELJSTVO ZA ROBNE ZALIHE, OIB 22413472900, Ul. Grada Vukovara 78, 10000 Zagreb</izvorni_sadrzaj>
    <derivirana_varijabla naziv="DomainObject.Predmet.StrankaIDrugiAdressOIB_1">MINISTARSTVO GOSPODARSTVA RAVNATELJSTVO ZA ROBNE ZALIHE, OIB 22413472900, Ul. Grada Vukovara 78, 10000 Zagreb</derivirana_varijabla>
  </DomainObject.Predmet.StrankaIDrugiAdressOIB>
  <DomainObject.Predmet.ProtustrankaIDrugiAdressOIB>
    <izvorni_sadrzaj>POLJOPRIVREDNA ZADRUGA ĐEVRSKE, Đevrske, OIB 25935710076, Đevrske bb, 22305 Đevrske</izvorni_sadrzaj>
    <derivirana_varijabla naziv="DomainObject.Predmet.ProtustrankaIDrugiAdressOIB_1">POLJOPRIVREDNA ZADRUGA ĐEVRSKE, Đevrske, OIB 25935710076, Đevrske bb, 22305 Đevrske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ožujka 2017.</izvorni_sadrzaj>
    <derivirana_varijabla naziv="DomainObject.Predmet.OdlukaRjesenje.DatumDonosenjaOdluke_1">31.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St-33/2011-69</izvorni_sadrzaj>
    <derivirana_varijabla naziv="DomainObject.Predmet.OdlukaRjesenje.Oznaka_1">St-33/2011-69</derivirana_varijabla>
  </DomainObject.Predmet.OdlukaRjesenje.Oznaka>
  <DomainObject.Predmet.SudioniciListNaziv>
    <izvorni_sadrzaj>
      <item>POLJOPRIVREDNA ZADRUGA ĐEVRSKE, Đevrske</item>
      <item>MINISTARSTVO GOSPODARSTVA RAVNATELJSTVO ZA ROBNE ZALIHE</item>
      <item>ŽDO, Šibenik</item>
      <item>Nikola Krvavica</item>
    </izvorni_sadrzaj>
    <derivirana_varijabla naziv="DomainObject.Predmet.SudioniciListNaziv_1">
      <item>POLJOPRIVREDNA ZADRUGA ĐEVRSKE, Đevrske</item>
      <item>MINISTARSTVO GOSPODARSTVA RAVNATELJSTVO ZA ROBNE ZALIHE</item>
      <item>ŽDO, Šibenik</item>
      <item>Nikola Krvavica</item>
    </derivirana_varijabla>
  </DomainObject.Predmet.SudioniciListNaziv>
  <DomainObject.Predmet.SudioniciListAdressOIB>
    <izvorni_sadrzaj>
      <item>POLJOPRIVREDNA ZADRUGA ĐEVRSKE, Đevrske, OIB 25935710076, Đevrske bb,22305 Đevrske</item>
      <item>MINISTARSTVO GOSPODARSTVA RAVNATELJSTVO ZA ROBNE ZALIHE, OIB 22413472900, Ul. Grada Vukovara 78,10000 Zagreb</item>
      <item>ŽDO, Šibenik, Petra Grubišića 6,22000 Šibenik</item>
      <item>Nikola Krvavica, OIB 96981389223, Vinogradska 15,10380 Sveti Ivan Zelina</item>
    </izvorni_sadrzaj>
    <derivirana_varijabla naziv="DomainObject.Predmet.SudioniciListAdressOIB_1">
      <item>POLJOPRIVREDNA ZADRUGA ĐEVRSKE, Đevrske, OIB 25935710076, Đevrske bb,22305 Đevrske</item>
      <item>MINISTARSTVO GOSPODARSTVA RAVNATELJSTVO ZA ROBNE ZALIHE, OIB 22413472900, Ul. Grada Vukovara 78,10000 Zagreb</item>
      <item>ŽDO, Šibenik, Petra Grubišića 6,22000 Šibenik</item>
      <item>Nikola Krvavica, OIB 96981389223, Vinogradska 15,10380 Sveti Ivan Zelina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51821-5A87-41D5-9DF5-1175D48D1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4209</properties:Characters>
  <properties:Lines>112</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2017-04-04T08:22:00Z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St-33/2011-69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