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4b01" w14:paraId="6964b0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F77E1F" w:rsidP="00900B99" w:rsidR="00900B99">
      <w:pPr>
        <w:jc w:val="right"/>
      </w:pPr>
      <w:r>
        <w:t>1 St-</w:t>
      </w:r>
      <w:r w:rsidR="00655EEB">
        <w:t>158</w:t>
      </w:r>
      <w:r w:rsidR="001404B4">
        <w:t>/2019-</w:t>
      </w:r>
      <w:r w:rsidR="00655EEB">
        <w:t>11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F77E1F" w:rsidR="00C765FC">
      <w:pPr>
        <w:ind w:firstLine="708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655EEB">
        <w:t xml:space="preserve">FULL STREET 2 </w:t>
      </w:r>
      <w:proofErr w:type="spellStart"/>
      <w:r w:rsidR="00655EEB">
        <w:t>j.</w:t>
      </w:r>
      <w:r w:rsidR="00223370">
        <w:t>d.o.o</w:t>
      </w:r>
      <w:proofErr w:type="spellEnd"/>
      <w:r w:rsidR="00223370">
        <w:t xml:space="preserve">. </w:t>
      </w:r>
      <w:r w:rsidR="00655EEB">
        <w:t>Pula</w:t>
      </w:r>
      <w:r w:rsidR="00223370">
        <w:t xml:space="preserve">, </w:t>
      </w:r>
      <w:r w:rsidR="00655EEB">
        <w:t>Trg 1. istarske brigade 7</w:t>
      </w:r>
      <w:r w:rsidR="00F77E1F">
        <w:t xml:space="preserve">, OIB: </w:t>
      </w:r>
      <w:r w:rsidR="00655EEB" w:rsidRPr="00655EEB">
        <w:t>74589337165</w:t>
      </w:r>
      <w:r>
        <w:t xml:space="preserve">, </w:t>
      </w:r>
      <w:r w:rsidR="00655EEB">
        <w:t>14. lipnja</w:t>
      </w:r>
      <w:r w:rsidR="00900B99">
        <w:t xml:space="preserve">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655EEB">
        <w:t xml:space="preserve">FULL STREET 2 </w:t>
      </w:r>
      <w:proofErr w:type="spellStart"/>
      <w:r w:rsidR="00655EEB">
        <w:t>j.d.o.o</w:t>
      </w:r>
      <w:proofErr w:type="spellEnd"/>
      <w:r w:rsidR="00655EEB">
        <w:t xml:space="preserve">. Pula, Trg 1. istarske brigade 7, OIB: </w:t>
      </w:r>
      <w:r w:rsidR="00655EEB" w:rsidRPr="00655EEB">
        <w:t>74589337165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655EEB">
        <w:t>158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F77E1F" w:rsidP="00C765FC" w:rsidR="00F77E1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55EEB">
        <w:t>14. lipnja</w:t>
      </w:r>
      <w:r w:rsidR="00900B99">
        <w:t xml:space="preserve">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655EEB">
        <w:t xml:space="preserve">  </w:t>
      </w:r>
      <w:r w:rsidR="00D10CDB" w:rsidRPr="00C10C53">
        <w:t>Damir Rabar</w:t>
      </w:r>
      <w:r w:rsidR="00BC1F12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F77E1F" w:rsidR="00B10C40" w:rsidRPr="00C10C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223370" w:rsidR="001404B4">
    <w:pPr>
      <w:ind w:firstLine="708" w:left="3540"/>
      <w:jc w:val="center"/>
    </w:pPr>
    <w:r>
      <w:t>2</w:t>
    </w:r>
    <w:r w:rsidR="00900B99">
      <w:tab/>
    </w:r>
    <w:r w:rsidR="00900B99">
      <w:tab/>
    </w:r>
    <w:r w:rsidR="001404B4">
      <w:tab/>
    </w:r>
    <w:r w:rsidR="00210CF5">
      <w:tab/>
    </w:r>
    <w:r w:rsidR="00F77E1F">
      <w:t>1 St-</w:t>
    </w:r>
    <w:r w:rsidR="00655EEB">
      <w:t>158</w:t>
    </w:r>
    <w:r w:rsidR="001404B4">
      <w:t>/2019-</w:t>
    </w:r>
    <w:r w:rsidR="00F77E1F">
      <w:t>1</w:t>
    </w:r>
    <w:r w:rsidR="00655EEB">
      <w:t>1</w:t>
    </w:r>
  </w:p>
  <w:p w:rsidRDefault="00900B99" w:rsidP="00900B99" w:rsidR="00900B99">
    <w:pPr>
      <w:ind w:firstLine="708" w:left="3540"/>
      <w:jc w:val="center"/>
    </w:pPr>
  </w:p>
  <w:p w:rsidRDefault="00F755E6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3370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D3725"/>
    <w:rsid w:val="003E147E"/>
    <w:rsid w:val="00427759"/>
    <w:rsid w:val="0043673E"/>
    <w:rsid w:val="00446C07"/>
    <w:rsid w:val="0046418C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0792"/>
    <w:rsid w:val="005B1F8B"/>
    <w:rsid w:val="005B5743"/>
    <w:rsid w:val="005E2C53"/>
    <w:rsid w:val="006216B3"/>
    <w:rsid w:val="00627F6B"/>
    <w:rsid w:val="00637C6C"/>
    <w:rsid w:val="00642947"/>
    <w:rsid w:val="00643D7D"/>
    <w:rsid w:val="0065137D"/>
    <w:rsid w:val="0065386B"/>
    <w:rsid w:val="00655EEB"/>
    <w:rsid w:val="00656550"/>
    <w:rsid w:val="00660B99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92D4B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B976D4"/>
    <w:rsid w:val="00BC1F12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755E6"/>
    <w:rsid w:val="00F77E1F"/>
    <w:rsid w:val="00F839C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STREET 2 j.d.o.o. PULA</izvorni_sadrzaj>
    <derivirana_varijabla naziv="DomainObject.Predmet.ProtustrankaFormated_1">  FULL STREET 2 j.d.o.o. PULA</derivirana_varijabla>
  </DomainObject.Predmet.ProtustrankaFormated>
  <DomainObject.Predmet.ProtustrankaFormatedOIB>
    <izvorni_sadrzaj>  FULL STREET 2 j.d.o.o. PULA, OIB 74589337165</izvorni_sadrzaj>
    <derivirana_varijabla naziv="DomainObject.Predmet.ProtustrankaFormatedOIB_1">  FULL STREET 2 j.d.o.o. PULA, OIB 74589337165</derivirana_varijabla>
  </DomainObject.Predmet.ProtustrankaFormatedOIB>
  <DomainObject.Predmet.ProtustrankaFormatedWithAdress>
    <izvorni_sadrzaj> FULL STREET 2 j.d.o.o. PULA, Trg 1. istarske brigade 7, 52100 Pula</izvorni_sadrzaj>
    <derivirana_varijabla naziv="DomainObject.Predmet.ProtustrankaFormatedWithAdress_1"> FULL STREET 2 j.d.o.o. PULA, Trg 1. istarske brigade 7, 52100 Pula</derivirana_varijabla>
  </DomainObject.Predmet.ProtustrankaFormatedWithAdress>
  <DomainObject.Predmet.ProtustrankaFormatedWithAdressOIB>
    <izvorni_sadrzaj> FULL STREET 2 j.d.o.o. PULA, OIB 74589337165, Trg 1. istarske brigade 7, 52100 Pula</izvorni_sadrzaj>
    <derivirana_varijabla naziv="DomainObject.Predmet.ProtustrankaFormatedWithAdressOIB_1"> FULL STREET 2 j.d.o.o. PULA, OIB 74589337165, Trg 1. istarske brigade 7, 52100 Pula</derivirana_varijabla>
  </DomainObject.Predmet.ProtustrankaFormatedWithAdressOIB>
  <DomainObject.Predmet.ProtustrankaWithAdress>
    <izvorni_sadrzaj>FULL STREET 2 j.d.o.o. PULA Trg 1. istarske brigade 7, 52100 Pula</izvorni_sadrzaj>
    <derivirana_varijabla naziv="DomainObject.Predmet.ProtustrankaWithAdress_1">FULL STREET 2 j.d.o.o. PULA Trg 1. istarske brigade 7, 52100 Pula</derivirana_varijabla>
  </DomainObject.Predmet.ProtustrankaWithAdress>
  <DomainObject.Predmet.ProtustrankaWithAdressOIB>
    <izvorni_sadrzaj>FULL STREET 2 j.d.o.o. PULA, OIB 74589337165, Trg 1. istarske brigade 7, 52100 Pula</izvorni_sadrzaj>
    <derivirana_varijabla naziv="DomainObject.Predmet.ProtustrankaWithAdressOIB_1">FULL STREET 2 j.d.o.o. PULA, OIB 74589337165, Trg 1. istarske brigade 7, 52100 Pula</derivirana_varijabla>
  </DomainObject.Predmet.ProtustrankaWithAdressOIB>
  <DomainObject.Predmet.ProtustrankaNazivFormated>
    <izvorni_sadrzaj>FULL STREET 2 j.d.o.o. PULA</izvorni_sadrzaj>
    <derivirana_varijabla naziv="DomainObject.Predmet.ProtustrankaNazivFormated_1">FULL STREET 2 j.d.o.o. PULA</derivirana_varijabla>
  </DomainObject.Predmet.ProtustrankaNazivFormated>
  <DomainObject.Predmet.ProtustrankaNazivFormatedOIB>
    <izvorni_sadrzaj>FULL STREET 2 j.d.o.o. PULA, OIB 74589337165</izvorni_sadrzaj>
    <derivirana_varijabla naziv="DomainObject.Predmet.ProtustrankaNazivFormatedOIB_1">FULL STREET 2 j.d.o.o. PULA, OIB 74589337165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18065.23</izvorni_sadrzaj>
    <derivirana_varijabla naziv="DomainObject.Predmet.TrenutnaVrijednost_1">18065.23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2 j.d.o.o. PULA</item>
    </izvorni_sadrzaj>
    <derivirana_varijabla naziv="DomainObject.Predmet.ProtuStrankaListFormated_1">
      <item>FULL STREET 2 j.d.o.o. PULA</item>
    </derivirana_varijabla>
  </DomainObject.Predmet.ProtuStrankaListFormated>
  <DomainObject.Predmet.ProtuStrankaListFormatedOIB>
    <izvorni_sadrzaj>
      <item>FULL STREET 2 j.d.o.o. PULA, OIB 74589337165</item>
    </izvorni_sadrzaj>
    <derivirana_varijabla naziv="DomainObject.Predmet.ProtuStrankaListFormatedOIB_1">
      <item>FULL STREET 2 j.d.o.o. PULA, OIB 74589337165</item>
    </derivirana_varijabla>
  </DomainObject.Predmet.ProtuStrankaListFormatedOIB>
  <DomainObject.Predmet.ProtuStrankaListFormatedWithAdress>
    <izvorni_sadrzaj>
      <item>FULL STREET 2 j.d.o.o. PULA, Trg 1. istarske brigade 7, 52100 Pula</item>
    </izvorni_sadrzaj>
    <derivirana_varijabla naziv="DomainObject.Predmet.ProtuStrankaListFormatedWithAdress_1">
      <item>FULL STREET 2 j.d.o.o. PULA, Trg 1. istarske brigade 7, 52100 Pula</item>
    </derivirana_varijabla>
  </DomainObject.Predmet.ProtuStrankaListFormatedWithAdress>
  <DomainObject.Predmet.ProtuStrankaListFormatedWithAdressOIB>
    <izvorni_sadrzaj>
      <item>FULL STREET 2 j.d.o.o. PULA, OIB 74589337165, Trg 1. istarske brigade 7, 52100 Pula</item>
    </izvorni_sadrzaj>
    <derivirana_varijabla naziv="DomainObject.Predmet.ProtuStrankaListFormatedWithAdressOIB_1">
      <item>FULL STREET 2 j.d.o.o. PULA, OIB 74589337165, Trg 1. istarske brigade 7, 52100 Pula</item>
    </derivirana_varijabla>
  </DomainObject.Predmet.ProtuStrankaListFormatedWithAdressOIB>
  <DomainObject.Predmet.ProtuStrankaListNazivFormated>
    <izvorni_sadrzaj>
      <item>FULL STREET 2 j.d.o.o. PULA</item>
    </izvorni_sadrzaj>
    <derivirana_varijabla naziv="DomainObject.Predmet.ProtuStrankaListNazivFormated_1">
      <item>FULL STREET 2 j.d.o.o. PULA</item>
    </derivirana_varijabla>
  </DomainObject.Predmet.ProtuStrankaListNazivFormated>
  <DomainObject.Predmet.ProtuStrankaListNazivFormatedOIB>
    <izvorni_sadrzaj>
      <item>FULL STREET 2 j.d.o.o. PULA, OIB 74589337165</item>
    </izvorni_sadrzaj>
    <derivirana_varijabla naziv="DomainObject.Predmet.ProtuStrankaListNazivFormatedOIB_1">
      <item>FULL STREET 2 j.d.o.o. PULA, OIB 74589337165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2 j.d.o.o. PULA</izvorni_sadrzaj>
    <derivirana_varijabla naziv="DomainObject.Predmet.ProtustrankaIDrugi_1">FULL STREET 2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2 j.d.o.o. PULA, OIB 74589337165, Trg 1. istarske brigade 7, 52100 Pula</izvorni_sadrzaj>
    <derivirana_varijabla naziv="DomainObject.Predmet.ProtustrankaIDrugiAdressOIB_1">FULL STREET 2 j.d.o.o. PULA, OIB 74589337165, Trg 1. istarske brigade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2 j.d.o.o. PULA</item>
    </izvorni_sadrzaj>
    <derivirana_varijabla naziv="DomainObject.Predmet.SudioniciListNaziv_1">
      <item>FINANCIJSKA AGENCIJA, RC RIJEKA, PODRUŽNICA PULA, PULA</item>
      <item>FULL STREET 2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2 j.d.o.o. PULA, OIB 74589337165, Trg 1. istarske brigade 7,52100 Pula</item>
    </izvorni_sadrzaj>
    <derivirana_varijabla naziv="DomainObject.Predmet.SudioniciListAdressOIB_1">
      <item>FINANCIJSKA AGENCIJA, RC RIJEKA, PODRUŽNICA PULA, PULA, OIB 85821130368, Giardini 5,52100 Pula</item>
      <item>FULL STREET 2 j.d.o.o. PULA, OIB 74589337165, Trg 1. istarske brigade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74589337165</item>
    </izvorni_sadrzaj>
    <derivirana_varijabla naziv="DomainObject.Predmet.SudioniciListNazivOIB_1">
      <item>, OIB 85821130368</item>
      <item>, OIB 74589337165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St-158/2019-3</izvorni_sadrzaj>
    <derivirana_varijabla naziv="DomainObject.PredzadnjaOdlukaIzPredmeta.Oznaka_1">St-158/2019-3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2167</properties:Characters>
  <properties:Lines>70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2019-06-14T08:50:00Z</dcterms:created>
  <dc:creator>Jasmina Matika</dc:creator>
  <cp:lastModifiedBy>Lorena Paris Aničić</cp:lastModifiedBy>
  <cp:lastPrinted>2019-06-14T08:53:00Z</cp:lastPrinted>
  <dcterms:modified xmlns:xsi="http://www.w3.org/2001/XMLSchema-instance" xsi:type="dcterms:W3CDTF">2019-06-14T11:16:00Z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(St-158-19_-_Rješenje_-_Poziv_vjerovnicima_na_uplatu_predujma.docx)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