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8384" w14:paraId="ab28384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</w:t>
      </w:r>
      <w:r w:rsidR="00011E74">
        <w:rPr>
          <w:b/>
          <w:lang w:val="hr-HR"/>
        </w:rPr>
        <w:t>-</w:t>
      </w:r>
      <w:r w:rsidR="00B8793A">
        <w:rPr>
          <w:b/>
          <w:lang w:val="hr-HR"/>
        </w:rPr>
        <w:t>2234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011E74">
        <w:rPr>
          <w:lang w:val="hr-HR"/>
        </w:rPr>
        <w:t>Slavonski Brod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B8793A" w:rsidRPr="00B8793A">
        <w:rPr>
          <w:lang w:val="hr-HR"/>
        </w:rPr>
        <w:t>VODIR j.d.o.o. za proizvodnju i trgovinu, skraćena tvrtka: VODIR j.d.o.o., Slavonski Brod, Eugena Kvaternika 44, OIB: 63872625039</w:t>
      </w:r>
      <w:r w:rsidR="008846F3" w:rsidRPr="008846F3">
        <w:rPr>
          <w:lang w:val="hr-HR"/>
        </w:rPr>
        <w:t xml:space="preserve">, dana </w:t>
      </w:r>
      <w:r w:rsidR="00B8793A">
        <w:rPr>
          <w:lang w:val="hr-HR"/>
        </w:rPr>
        <w:t>17. listopada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B8793A">
        <w:rPr>
          <w:lang w:val="hr-HR"/>
        </w:rPr>
        <w:t>Davorki Brkić iz Slavonskog Broda, Eugena Kvaternika 44, OIB: 41386873283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B8793A">
        <w:rPr>
          <w:lang w:val="hr-HR"/>
        </w:rPr>
        <w:t>2234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B8793A">
        <w:rPr>
          <w:lang w:val="hr-HR"/>
        </w:rPr>
        <w:t>2234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B8793A" w:rsidRPr="00B8793A">
        <w:rPr>
          <w:lang w:val="hr-HR"/>
        </w:rPr>
        <w:t>Davork</w:t>
      </w:r>
      <w:r w:rsidR="00B8793A">
        <w:rPr>
          <w:lang w:val="hr-HR"/>
        </w:rPr>
        <w:t>a</w:t>
      </w:r>
      <w:r w:rsidR="00B8793A" w:rsidRPr="00B8793A">
        <w:rPr>
          <w:lang w:val="hr-HR"/>
        </w:rPr>
        <w:t xml:space="preserve"> Brkić iz Slavonskog Broda, Eugena Kvaternika 44, OIB: 41386873283</w:t>
      </w:r>
      <w:r w:rsidR="00B8793A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B8793A" w:rsidRPr="00B8793A">
        <w:rPr>
          <w:lang w:val="hr-HR"/>
        </w:rPr>
        <w:t>Davork</w:t>
      </w:r>
      <w:r w:rsidR="00B8793A">
        <w:rPr>
          <w:lang w:val="hr-HR"/>
        </w:rPr>
        <w:t>e</w:t>
      </w:r>
      <w:r w:rsidR="00B8793A" w:rsidRPr="00B8793A">
        <w:rPr>
          <w:lang w:val="hr-HR"/>
        </w:rPr>
        <w:t xml:space="preserve"> Brkić iz Slavonskog Broda, Eugena Kvaternika 44, OIB: 41386873283</w:t>
      </w:r>
      <w:r w:rsidR="00B8793A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B8793A">
        <w:rPr>
          <w:b/>
          <w:lang w:val="hr-HR"/>
        </w:rPr>
        <w:t>2234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B8793A">
        <w:rPr>
          <w:lang w:val="hr-HR"/>
        </w:rPr>
        <w:t>2234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B8793A">
        <w:rPr>
          <w:lang w:val="hr-HR"/>
        </w:rPr>
        <w:t>2234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B8793A" w:rsidRPr="00B8793A">
        <w:rPr>
          <w:lang w:val="hr-HR"/>
        </w:rPr>
        <w:t>Davork</w:t>
      </w:r>
      <w:r w:rsidR="00B8793A">
        <w:rPr>
          <w:lang w:val="hr-HR"/>
        </w:rPr>
        <w:t>e</w:t>
      </w:r>
      <w:r w:rsidR="00B8793A" w:rsidRPr="00B8793A">
        <w:rPr>
          <w:lang w:val="hr-HR"/>
        </w:rPr>
        <w:t xml:space="preserve"> Brkić iz Slavonskog Broda, Eugena Kvaternika 44, OIB: 41386873283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455BDF">
        <w:rPr>
          <w:lang w:val="hr-HR"/>
        </w:rPr>
        <w:t>06</w:t>
      </w:r>
      <w:r w:rsidR="00011E74">
        <w:rPr>
          <w:lang w:val="hr-HR"/>
        </w:rPr>
        <w:t>. rujna 201</w:t>
      </w:r>
      <w:r w:rsidR="00455BDF">
        <w:rPr>
          <w:lang w:val="hr-HR"/>
        </w:rPr>
        <w:t>6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455BDF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455BDF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EA49C3" w:rsidP="008846F3" w:rsidR="00EA49C3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lang w:val="hr-HR"/>
        </w:rPr>
      </w:pPr>
      <w:r w:rsidRPr="00EA49C3">
        <w:rPr>
          <w:b/>
          <w:lang w:val="hr-HR"/>
        </w:rPr>
        <w:lastRenderedPageBreak/>
        <w:t>Broj: 7/St-2234/2016-4</w:t>
      </w:r>
    </w:p>
    <w:p w:rsidRDefault="00EA49C3" w:rsidP="008846F3" w:rsidR="00EA49C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455BDF">
        <w:rPr>
          <w:lang w:val="hr-HR"/>
        </w:rPr>
        <w:t>17. listopada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C6C34" w:rsidP="00455BDF" w:rsidR="00AA053A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437858">
        <w:rPr>
          <w:lang w:val="hr-HR"/>
        </w:rPr>
        <w:t xml:space="preserve">   </w:t>
      </w:r>
      <w:r w:rsidR="00455BDF">
        <w:rPr>
          <w:lang w:val="hr-HR"/>
        </w:rPr>
        <w:t xml:space="preserve"> 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2D0" w:rsidP="004511E1" w:rsidR="00A262D0">
      <w:r>
        <w:separator/>
      </w:r>
    </w:p>
  </w:endnote>
  <w:endnote w:id="0" w:type="continuationSeparator">
    <w:p w:rsidRDefault="00A262D0" w:rsidP="004511E1" w:rsidR="00A26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2D0" w:rsidP="004511E1" w:rsidR="00A262D0">
      <w:r>
        <w:separator/>
      </w:r>
    </w:p>
  </w:footnote>
  <w:footnote w:id="0" w:type="continuationSeparator">
    <w:p w:rsidRDefault="00A262D0" w:rsidP="004511E1" w:rsidR="00A26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3629" w:rsidRPr="00013629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13629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4792D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6F02"/>
    <w:rsid w:val="00324C6E"/>
    <w:rsid w:val="00331868"/>
    <w:rsid w:val="00373E23"/>
    <w:rsid w:val="00386C9D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A49C3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3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3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6126.70</izvorni_sadrzaj>
    <derivirana_varijabla naziv="DomainObject.Predmet.InicijalnaVrijednost_1">6126.70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St-2234/2016</izvorni_sadrzaj>
    <derivirana_varijabla naziv="DomainObject.Predmet.OznakaBroj_1">St-2234/2016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VODIR j.d.o.o. za proizvodnju i trgovinu zastupanog po punomoćniku Davorka Brkić</izvorni_sadrzaj>
    <derivirana_varijabla naziv="DomainObject.Predmet.ProtustrankaFormated_1">  VODIR j.d.o.o. za proizvodnju i trgovinu zastupanog po punomoćniku Davorka Brkić</derivirana_varijabla>
  </DomainObject.Predmet.ProtustrankaFormated>
  <DomainObject.Predmet.ProtustrankaFormatedOIB>
    <izvorni_sadrzaj>  VODIR j.d.o.o. za proizvodnju i trgovinu, OIB 63872625039 zastupanog po punomoćniku Davorka Brkić</izvorni_sadrzaj>
    <derivirana_varijabla naziv="DomainObject.Predmet.ProtustrankaFormatedOIB_1">  VODIR j.d.o.o. za proizvodnju i trgovinu, OIB 63872625039 zastupanog po punomoćniku Davorka Brkić</derivirana_varijabla>
  </DomainObject.Predmet.ProtustrankaFormatedOIB>
  <DomainObject.Predmet.ProtustrankaFormatedWithAdress>
    <izvorni_sadrzaj> VODIR j.d.o.o. za proizvodnju i trgovinu, Eugena Kvaternika 44 , 35000 Slavonski Brod zastupanog po punomoćniku Davorka Brkić</izvorni_sadrzaj>
    <derivirana_varijabla naziv="DomainObject.Predmet.ProtustrankaFormatedWithAdress_1"> VODIR j.d.o.o. za proizvodnju i trgovinu, Eugena Kvaternika 44 , 35000 Slavonski Brod zastupanog po punomoćniku Davorka Brkić</derivirana_varijabla>
  </DomainObject.Predmet.ProtustrankaFormatedWithAdress>
  <DomainObject.Predmet.ProtustrankaFormatedWithAdressOIB>
    <izvorni_sadrzaj> VODIR j.d.o.o. za proizvodnju i trgovinu, OIB 63872625039, Eugena Kvaternika 44 , 35000 Slavonski Brod zastupanog po punomoćniku Davorka Brkić</izvorni_sadrzaj>
    <derivirana_varijabla naziv="DomainObject.Predmet.ProtustrankaFormatedWithAdressOIB_1"> VODIR j.d.o.o. za proizvodnju i trgovinu, OIB 63872625039, Eugena Kvaternika 44 , 35000 Slavonski Brod zastupanog po punomoćniku Davorka Brkić</derivirana_varijabla>
  </DomainObject.Predmet.ProtustrankaFormatedWithAdressOIB>
  <DomainObject.Predmet.ProtustrankaWithAdress>
    <izvorni_sadrzaj>VODIR j.d.o.o. za proizvodnju i trgovinu Eugena Kvaternika 44 , 35000 Slavonski Brod</izvorni_sadrzaj>
    <derivirana_varijabla naziv="DomainObject.Predmet.ProtustrankaWithAdress_1">VODIR j.d.o.o. za proizvodnju i trgovinu Eugena Kvaternika 44 , 35000 Slavonski Brod</derivirana_varijabla>
  </DomainObject.Predmet.ProtustrankaWithAdress>
  <DomainObject.Predmet.ProtustrankaWithAdressOIB>
    <izvorni_sadrzaj>VODIR j.d.o.o. za proizvodnju i trgovinu, OIB 63872625039, Eugena Kvaternika 44 , 35000 Slavonski Brod</izvorni_sadrzaj>
    <derivirana_varijabla naziv="DomainObject.Predmet.ProtustrankaWithAdressOIB_1">VODIR j.d.o.o. za proizvodnju i trgovinu, OIB 63872625039, Eugena Kvaternika 44 , 35000 Slavonski Brod</derivirana_varijabla>
  </DomainObject.Predmet.ProtustrankaWithAdressOIB>
  <DomainObject.Predmet.ProtustrankaNazivFormated>
    <izvorni_sadrzaj>VODIR j.d.o.o. za proizvodnju i trgovinu</izvorni_sadrzaj>
    <derivirana_varijabla naziv="DomainObject.Predmet.ProtustrankaNazivFormated_1">VODIR j.d.o.o. za proizvodnju i trgovinu</derivirana_varijabla>
  </DomainObject.Predmet.ProtustrankaNazivFormated>
  <DomainObject.Predmet.ProtustrankaNazivFormatedOIB>
    <izvorni_sadrzaj>VODIR j.d.o.o. za proizvodnju i trgovinu, OIB 63872625039</izvorni_sadrzaj>
    <derivirana_varijabla naziv="DomainObject.Predmet.ProtustrankaNazivFormatedOIB_1">VODIR j.d.o.o. za proizvodnju i trgovinu, OIB 63872625039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VODIR j.d.o.o. za proizvodnju i trgovinu zastupanog po punomoćniku Davorka Brkić</item>
    </izvorni_sadrzaj>
    <derivirana_varijabla naziv="DomainObject.Predmet.ProtuStrankaListFormated_1">
      <item>VODIR j.d.o.o. za proizvodnju i trgovinu zastupanog po punomoćniku Davorka Brkić</item>
    </derivirana_varijabla>
  </DomainObject.Predmet.ProtuStrankaListFormated>
  <DomainObject.Predmet.ProtuStrankaListFormatedOIB>
    <izvorni_sadrzaj>
      <item>VODIR j.d.o.o. za proizvodnju i trgovinu, OIB 63872625039 zastupanog po punomoćniku Davorka Brkić</item>
    </izvorni_sadrzaj>
    <derivirana_varijabla naziv="DomainObject.Predmet.ProtuStrankaListFormatedOIB_1">
      <item>VODIR j.d.o.o. za proizvodnju i trgovinu, OIB 63872625039 zastupanog po punomoćniku Davorka Brkić</item>
    </derivirana_varijabla>
  </DomainObject.Predmet.ProtuStrankaListFormatedOIB>
  <DomainObject.Predmet.ProtuStrankaListFormatedWithAdress>
    <izvorni_sadrzaj>
      <item>VODIR j.d.o.o. za proizvodnju i trgovinu, Eugena Kvaternika 44 , 35000 Slavonski Brod zastupanog po punomoćniku Davorka Brkić</item>
    </izvorni_sadrzaj>
    <derivirana_varijabla naziv="DomainObject.Predmet.ProtuStrankaListFormatedWithAdress_1">
      <item>VODIR j.d.o.o. za proizvodnju i trgovinu, Eugena Kvaternika 44 , 35000 Slavonski Brod zastupanog po punomoćniku Davorka Brkić</item>
    </derivirana_varijabla>
  </DomainObject.Predmet.ProtuStrankaListFormatedWithAdress>
  <DomainObject.Predmet.ProtuStrankaListFormatedWithAdressOIB>
    <izvorni_sadrzaj>
      <item>VODIR j.d.o.o. za proizvodnju i trgovinu, OIB 63872625039, Eugena Kvaternika 44 , 35000 Slavonski Brod zastupanog po punomoćniku Davorka Brkić</item>
    </izvorni_sadrzaj>
    <derivirana_varijabla naziv="DomainObject.Predmet.ProtuStrankaListFormatedWithAdressOIB_1">
      <item>VODIR j.d.o.o. za proizvodnju i trgovinu, OIB 63872625039, Eugena Kvaternika 44 , 35000 Slavonski Brod zastupanog po punomoćniku Davorka Brkić</item>
    </derivirana_varijabla>
  </DomainObject.Predmet.ProtuStrankaListFormatedWithAdressOIB>
  <DomainObject.Predmet.ProtuStrankaListNazivFormated>
    <izvorni_sadrzaj>
      <item>VODIR j.d.o.o. za proizvodnju i trgovinu</item>
    </izvorni_sadrzaj>
    <derivirana_varijabla naziv="DomainObject.Predmet.ProtuStrankaListNazivFormated_1">
      <item>VODIR j.d.o.o. za proizvodnju i trgovinu</item>
    </derivirana_varijabla>
  </DomainObject.Predmet.ProtuStrankaListNazivFormated>
  <DomainObject.Predmet.ProtuStrankaListNazivFormatedOIB>
    <izvorni_sadrzaj>
      <item>VODIR j.d.o.o. za proizvodnju i trgovinu, OIB 63872625039</item>
    </izvorni_sadrzaj>
    <derivirana_varijabla naziv="DomainObject.Predmet.ProtuStrankaListNazivFormatedOIB_1">
      <item>VODIR j.d.o.o. za proizvodnju i trgovinu, OIB 63872625039</item>
    </derivirana_varijabla>
  </DomainObject.Predmet.ProtuStrankaListNazivFormatedOIB>
  <DomainObject.Predmet.OstaliListFormated>
    <izvorni_sadrzaj>
      <item>Davorka Brkić punomoćnik sudionika u postupku VODIR j.d.o.o. za proizvodnju i trgovinu</item>
    </izvorni_sadrzaj>
    <derivirana_varijabla naziv="DomainObject.Predmet.OstaliListFormated_1">
      <item>Davorka Brkić punomoćnik sudionika u postupku VODIR j.d.o.o. za proizvodnju i trgovinu</item>
    </derivirana_varijabla>
  </DomainObject.Predmet.OstaliListFormated>
  <DomainObject.Predmet.OstaliListFormatedOIB>
    <izvorni_sadrzaj>
      <item>Davorka Brkić, OIB 41386873283 punomoćnik sudionika u postupku VODIR j.d.o.o. za proizvodnju i trgovinu</item>
    </izvorni_sadrzaj>
    <derivirana_varijabla naziv="DomainObject.Predmet.OstaliListFormatedOIB_1">
      <item>Davorka Brkić, OIB 41386873283 punomoćnik sudionika u postupku VODIR j.d.o.o. za proizvodnju i trgovinu</item>
    </derivirana_varijabla>
  </DomainObject.Predmet.OstaliListFormatedOIB>
  <DomainObject.Predmet.OstaliListFormatedWithAdress>
    <izvorni_sadrzaj>
      <item>Davorka Brkić, Eugena Kvaternika 44, 35000 Slavonski Brod punomoćnik sudionika u postupku VODIR j.d.o.o. za proizvodnju i trgovinu</item>
    </izvorni_sadrzaj>
    <derivirana_varijabla naziv="DomainObject.Predmet.OstaliListFormatedWithAdress_1">
      <item>Davorka Brkić, Eugena Kvaternika 44, 35000 Slavonski Brod punomoćnik sudionika u postupku VODIR j.d.o.o. za proizvodnju i trgovinu</item>
    </derivirana_varijabla>
  </DomainObject.Predmet.OstaliListFormatedWithAdress>
  <DomainObject.Predmet.OstaliListFormatedWithAdressOIB>
    <izvorni_sadrzaj>
      <item>Davorka Brkić, OIB 41386873283, Eugena Kvaternika 44, 35000 Slavonski Brod punomoćnik sudionika u postupku VODIR j.d.o.o. za proizvodnju i trgovinu</item>
    </izvorni_sadrzaj>
    <derivirana_varijabla naziv="DomainObject.Predmet.OstaliListFormatedWithAdressOIB_1">
      <item>Davorka Brkić, OIB 41386873283, Eugena Kvaternika 44, 35000 Slavonski Brod punomoćnik sudionika u postupku VODIR j.d.o.o. za proizvodnju i trgovinu</item>
    </derivirana_varijabla>
  </DomainObject.Predmet.OstaliListFormatedWithAdressOIB>
  <DomainObject.Predmet.OstaliListNazivFormated>
    <izvorni_sadrzaj>
      <item>Davorka Brkić</item>
    </izvorni_sadrzaj>
    <derivirana_varijabla naziv="DomainObject.Predmet.OstaliListNazivFormated_1">
      <item>Davorka Brkić</item>
    </derivirana_varijabla>
  </DomainObject.Predmet.OstaliListNazivFormated>
  <DomainObject.Predmet.OstaliListNazivFormatedOIB>
    <izvorni_sadrzaj>
      <item>Davorka Brkić, OIB 41386873283</item>
    </izvorni_sadrzaj>
    <derivirana_varijabla naziv="DomainObject.Predmet.OstaliListNazivFormatedOIB_1">
      <item>Davorka Brkić, OIB 41386873283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VODIR j.d.o.o. za proizvodnju i trgovinu</izvorni_sadrzaj>
    <derivirana_varijabla naziv="DomainObject.Predmet.ProtustrankaIDrugi_1">VODIR j.d.o.o.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VODIR j.d.o.o. za proizvodnju i trgovinu, OIB 63872625039, Eugena Kvaternika 44 , 35000 Slavonski Brod</izvorni_sadrzaj>
    <derivirana_varijabla naziv="DomainObject.Predmet.ProtustrankaIDrugiAdressOIB_1">VODIR j.d.o.o. za proizvodnju i trgovinu, OIB 63872625039, Eugena Kvaternika 44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VODIR j.d.o.o. za proizvodnju i trgovinu</item>
      <item>Davorka Brkić</item>
    </izvorni_sadrzaj>
    <derivirana_varijabla naziv="DomainObject.Predmet.SudioniciListNaziv_1">
      <item>Financijska agencija</item>
      <item>VODIR j.d.o.o. za proizvodnju i trgovinu</item>
      <item>Davorka Brkić</item>
    </derivirana_varijabla>
  </DomainObject.Predmet.SudioniciListNaziv>
  <DomainObject.Predmet.SudioniciListAdressOIB>
    <izvorni_sadrzaj>
      <item>Financijska agencija, OIB 85821130368, Ulica grada Vukovara 70,10000 Zagreb</item>
      <item>VODIR j.d.o.o. za proizvodnju i trgovinu, OIB 63872625039, Eugena Kvaternika 44 ,35000 Slavonski Brod</item>
      <item>Davorka Brkić, OIB 41386873283, Eugena Kvaternika 44,35000 Slavonski Brod</item>
    </izvorni_sadrzaj>
    <derivirana_varijabla naziv="DomainObject.Predmet.SudioniciListAdressOIB_1">
      <item>Financijska agencija, OIB 85821130368, Ulica grada Vukovara 70,10000 Zagreb</item>
      <item>VODIR j.d.o.o. za proizvodnju i trgovinu, OIB 63872625039, Eugena Kvaternika 44 ,35000 Slavonski Brod</item>
      <item>Davorka Brkić, OIB 41386873283, Eugena Kvaternika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63872625039</item>
      <item>, OIB 41386873283</item>
    </izvorni_sadrzaj>
    <derivirana_varijabla naziv="DomainObject.Predmet.SudioniciListNazivOIB_1">
      <item>, OIB 85821130368</item>
      <item>, OIB 63872625039</item>
      <item>, OIB 41386873283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F4162-5CAA-49F0-A716-ED88B1B51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939</properties:Words>
  <properties:Characters>5147</properties:Characters>
  <properties:Lines>132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2016-10-14T12:33:00Z</dcterms:created>
  <dc:creator>zbiondic</dc:creator>
  <cp:lastModifiedBy>wsadmin</cp:lastModifiedBy>
  <cp:lastPrinted>2016-09-09T08:36:00Z</cp:lastPrinted>
  <dcterms:modified xmlns:xsi="http://www.w3.org/2001/XMLSchema-instance" xsi:type="dcterms:W3CDTF">2016-10-17T05:57:00Z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