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d9de" w14:paraId="56ed9de" w:rsidRDefault="00F64A23" w:rsidR="00F64A23" w:rsidRPr="002C004C">
      <w:pPr>
        <w15:collapsed w:val="false"/>
      </w:pPr>
      <w:bookmarkStart w:name="_GoBack" w:id="0"/>
      <w:bookmarkEnd w:id="0"/>
      <w:r w:rsidRPr="002C004C"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976" w:rsidP="001A4976" w:rsidR="001A4976" w:rsidRPr="002C004C">
      <w:r w:rsidRPr="002C004C">
        <w:t>REPUBLIKA HRVATSKA</w:t>
      </w:r>
    </w:p>
    <w:p w:rsidRDefault="001A4976" w:rsidP="001A4976" w:rsidR="001A4976" w:rsidRPr="002C004C">
      <w:r w:rsidRPr="002C004C">
        <w:t xml:space="preserve">Trgovački sud u Zagrebu </w:t>
      </w:r>
    </w:p>
    <w:p w:rsidRDefault="001A4976" w:rsidP="001A4976" w:rsidR="001A4976" w:rsidRPr="002C004C">
      <w:r w:rsidRPr="002C004C">
        <w:t xml:space="preserve">Zagreb, </w:t>
      </w:r>
      <w:proofErr w:type="spellStart"/>
      <w:r w:rsidRPr="002C004C">
        <w:t>Amruševa</w:t>
      </w:r>
      <w:proofErr w:type="spellEnd"/>
      <w:r w:rsidRPr="002C004C">
        <w:t xml:space="preserve"> 2/II                                                       </w:t>
      </w:r>
    </w:p>
    <w:p w:rsidRDefault="00F64A23" w:rsidP="002C004C" w:rsidR="002C004C">
      <w:pPr>
        <w:ind w:firstLine="708" w:left="2124"/>
      </w:pPr>
      <w:r w:rsidRPr="002C004C">
        <w:t xml:space="preserve">  </w:t>
      </w:r>
    </w:p>
    <w:p w:rsidRDefault="002C004C" w:rsidP="002C004C" w:rsidR="002C004C">
      <w:pPr>
        <w:ind w:firstLine="708" w:left="2124"/>
      </w:pPr>
    </w:p>
    <w:p w:rsidRDefault="00F64A23" w:rsidP="002C004C" w:rsidR="00F64A23" w:rsidRPr="002C004C">
      <w:pPr>
        <w:ind w:firstLine="708" w:left="2124"/>
      </w:pPr>
      <w:r w:rsidRPr="002C004C">
        <w:t>R</w:t>
      </w:r>
      <w:r w:rsidR="002C004C">
        <w:t xml:space="preserve"> </w:t>
      </w:r>
      <w:r w:rsidRPr="002C004C">
        <w:t>E</w:t>
      </w:r>
      <w:r w:rsidR="002C004C">
        <w:t xml:space="preserve"> </w:t>
      </w:r>
      <w:r w:rsidRPr="002C004C">
        <w:t>P</w:t>
      </w:r>
      <w:r w:rsidR="002C004C">
        <w:t xml:space="preserve"> </w:t>
      </w:r>
      <w:r w:rsidRPr="002C004C">
        <w:t>U</w:t>
      </w:r>
      <w:r w:rsidR="002C004C">
        <w:t xml:space="preserve"> </w:t>
      </w:r>
      <w:r w:rsidRPr="002C004C">
        <w:t>B</w:t>
      </w:r>
      <w:r w:rsidR="002C004C">
        <w:t xml:space="preserve"> </w:t>
      </w:r>
      <w:r w:rsidRPr="002C004C">
        <w:t>L</w:t>
      </w:r>
      <w:r w:rsidR="002C004C">
        <w:t xml:space="preserve"> </w:t>
      </w:r>
      <w:r w:rsidRPr="002C004C">
        <w:t>I</w:t>
      </w:r>
      <w:r w:rsidR="002C004C">
        <w:t xml:space="preserve"> </w:t>
      </w:r>
      <w:r w:rsidRPr="002C004C">
        <w:t>K</w:t>
      </w:r>
      <w:r w:rsidR="002C004C">
        <w:t xml:space="preserve"> </w:t>
      </w:r>
      <w:r w:rsidRPr="002C004C">
        <w:t>A</w:t>
      </w:r>
      <w:r w:rsidR="002C004C">
        <w:t xml:space="preserve"> </w:t>
      </w:r>
      <w:r w:rsidRPr="002C004C">
        <w:t xml:space="preserve"> H</w:t>
      </w:r>
      <w:r w:rsidR="002C004C">
        <w:t xml:space="preserve"> </w:t>
      </w:r>
      <w:r w:rsidRPr="002C004C">
        <w:t>R</w:t>
      </w:r>
      <w:r w:rsidR="002C004C">
        <w:t xml:space="preserve"> </w:t>
      </w:r>
      <w:r w:rsidRPr="002C004C">
        <w:t>V</w:t>
      </w:r>
      <w:r w:rsidR="002C004C">
        <w:t xml:space="preserve"> </w:t>
      </w:r>
      <w:r w:rsidRPr="002C004C">
        <w:t>A</w:t>
      </w:r>
      <w:r w:rsidR="002C004C">
        <w:t xml:space="preserve"> </w:t>
      </w:r>
      <w:r w:rsidRPr="002C004C">
        <w:t>T</w:t>
      </w:r>
      <w:r w:rsidR="002C004C">
        <w:t xml:space="preserve"> </w:t>
      </w:r>
      <w:r w:rsidRPr="002C004C">
        <w:t>S</w:t>
      </w:r>
      <w:r w:rsidR="002C004C">
        <w:t xml:space="preserve"> </w:t>
      </w:r>
      <w:r w:rsidRPr="002C004C">
        <w:t>K</w:t>
      </w:r>
      <w:r w:rsidR="002C004C">
        <w:t xml:space="preserve"> </w:t>
      </w:r>
      <w:r w:rsidRPr="002C004C">
        <w:t>A</w:t>
      </w:r>
      <w:r w:rsidR="002C004C">
        <w:t xml:space="preserve"> </w:t>
      </w:r>
    </w:p>
    <w:p w:rsidRDefault="001A4976" w:rsidP="001A4976" w:rsidR="001A4976" w:rsidRPr="002C004C">
      <w:pPr>
        <w:jc w:val="center"/>
      </w:pPr>
      <w:r w:rsidRPr="002C004C">
        <w:t>Z A K L J U Č A K</w:t>
      </w:r>
    </w:p>
    <w:p w:rsidRDefault="001A4976" w:rsidP="001A4976" w:rsidR="001A4976" w:rsidRPr="002C004C">
      <w:pPr>
        <w:jc w:val="center"/>
        <w:rPr>
          <w:b/>
        </w:rPr>
      </w:pPr>
    </w:p>
    <w:p w:rsidRDefault="003557F7" w:rsidP="00EB1DCF" w:rsidR="003557F7">
      <w:pPr>
        <w:jc w:val="both"/>
      </w:pPr>
    </w:p>
    <w:p w:rsidRDefault="00EB1DCF" w:rsidP="00EB1DCF" w:rsidR="00EB1DCF" w:rsidRPr="002C004C">
      <w:pPr>
        <w:jc w:val="both"/>
        <w:rPr>
          <w:lang w:eastAsia="hr-HR"/>
        </w:rPr>
      </w:pPr>
      <w:r w:rsidRPr="002C004C">
        <w:t xml:space="preserve">Trgovački sud u Zagrebu, po sucu Nikoli Ribarić, u stečajnom postupku nad dužnikom </w:t>
      </w:r>
      <w:proofErr w:type="spellStart"/>
      <w:r w:rsidRPr="002C004C">
        <w:t>RUKLIĆ</w:t>
      </w:r>
      <w:proofErr w:type="spellEnd"/>
      <w:r w:rsidRPr="002C004C">
        <w:t xml:space="preserve"> j. d. o. o. u stečaju, Zagreb, Ante Topića Mimare </w:t>
      </w:r>
      <w:proofErr w:type="spellStart"/>
      <w:r w:rsidRPr="002C004C">
        <w:t>18</w:t>
      </w:r>
      <w:proofErr w:type="spellEnd"/>
      <w:r w:rsidRPr="002C004C">
        <w:t xml:space="preserve">, </w:t>
      </w:r>
      <w:proofErr w:type="spellStart"/>
      <w:r w:rsidRPr="002C004C">
        <w:t>OIB</w:t>
      </w:r>
      <w:proofErr w:type="spellEnd"/>
      <w:r w:rsidRPr="002C004C">
        <w:t xml:space="preserve"> </w:t>
      </w:r>
      <w:proofErr w:type="spellStart"/>
      <w:r w:rsidRPr="002C004C">
        <w:t>87512433989</w:t>
      </w:r>
      <w:proofErr w:type="spellEnd"/>
      <w:r w:rsidRPr="002C004C">
        <w:t xml:space="preserve">, dana </w:t>
      </w:r>
      <w:proofErr w:type="spellStart"/>
      <w:r w:rsidRPr="002C004C">
        <w:t>30</w:t>
      </w:r>
      <w:proofErr w:type="spellEnd"/>
      <w:r w:rsidRPr="002C004C">
        <w:t>. siječnja 2019. godine</w:t>
      </w:r>
    </w:p>
    <w:p w:rsidRDefault="00EB1DCF" w:rsidP="00D35D34" w:rsidR="00EB1DCF" w:rsidRPr="002C004C">
      <w:pPr>
        <w:jc w:val="both"/>
      </w:pPr>
    </w:p>
    <w:p w:rsidRDefault="001A4976" w:rsidP="001A4976" w:rsidR="001A4976" w:rsidRPr="002C004C">
      <w:pPr>
        <w:jc w:val="center"/>
      </w:pPr>
      <w:r w:rsidRPr="002C004C">
        <w:t>z a k l j u č i o   j e</w:t>
      </w:r>
    </w:p>
    <w:p w:rsidRDefault="001A4976" w:rsidP="001A4976" w:rsidR="001A4976" w:rsidRPr="002C004C">
      <w:pPr>
        <w:jc w:val="center"/>
        <w:rPr>
          <w:b/>
        </w:rPr>
      </w:pPr>
    </w:p>
    <w:p w:rsidRDefault="001A4976" w:rsidP="00A26BDA" w:rsidR="00D35D34">
      <w:pPr>
        <w:ind w:right="-2"/>
        <w:jc w:val="both"/>
      </w:pPr>
      <w:r w:rsidRPr="002C004C">
        <w:t xml:space="preserve">Poziva se </w:t>
      </w:r>
      <w:r w:rsidR="000B7D31">
        <w:t xml:space="preserve">Josip </w:t>
      </w:r>
      <w:proofErr w:type="spellStart"/>
      <w:r w:rsidR="000B7D31">
        <w:t>Ruklić</w:t>
      </w:r>
      <w:proofErr w:type="spellEnd"/>
      <w:r w:rsidR="00B74FE4" w:rsidRPr="002C004C">
        <w:t xml:space="preserve">, Dubrava Samoborska, Dubrava Samoborska 8, </w:t>
      </w:r>
      <w:proofErr w:type="spellStart"/>
      <w:r w:rsidR="00B74FE4" w:rsidRPr="002C004C">
        <w:t>OIB</w:t>
      </w:r>
      <w:proofErr w:type="spellEnd"/>
      <w:r w:rsidR="00B74FE4" w:rsidRPr="002C004C">
        <w:t xml:space="preserve"> </w:t>
      </w:r>
      <w:proofErr w:type="spellStart"/>
      <w:r w:rsidR="00B74FE4" w:rsidRPr="002C004C">
        <w:t>39178008772</w:t>
      </w:r>
      <w:proofErr w:type="spellEnd"/>
      <w:r w:rsidR="00A26BDA" w:rsidRPr="002C004C">
        <w:t xml:space="preserve">, </w:t>
      </w:r>
      <w:r w:rsidR="00321119" w:rsidRPr="002C004C">
        <w:t>da u roku od 8 dana dostavi IBAN</w:t>
      </w:r>
      <w:r w:rsidR="00862051" w:rsidRPr="002C004C">
        <w:t xml:space="preserve"> i poziv na broj</w:t>
      </w:r>
      <w:r w:rsidR="00321119" w:rsidRPr="002C004C">
        <w:t xml:space="preserve">, na koji će se izvršiti povrat predujmljenih </w:t>
      </w:r>
      <w:r w:rsidR="00A26BDA" w:rsidRPr="002C004C">
        <w:t xml:space="preserve">sredstava </w:t>
      </w:r>
      <w:r w:rsidR="00D35D34" w:rsidRPr="002C004C">
        <w:t xml:space="preserve">u iznosu od </w:t>
      </w:r>
      <w:proofErr w:type="spellStart"/>
      <w:r w:rsidR="00D35D34" w:rsidRPr="002C004C">
        <w:t>1</w:t>
      </w:r>
      <w:r w:rsidR="00B74FE4" w:rsidRPr="002C004C">
        <w:t>5</w:t>
      </w:r>
      <w:r w:rsidR="00D35D34" w:rsidRPr="002C004C">
        <w:t>.000</w:t>
      </w:r>
      <w:proofErr w:type="spellEnd"/>
      <w:r w:rsidR="00D35D34" w:rsidRPr="002C004C">
        <w:t>,</w:t>
      </w:r>
      <w:proofErr w:type="spellStart"/>
      <w:r w:rsidR="00D35D34" w:rsidRPr="002C004C">
        <w:t>00</w:t>
      </w:r>
      <w:proofErr w:type="spellEnd"/>
      <w:r w:rsidR="00D35D34" w:rsidRPr="002C004C">
        <w:t xml:space="preserve"> kuna</w:t>
      </w:r>
      <w:r w:rsidR="002C004C">
        <w:t>.</w:t>
      </w:r>
    </w:p>
    <w:p w:rsidRDefault="002C004C" w:rsidP="001A4976" w:rsidR="002C004C">
      <w:pPr>
        <w:jc w:val="center"/>
      </w:pPr>
    </w:p>
    <w:p w:rsidRDefault="001A4976" w:rsidP="001A4976" w:rsidR="001A4976" w:rsidRPr="002C004C">
      <w:pPr>
        <w:jc w:val="center"/>
      </w:pPr>
      <w:r w:rsidRPr="002C004C">
        <w:t>Obrazloženje</w:t>
      </w:r>
    </w:p>
    <w:p w:rsidRDefault="005D1D5B" w:rsidP="005D1D5B" w:rsidR="005D1D5B" w:rsidRPr="002C004C">
      <w:pPr>
        <w:pStyle w:val="Tijeloteksta"/>
        <w:ind w:firstLine="720"/>
      </w:pPr>
    </w:p>
    <w:p w:rsidRDefault="00D81F18" w:rsidP="00D81F18" w:rsidR="00D81F18" w:rsidRPr="002C004C">
      <w:pPr>
        <w:jc w:val="both"/>
      </w:pPr>
      <w:r w:rsidRPr="002C004C">
        <w:t>O</w:t>
      </w:r>
      <w:r w:rsidR="00B74FE4" w:rsidRPr="002C004C">
        <w:t xml:space="preserve">dgovornoj osobi za zastupanje dužnika Josipu </w:t>
      </w:r>
      <w:proofErr w:type="spellStart"/>
      <w:r w:rsidR="00B74FE4" w:rsidRPr="002C004C">
        <w:t>Rukliću</w:t>
      </w:r>
      <w:proofErr w:type="spellEnd"/>
      <w:r w:rsidR="00B74FE4" w:rsidRPr="002C004C">
        <w:t xml:space="preserve">, Dubrava Samoborska, Dubrava Samoborska 8, </w:t>
      </w:r>
      <w:proofErr w:type="spellStart"/>
      <w:r w:rsidR="00B74FE4" w:rsidRPr="002C004C">
        <w:t>OIB</w:t>
      </w:r>
      <w:proofErr w:type="spellEnd"/>
      <w:r w:rsidR="00B74FE4" w:rsidRPr="002C004C">
        <w:t xml:space="preserve"> </w:t>
      </w:r>
      <w:proofErr w:type="spellStart"/>
      <w:r w:rsidR="00B74FE4" w:rsidRPr="002C004C">
        <w:t>39178008772</w:t>
      </w:r>
      <w:proofErr w:type="spellEnd"/>
      <w:r w:rsidRPr="002C004C">
        <w:t xml:space="preserve">, naloženo je 15. rujna 2016. uplatiti dodatni iznos predujma od 5.000,00 kn (petnaest tisuća kuna), na sudski depozit ovog suda broj </w:t>
      </w:r>
      <w:proofErr w:type="spellStart"/>
      <w:r w:rsidRPr="002C004C">
        <w:t>IBAN</w:t>
      </w:r>
      <w:proofErr w:type="spellEnd"/>
      <w:r w:rsidRPr="002C004C">
        <w:t xml:space="preserve">: </w:t>
      </w:r>
      <w:proofErr w:type="spellStart"/>
      <w:r w:rsidRPr="002C004C">
        <w:t>HR9223900011300000460</w:t>
      </w:r>
      <w:proofErr w:type="spellEnd"/>
      <w:r w:rsidRPr="002C004C">
        <w:t xml:space="preserve"> otvoren kod Hrvatske poštanske banke d. d., Zagreb, pozivom na broj 05-289016.</w:t>
      </w:r>
    </w:p>
    <w:p w:rsidRDefault="00D81F18" w:rsidP="00D81F18" w:rsidR="00D81F18" w:rsidRPr="002C004C">
      <w:pPr>
        <w:jc w:val="both"/>
      </w:pPr>
      <w:r w:rsidRPr="002C004C">
        <w:t xml:space="preserve">Josip </w:t>
      </w:r>
      <w:proofErr w:type="spellStart"/>
      <w:r w:rsidRPr="002C004C">
        <w:t>Ruklić</w:t>
      </w:r>
      <w:proofErr w:type="spellEnd"/>
      <w:r w:rsidRPr="002C004C">
        <w:t xml:space="preserve"> uplatio je iznos od 15.000,00 kuna te se isti nalazi na depozitnom računu suda.</w:t>
      </w:r>
    </w:p>
    <w:p w:rsidRDefault="00D81F18" w:rsidP="00D81F18" w:rsidR="00D81F18" w:rsidRPr="002C004C">
      <w:pPr>
        <w:jc w:val="both"/>
      </w:pPr>
      <w:r w:rsidRPr="002C004C">
        <w:t xml:space="preserve">S obzirom da dodatni iznos predujma, koji u stvari predstavlja sredstva za pokriće troškova, nisu utrošena, to je odlučeno kao u izreci zaključka. </w:t>
      </w:r>
    </w:p>
    <w:p w:rsidRDefault="00A26BDA" w:rsidP="00A26BDA" w:rsidR="00A26BDA" w:rsidRPr="002C004C">
      <w:pPr>
        <w:pStyle w:val="Tijeloteksta"/>
        <w:ind w:firstLine="720"/>
      </w:pPr>
      <w:r w:rsidRPr="002C004C">
        <w:t>Slijedom navedenoga odlučeno je kao u izreci.</w:t>
      </w:r>
    </w:p>
    <w:p w:rsidRDefault="00F64A23" w:rsidP="001A4976" w:rsidR="00F64A23" w:rsidRPr="002C004C">
      <w:pPr>
        <w:jc w:val="center"/>
      </w:pPr>
    </w:p>
    <w:p w:rsidRDefault="001A4976" w:rsidP="001A4976" w:rsidR="001A4976" w:rsidRPr="002C004C">
      <w:pPr>
        <w:jc w:val="center"/>
      </w:pPr>
      <w:r w:rsidRPr="002C004C">
        <w:t>U Z</w:t>
      </w:r>
      <w:r w:rsidR="007C14D6" w:rsidRPr="002C004C">
        <w:t>agrebu, 30</w:t>
      </w:r>
      <w:r w:rsidRPr="002C004C">
        <w:t>.</w:t>
      </w:r>
      <w:r w:rsidR="007C14D6" w:rsidRPr="002C004C">
        <w:t xml:space="preserve"> siječnja</w:t>
      </w:r>
      <w:r w:rsidRPr="002C004C">
        <w:t xml:space="preserve"> 201</w:t>
      </w:r>
      <w:r w:rsidR="007C14D6" w:rsidRPr="002C004C">
        <w:t>9</w:t>
      </w:r>
      <w:r w:rsidR="00A26BDA" w:rsidRPr="002C004C">
        <w:t>.</w:t>
      </w:r>
      <w:r w:rsidRPr="002C004C">
        <w:t xml:space="preserve"> </w:t>
      </w:r>
    </w:p>
    <w:p w:rsidRDefault="001A4976" w:rsidP="001A4976" w:rsidR="001A4976" w:rsidRPr="002C004C">
      <w:pPr>
        <w:jc w:val="center"/>
      </w:pPr>
    </w:p>
    <w:p w:rsidRDefault="004F28E2" w:rsidP="000B7D31" w:rsidR="004F28E2" w:rsidRPr="002C004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2C004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446C9" w:rsidP="000B7D31" w:rsidR="004F28E2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5446C9" w:rsidP="000B7D31" w:rsidR="005446C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5446C9" w:rsidP="005446C9" w:rsidR="005446C9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5446C9" w:rsidP="000B7D31" w:rsidR="005446C9" w:rsidRPr="002C004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1A4976" w:rsidP="004F28E2" w:rsidR="001A4976" w:rsidRPr="002C004C">
      <w:pPr>
        <w:pStyle w:val="Podnaslov"/>
        <w:ind w:firstLine="708" w:left="4956"/>
        <w:rPr>
          <w:szCs w:val="24"/>
        </w:rPr>
      </w:pPr>
    </w:p>
    <w:p w:rsidRDefault="001A4976" w:rsidP="001A4976" w:rsidR="001A4976" w:rsidRPr="002C004C"/>
    <w:p w:rsidRDefault="001A4976" w:rsidP="001A4976" w:rsidR="001A4976" w:rsidRPr="002C004C">
      <w:r w:rsidRPr="002C004C">
        <w:t>POUKA O PRAVNOM LIJEKU:</w:t>
      </w:r>
    </w:p>
    <w:p w:rsidRDefault="001A4976" w:rsidP="005446C9" w:rsidR="005446C9" w:rsidRPr="002C004C">
      <w:r w:rsidRPr="002C004C">
        <w:t>Protiv ovog zaključka nije dopuštena žalba ( čl. 11. st. 9. SZ )</w:t>
      </w:r>
    </w:p>
    <w:p w:rsidRDefault="007C14D6" w:rsidP="005446C9" w:rsidR="007C14D6" w:rsidRPr="002C004C">
      <w:pPr>
        <w:ind w:left="720"/>
      </w:pPr>
    </w:p>
    <w:sectPr w:rsidSect="001A4976" w:rsidR="007C14D6" w:rsidRPr="002C004C">
      <w:headerReference w:type="even" r:id="rId10"/>
      <w:headerReference w:type="default" r:id="rId11"/>
      <w:headerReference w:type="firs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441" w:rsidR="00584441">
      <w:r>
        <w:separator/>
      </w:r>
    </w:p>
  </w:endnote>
  <w:endnote w:id="0" w:type="continuationSeparator">
    <w:p w:rsidRDefault="00584441" w:rsidR="00584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441" w:rsidR="00584441">
      <w:r>
        <w:separator/>
      </w:r>
    </w:p>
  </w:footnote>
  <w:footnote w:id="0" w:type="continuationSeparator">
    <w:p w:rsidRDefault="00584441" w:rsidR="00584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63B" w:rsidP="001A4976" w:rsidR="00D676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763B" w:rsidR="00D676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63B" w:rsidP="001A4976" w:rsidR="00D676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46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4E14" w:rsidP="00254E14" w:rsidR="00254E14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72</w:t>
    </w:r>
    <w:proofErr w:type="spellEnd"/>
    <w:r>
      <w:t>. St-</w:t>
    </w:r>
    <w:proofErr w:type="spellStart"/>
    <w:r>
      <w:t>2890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27</w:t>
    </w:r>
    <w:proofErr w:type="spellEnd"/>
  </w:p>
  <w:p w:rsidRDefault="00D6763B" w:rsidP="001A4976" w:rsidR="00D6763B"/>
  <w:p w:rsidRDefault="00D6763B" w:rsidR="00D6763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04C" w:rsidP="002C004C" w:rsidR="002C004C">
    <w:pPr>
      <w:jc w:val="right"/>
    </w:pPr>
    <w:proofErr w:type="spellStart"/>
    <w:r>
      <w:t>72</w:t>
    </w:r>
    <w:proofErr w:type="spellEnd"/>
    <w:r>
      <w:t>. St-</w:t>
    </w:r>
    <w:proofErr w:type="spellStart"/>
    <w:r>
      <w:t>2890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27</w:t>
    </w:r>
    <w:proofErr w:type="spellEnd"/>
  </w:p>
  <w:p w:rsidRDefault="002C004C" w:rsidR="002C004C">
    <w:pPr>
      <w:pStyle w:val="Zaglavlje"/>
    </w:pPr>
  </w:p>
  <w:p w:rsidRDefault="002C004C" w:rsidR="002C00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F4D78CD"/>
    <w:multiLevelType w:val="hybridMultilevel"/>
    <w:tmpl w:val="C1C090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976"/>
    <w:rsid w:val="000B7D31"/>
    <w:rsid w:val="000D1A32"/>
    <w:rsid w:val="001A4976"/>
    <w:rsid w:val="001B2132"/>
    <w:rsid w:val="00254E14"/>
    <w:rsid w:val="002C004C"/>
    <w:rsid w:val="002F77FD"/>
    <w:rsid w:val="00321119"/>
    <w:rsid w:val="003557F7"/>
    <w:rsid w:val="00400AB4"/>
    <w:rsid w:val="004F28E2"/>
    <w:rsid w:val="005446C9"/>
    <w:rsid w:val="00584441"/>
    <w:rsid w:val="00597BF5"/>
    <w:rsid w:val="005D1D5B"/>
    <w:rsid w:val="00752A6A"/>
    <w:rsid w:val="007A182F"/>
    <w:rsid w:val="007C14D6"/>
    <w:rsid w:val="007D3B36"/>
    <w:rsid w:val="007F77A2"/>
    <w:rsid w:val="00862051"/>
    <w:rsid w:val="00994099"/>
    <w:rsid w:val="00A26BDA"/>
    <w:rsid w:val="00AF7AA5"/>
    <w:rsid w:val="00B74FE4"/>
    <w:rsid w:val="00BD2E27"/>
    <w:rsid w:val="00C4729E"/>
    <w:rsid w:val="00C47A9B"/>
    <w:rsid w:val="00D35D34"/>
    <w:rsid w:val="00D6763B"/>
    <w:rsid w:val="00D81F18"/>
    <w:rsid w:val="00DB4333"/>
    <w:rsid w:val="00E4082A"/>
    <w:rsid w:val="00E66D85"/>
    <w:rsid w:val="00E82D27"/>
    <w:rsid w:val="00EB1DCF"/>
    <w:rsid w:val="00F6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497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72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4729E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F64A23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F64A23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2C004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4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6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6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6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6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497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72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4729E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F64A23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F64A23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2C004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4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6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6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6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6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87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741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4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2890</izvorni_sadrzaj>
    <derivirana_varijabla naziv="DomainObject.Predmet.Broj_1">2890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2017.</izvorni_sadrzaj>
    <derivirana_varijabla naziv="DomainObject.Predmet.DatumRjesavanja_1">29.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St-2890/2016</izvorni_sadrzaj>
    <derivirana_varijabla naziv="DomainObject.Predmet.OznakaBroj_1">St-2890/2016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spis greškom zatovren</izvorni_sadrzaj>
    <derivirana_varijabla naziv="DomainObject.Predmet.PrimjedbaSuca_1">spis greškom zatovren</derivirana_varijabla>
  </DomainObject.Predmet.PrimjedbaSuca>
  <DomainObject.Predmet.ProtustrankaFormated>
    <izvorni_sadrzaj>  RUKLIĆ jednostavno društvo s ograničenom odgovornošću za trgovinu i usluge</izvorni_sadrzaj>
    <derivirana_varijabla naziv="DomainObject.Predmet.ProtustrankaFormated_1">  RUKLIĆ jednostavno društvo s ograničenom odgovornošću za trgovinu i usluge</derivirana_varijabla>
  </DomainObject.Predmet.ProtustrankaFormated>
  <DomainObject.Predmet.ProtustrankaFormatedOIB>
    <izvorni_sadrzaj>  RUKLIĆ jednostavno društvo s ograničenom odgovornošću za trgovinu i usluge, OIB 87512433989</izvorni_sadrzaj>
    <derivirana_varijabla naziv="DomainObject.Predmet.ProtustrankaFormatedOIB_1">  RUKLIĆ jednostavno društvo s ograničenom odgovornošću za trgovinu i usluge, OIB 87512433989</derivirana_varijabla>
  </DomainObject.Predmet.ProtustrankaFormatedOIB>
  <DomainObject.Predmet.ProtustrankaFormatedWithAdress>
    <izvorni_sadrzaj> RUKLIĆ jednostavno društvo s ograničenom odgovornošću za trgovinu i usluge, Ante Topića Mimare 18, 10000 Zagreb</izvorni_sadrzaj>
    <derivirana_varijabla naziv="DomainObject.Predmet.ProtustrankaFormatedWithAdress_1"> RUKLIĆ jednostavno društvo s ograničenom odgovornošću za trgovinu i usluge, Ante Topića Mimare 18, 10000 Zagreb</derivirana_varijabla>
  </DomainObject.Predmet.ProtustrankaFormatedWithAdress>
  <DomainObject.Predmet.ProtustrankaFormatedWithAdressOIB>
    <izvorni_sadrzaj> RUKLIĆ jednostavno društvo s ograničenom odgovornošću za trgovinu i usluge, OIB 87512433989, Ante Topića Mimare 18, 10000 Zagreb</izvorni_sadrzaj>
    <derivirana_varijabla naziv="DomainObject.Predmet.ProtustrankaFormatedWithAdressOIB_1"> RUKLIĆ jednostavno društvo s ograničenom odgovornošću za trgovinu i usluge, OIB 87512433989, Ante Topića Mimare 18, 10000 Zagreb</derivirana_varijabla>
  </DomainObject.Predmet.ProtustrankaFormatedWithAdressOIB>
  <DomainObject.Predmet.ProtustrankaWithAdress>
    <izvorni_sadrzaj>RUKLIĆ jednostavno društvo s ograničenom odgovornošću za trgovinu i usluge Ante Topića Mimare 18, 10000 Zagreb</izvorni_sadrzaj>
    <derivirana_varijabla naziv="DomainObject.Predmet.ProtustrankaWithAdress_1">RUKLIĆ jednostavno društvo s ograničenom odgovornošću za trgovinu i usluge Ante Topića Mimare 18, 10000 Zagreb</derivirana_varijabla>
  </DomainObject.Predmet.ProtustrankaWithAdress>
  <DomainObject.Predmet.ProtustrankaWithAdressOIB>
    <izvorni_sadrzaj>RUKLIĆ jednostavno društvo s ograničenom odgovornošću za trgovinu i usluge, OIB 87512433989, Ante Topića Mimare 18, 10000 Zagreb</izvorni_sadrzaj>
    <derivirana_varijabla naziv="DomainObject.Predmet.ProtustrankaWithAdressOIB_1">RUKLIĆ jednostavno društvo s ograničenom odgovornošću za trgovinu i usluge, OIB 87512433989, Ante Topića Mimare 18, 10000 Zagreb</derivirana_varijabla>
  </DomainObject.Predmet.ProtustrankaWithAdressOIB>
  <DomainObject.Predmet.ProtustrankaNazivFormated>
    <izvorni_sadrzaj>RUKLIĆ jednostavno društvo s ograničenom odgovornošću za trgovinu i usluge</izvorni_sadrzaj>
    <derivirana_varijabla naziv="DomainObject.Predmet.ProtustrankaNazivFormated_1">RUKLIĆ jednostavno društvo s ograničenom odgovornošću za trgovinu i usluge</derivirana_varijabla>
  </DomainObject.Predmet.ProtustrankaNazivFormated>
  <DomainObject.Predmet.ProtustrankaNazivFormatedOIB>
    <izvorni_sadrzaj>RUKLIĆ jednostavno društvo s ograničenom odgovornošću za trgovinu i usluge, OIB 87512433989</izvorni_sadrzaj>
    <derivirana_varijabla naziv="DomainObject.Predmet.ProtustrankaNazivFormatedOIB_1">RUKLIĆ jednostavno društvo s ograničenom odgovornošću za trgovinu i usluge, OIB 87512433989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Ruklić; vjerovnici</izvorni_sadrzaj>
    <derivirana_varijabla naziv="DomainObject.Predmet.StrankaFormated_1">  FINA Regionalni centar Zagreb; Josip Ruklić; vjerovnici</derivirana_varijabla>
  </DomainObject.Predmet.StrankaFormated>
  <DomainObject.Predmet.StrankaFormatedOIB>
    <izvorni_sadrzaj>  FINA Regionalni centar Zagreb, OIB 85821130368; Josip Ruklić, OIB 39178008772; vjerovnici</izvorni_sadrzaj>
    <derivirana_varijabla naziv="DomainObject.Predmet.StrankaFormatedOIB_1">  FINA Regionalni centar Zagreb, OIB 85821130368; Josip Ruklić, OIB 39178008772; vjerovnici</derivirana_varijabla>
  </DomainObject.Predmet.StrankaFormatedOIB>
  <DomainObject.Predmet.StrankaFormatedWithAdress>
    <izvorni_sadrzaj> FINA Regionalni centar Zagreb, Trg svibanjskih žrtava 1995. br. 1, 10000 Zagreb; Josip Ruklić, Dubrava Samoborska 8, 10430 Dubrava Samoborska; vjerovnici</izvorni_sadrzaj>
    <derivirana_varijabla naziv="DomainObject.Predmet.StrankaFormatedWithAdress_1"> FINA Regionalni centar Zagreb, Trg svibanjskih žrtava 1995. br. 1, 10000 Zagreb; Josip Ruklić, Dubrava Samoborska 8, 10430 Dubrava Samoborska; vjerovnici</derivirana_varijabla>
  </DomainObject.Predmet.StrankaFormatedWithAdress>
  <DomainObject.Predmet.StrankaFormatedWithAdressOIB>
    <izvorni_sadrzaj> FINA Regionalni centar Zagreb, OIB 85821130368, Trg svibanjskih žrtava 1995. br. 1, 10000 Zagreb; Josip Ruklić, OIB 39178008772, Dubrava Samoborska 8, 10430 Dubrava Samoborska; vjerovnici</izvorni_sadrzaj>
    <derivirana_varijabla naziv="DomainObject.Predmet.StrankaFormatedWithAdressOIB_1"> FINA Regionalni centar Zagreb, OIB 85821130368, Trg svibanjskih žrtava 1995. br. 1, 10000 Zagreb; Josip Ruklić, OIB 39178008772, Dubrava Samoborska 8, 10430 Dubrava Samoborska; vjerovnici</derivirana_varijabla>
  </DomainObject.Predmet.StrankaFormatedWithAdressOIB>
  <DomainObject.Predmet.StrankaWithAdress>
    <izvorni_sadrzaj>FINA Regionalni centar Zagreb Trg svibanjskih žrtava 1995. br. 1,10000 Zagreb,Josip Ruklić Dubrava Samoborska 8,10430 Dubrava Samoborska,vjerovnici </izvorni_sadrzaj>
    <derivirana_varijabla naziv="DomainObject.Predmet.StrankaWithAdress_1">FINA Regionalni centar Zagreb Trg svibanjskih žrtava 1995. br. 1,10000 Zagreb,Josip Ruklić Dubrava Samoborska 8,10430 Dubrava Samoborska,vjerovnici </derivirana_varijabla>
  </DomainObject.Predmet.StrankaWithAdress>
  <DomainObject.Predmet.StrankaWithAdressOIB>
    <izvorni_sadrzaj>FINA Regionalni centar Zagreb, OIB 85821130368, Trg svibanjskih žrtava 1995. br. 1,10000 Zagreb,Josip Ruklić, OIB 39178008772, Dubrava Samoborska 8,10430 Dubrava Samoborska,vjerovnici</izvorni_sadrzaj>
    <derivirana_varijabla naziv="DomainObject.Predmet.StrankaWithAdressOIB_1">FINA Regionalni centar Zagreb, OIB 85821130368, Trg svibanjskih žrtava 1995. br. 1,10000 Zagreb,Josip Ruklić, OIB 39178008772, Dubrava Samoborska 8,10430 Dubrava Samoborska,vjerovnici</derivirana_varijabla>
  </DomainObject.Predmet.StrankaWithAdressOIB>
  <DomainObject.Predmet.StrankaNazivFormated>
    <izvorni_sadrzaj>FINA Regionalni centar Zagreb,Josip Ruklić,vjerovnici</izvorni_sadrzaj>
    <derivirana_varijabla naziv="DomainObject.Predmet.StrankaNazivFormated_1">FINA Regionalni centar Zagreb,Josip Ruklić,vjerovnici</derivirana_varijabla>
  </DomainObject.Predmet.StrankaNazivFormated>
  <DomainObject.Predmet.StrankaNazivFormatedOIB>
    <izvorni_sadrzaj>FINA Regionalni centar Zagreb, OIB 85821130368,Josip Ruklić, OIB 39178008772,vjerovnici</izvorni_sadrzaj>
    <derivirana_varijabla naziv="DomainObject.Predmet.StrankaNazivFormatedOIB_1">FINA Regionalni centar Zagreb, OIB 85821130368,Josip Ruklić, OIB 39178008772,vjerovnici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Josip Ruklić</item>
      <item>vjerovnici</item>
    </izvorni_sadrzaj>
    <derivirana_varijabla naziv="DomainObject.Predmet.StrankaListFormated_1">
      <item>FINA Regionalni centar Zagreb</item>
      <item>Josip Ruklić</item>
      <item>vjerovnici</item>
    </derivirana_varijabla>
  </DomainObject.Predmet.StrankaListFormated>
  <DomainObject.Predmet.StrankaListFormatedOIB>
    <izvorni_sadrzaj>
      <item>FINA Regionalni centar Zagreb, OIB 85821130368</item>
      <item>Josip Ruklić, OIB 39178008772</item>
      <item>vjerovnici</item>
    </izvorni_sadrzaj>
    <derivirana_varijabla naziv="DomainObject.Predmet.StrankaListFormatedOIB_1">
      <item>FINA Regionalni centar Zagreb, OIB 85821130368</item>
      <item>Josip Ruklić, OIB 39178008772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Ruklić, Dubrava Samoborska 8, 10430 Dubrava Samoborska</item>
      <item>vjerovnici</item>
    </izvorni_sadrzaj>
    <derivirana_varijabla naziv="DomainObject.Predmet.StrankaListFormatedWithAdress_1">
      <item>FINA Regionalni centar Zagreb, Trg svibanjskih žrtava 1995. br. 1, 10000 Zagreb</item>
      <item>Josip Ruklić, Dubrava Samoborska 8, 10430 Dubrava Samoborska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Ruklić, OIB 39178008772, Dubrava Samoborska 8, 10430 Dubrava Samoborska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Josip Ruklić, OIB 39178008772, Dubrava Samoborska 8, 10430 Dubrava Samoborska</item>
      <item>vjerovnici</item>
    </derivirana_varijabla>
  </DomainObject.Predmet.StrankaListFormatedWithAdressOIB>
  <DomainObject.Predmet.StrankaListNazivFormated>
    <izvorni_sadrzaj>
      <item>FINA Regionalni centar Zagreb</item>
      <item>Josip Ruklić</item>
      <item>vjerovnici</item>
    </izvorni_sadrzaj>
    <derivirana_varijabla naziv="DomainObject.Predmet.StrankaListNazivFormated_1">
      <item>FINA Regionalni centar Zagreb</item>
      <item>Josip Ruklić</item>
      <item>vjerovnici</item>
    </derivirana_varijabla>
  </DomainObject.Predmet.StrankaListNazivFormated>
  <DomainObject.Predmet.StrankaListNazivFormatedOIB>
    <izvorni_sadrzaj>
      <item>FINA Regionalni centar Zagreb, OIB 85821130368</item>
      <item>Josip Ruklić, OIB 39178008772</item>
      <item>vjerovnici</item>
    </izvorni_sadrzaj>
    <derivirana_varijabla naziv="DomainObject.Predmet.StrankaListNazivFormatedOIB_1">
      <item>FINA Regionalni centar Zagreb, OIB 85821130368</item>
      <item>Josip Ruklić, OIB 39178008772</item>
      <item>vjerovnici</item>
    </derivirana_varijabla>
  </DomainObject.Predmet.StrankaListNazivFormatedOIB>
  <DomainObject.Predmet.ProtuStrankaListFormated>
    <izvorni_sadrzaj>
      <item>RUKLIĆ jednostavno društvo s ograničenom odgovornošću za trgovinu i usluge</item>
    </izvorni_sadrzaj>
    <derivirana_varijabla naziv="DomainObject.Predmet.ProtuStrankaListFormated_1">
      <item>RUKLIĆ jednostavno društvo s ograničenom odgovornošću za trgovinu i usluge</item>
    </derivirana_varijabla>
  </DomainObject.Predmet.ProtuStrankaListFormated>
  <DomainObject.Predmet.ProtuStrankaListFormatedOIB>
    <izvorni_sadrzaj>
      <item>RUKLIĆ jednostavno društvo s ograničenom odgovornošću za trgovinu i usluge, OIB 87512433989</item>
    </izvorni_sadrzaj>
    <derivirana_varijabla naziv="DomainObject.Predmet.ProtuStrankaListFormatedOIB_1">
      <item>RUKLIĆ jednostavno društvo s ograničenom odgovornošću za trgovinu i usluge, OIB 87512433989</item>
    </derivirana_varijabla>
  </DomainObject.Predmet.ProtuStrankaListFormatedOIB>
  <DomainObject.Predmet.ProtuStrankaListFormatedWithAdress>
    <izvorni_sadrzaj>
      <item>RUKLIĆ jednostavno društvo s ograničenom odgovornošću za trgovinu i usluge, Ante Topića Mimare 18, 10000 Zagreb</item>
    </izvorni_sadrzaj>
    <derivirana_varijabla naziv="DomainObject.Predmet.ProtuStrankaListFormatedWithAdress_1">
      <item>RUKLIĆ jednostavno društvo s ograničenom odgovornošću za trgovinu i usluge, Ante Topića Mimare 18, 10000 Zagreb</item>
    </derivirana_varijabla>
  </DomainObject.Predmet.ProtuStrankaListFormatedWithAdress>
  <DomainObject.Predmet.ProtuStrankaListFormatedWithAdressOIB>
    <izvorni_sadrzaj>
      <item>RUKLIĆ jednostavno društvo s ograničenom odgovornošću za trgovinu i usluge, OIB 87512433989, Ante Topića Mimare 18, 10000 Zagreb</item>
    </izvorni_sadrzaj>
    <derivirana_varijabla naziv="DomainObject.Predmet.ProtuStrankaListFormatedWithAdressOIB_1">
      <item>RUKLIĆ jednostavno društvo s ograničenom odgovornošću za trgovinu i usluge, OIB 87512433989, Ante Topića Mimare 18, 10000 Zagreb</item>
    </derivirana_varijabla>
  </DomainObject.Predmet.ProtuStrankaListFormatedWithAdressOIB>
  <DomainObject.Predmet.ProtuStrankaListNazivFormated>
    <izvorni_sadrzaj>
      <item>RUKLIĆ jednostavno društvo s ograničenom odgovornošću za trgovinu i usluge</item>
    </izvorni_sadrzaj>
    <derivirana_varijabla naziv="DomainObject.Predmet.ProtuStrankaListNazivFormated_1">
      <item>RUKLIĆ jednostavno društvo s ograničenom odgovornošću za trgovinu i usluge</item>
    </derivirana_varijabla>
  </DomainObject.Predmet.ProtuStrankaListNazivFormated>
  <DomainObject.Predmet.ProtuStrankaListNazivFormatedOIB>
    <izvorni_sadrzaj>
      <item>RUKLIĆ jednostavno društvo s ograničenom odgovornošću za trgovinu i usluge, OIB 87512433989</item>
    </izvorni_sadrzaj>
    <derivirana_varijabla naziv="DomainObject.Predmet.ProtuStrankaListNazivFormatedOIB_1">
      <item>RUKLIĆ jednostavno društvo s ograničenom odgovornošću za trgovinu i usluge, OIB 87512433989</item>
    </derivirana_varijabla>
  </DomainObject.Predmet.ProtuStrankaListNazivFormatedOIB>
  <DomainObject.Predmet.OstaliListFormated>
    <izvorni_sadrzaj>
      <item>Josip Ruklić</item>
      <item>Saša Stipić</item>
    </izvorni_sadrzaj>
    <derivirana_varijabla naziv="DomainObject.Predmet.OstaliListFormated_1">
      <item>Josip Ruklić</item>
      <item>Saša Stipić</item>
    </derivirana_varijabla>
  </DomainObject.Predmet.OstaliListFormated>
  <DomainObject.Predmet.OstaliListFormatedOIB>
    <izvorni_sadrzaj>
      <item>Josip Ruklić, OIB 39178008772</item>
      <item>Saša Stipić, OIB 97773150091</item>
    </izvorni_sadrzaj>
    <derivirana_varijabla naziv="DomainObject.Predmet.OstaliListFormatedOIB_1">
      <item>Josip Ruklić, OIB 39178008772</item>
      <item>Saša Stipić, OIB 97773150091</item>
    </derivirana_varijabla>
  </DomainObject.Predmet.OstaliListFormatedOIB>
  <DomainObject.Predmet.OstaliListFormatedWithAdress>
    <izvorni_sadrzaj>
      <item>Josip Ruklić, Dubrava Samoborska 8, 10430 Dubrava Samoborska</item>
      <item>Saša Stipić, Ladislava Štritofa 14, 10000 Zagreb</item>
    </izvorni_sadrzaj>
    <derivirana_varijabla naziv="DomainObject.Predmet.OstaliListFormatedWithAdress_1">
      <item>Josip Ruklić, Dubrava Samoborska 8, 10430 Dubrava Samoborska</item>
      <item>Saša Stipić, Ladislava Štritofa 14, 10000 Zagreb</item>
    </derivirana_varijabla>
  </DomainObject.Predmet.OstaliListFormatedWithAdress>
  <DomainObject.Predmet.OstaliListFormatedWithAdressOIB>
    <izvorni_sadrzaj>
      <item>Josip Ruklić, OIB 39178008772, Dubrava Samoborska 8, 10430 Dubrava Samoborska</item>
      <item>Saša Stipić, OIB 97773150091, Ladislava Štritofa 14, 10000 Zagreb</item>
    </izvorni_sadrzaj>
    <derivirana_varijabla naziv="DomainObject.Predmet.OstaliListFormatedWithAdressOIB_1">
      <item>Josip Ruklić, OIB 39178008772, Dubrava Samoborska 8, 10430 Dubrava Samoborska</item>
      <item>Saša Stipić, OIB 97773150091, Ladislava Štritofa 14, 10000 Zagreb</item>
    </derivirana_varijabla>
  </DomainObject.Predmet.OstaliListFormatedWithAdressOIB>
  <DomainObject.Predmet.OstaliListNazivFormated>
    <izvorni_sadrzaj>
      <item>Josip Ruklić</item>
      <item>Saša Stipić</item>
    </izvorni_sadrzaj>
    <derivirana_varijabla naziv="DomainObject.Predmet.OstaliListNazivFormated_1">
      <item>Josip Ruklić</item>
      <item>Saša Stipić</item>
    </derivirana_varijabla>
  </DomainObject.Predmet.OstaliListNazivFormated>
  <DomainObject.Predmet.OstaliListNazivFormatedOIB>
    <izvorni_sadrzaj>
      <item>Josip Ruklić, OIB 39178008772</item>
      <item>Saša Stipić, OIB 97773150091</item>
    </izvorni_sadrzaj>
    <derivirana_varijabla naziv="DomainObject.Predmet.OstaliListNazivFormatedOIB_1">
      <item>Josip Ruklić, OIB 39178008772</item>
      <item>Saša Stipić, OIB 97773150091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RUKLIĆ jednostavno društvo s ograničenom odgovornošću za trgovinu i usluge</izvorni_sadrzaj>
    <derivirana_varijabla naziv="DomainObject.Predmet.ProtustrankaIDrugi_1">RUKLIĆ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RUKLIĆ jednostavno društvo s ograničenom odgovornošću za trgovinu i usluge, OIB 87512433989, Ante Topića Mimare 18, 10000 Zagreb</izvorni_sadrzaj>
    <derivirana_varijabla naziv="DomainObject.Predmet.ProtustrankaIDrugiAdressOIB_1">RUKLIĆ jednostavno društvo s ograničenom odgovornošću za trgovinu i usluge, OIB 87512433989, Ante Topića Mimare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2017.</izvorni_sadrzaj>
    <derivirana_varijabla naziv="DomainObject.Predmet.OdlukaRjesenje.DatumDonosenjaOdluke_1">29. ožujka 2017.</derivirana_varijabla>
  </DomainObject.Predmet.OdlukaRjesenje.DatumDonosenjaOdluke>
  <DomainObject.Predmet.OdlukaRjesenje.DatumPravomocnosti>
    <izvorni_sadrzaj>15. travnja 2017.</izvorni_sadrzaj>
    <derivirana_varijabla naziv="DomainObject.Predmet.OdlukaRjesenje.DatumPravomocnosti_1">15. travnja 2017.</derivirana_varijabla>
  </DomainObject.Predmet.OdlukaRjesenje.DatumPravomocnosti>
  <DomainObject.Predmet.OdlukaRjesenje.Oznaka>
    <izvorni_sadrzaj>St-2890/2016-21</izvorni_sadrzaj>
    <derivirana_varijabla naziv="DomainObject.Predmet.OdlukaRjesenje.Oznaka_1">St-2890/2016-21</derivirana_varijabla>
  </DomainObject.Predmet.OdlukaRjesenje.Oznaka>
  <DomainObject.Predmet.SudioniciListNaziv>
    <izvorni_sadrzaj>
      <item>FINA Regionalni centar Zagreb</item>
      <item>RUKLIĆ jednostavno društvo s ograničenom odgovornošću za trgovinu i usluge</item>
      <item>Josip Ruklić</item>
      <item>Josip Ruklić</item>
      <item>vjerovnici</item>
      <item>Saša Stipić</item>
    </izvorni_sadrzaj>
    <derivirana_varijabla naziv="DomainObject.Predmet.SudioniciListNaziv_1">
      <item>FINA Regionalni centar Zagreb</item>
      <item>RUKLIĆ jednostavno društvo s ograničenom odgovornošću za trgovinu i usluge</item>
      <item>Josip Ruklić</item>
      <item>Josip Ruklić</item>
      <item>vjerovnici</item>
      <item>Saša Stipić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RUKLIĆ jednostavno društvo s ograničenom odgovornošću za trgovinu i usluge, OIB 87512433989, Ante Topića Mimare 18,10000 Zagreb</item>
      <item>Josip Ruklić, OIB 39178008772, Dubrava Samoborska 8,10430 Dubrava Samoborska</item>
      <item>Josip Ruklić, OIB 39178008772, Dubrava Samoborska 8,10430 Dubrava Samoborska</item>
      <item>vjerovnici</item>
      <item>Saša Stipić, OIB 97773150091, Ladislava Štritofa 14,10000 Zagreb</item>
    </izvorni_sadrzaj>
    <derivirana_varijabla naziv="DomainObject.Predmet.SudioniciListAdressOIB_1">
      <item>FINA Regionalni centar Zagreb, OIB 85821130368, Trg svibanjskih žrtava 1995. br. 1,10000 Zagreb</item>
      <item>RUKLIĆ jednostavno društvo s ograničenom odgovornošću za trgovinu i usluge, OIB 87512433989, Ante Topića Mimare 18,10000 Zagreb</item>
      <item>Josip Ruklić, OIB 39178008772, Dubrava Samoborska 8,10430 Dubrava Samoborska</item>
      <item>Josip Ruklić, OIB 39178008772, Dubrava Samoborska 8,10430 Dubrava Samoborska</item>
      <item>vjerovnici</item>
      <item>Saša Stipić, OIB 97773150091, Ladislava Štritofa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87512433989</item>
      <item>, OIB 39178008772</item>
      <item>, OIB 39178008772</item>
      <item>, OIB null</item>
      <item>, OIB 97773150091</item>
    </izvorni_sadrzaj>
    <derivirana_varijabla naziv="DomainObject.Predmet.SudioniciListNazivOIB_1">
      <item>, OIB 85821130368</item>
      <item>, OIB 87512433989</item>
      <item>, OIB 39178008772</item>
      <item>, OIB 39178008772</item>
      <item>, OIB null</item>
      <item>, OIB 97773150091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2017.</izvorni_sadrzaj>
    <derivirana_varijabla naziv="DomainObject.Predmet.DatumZadnjeOdrzaneSudskeRadnje_1">24. siječnja 2017.</derivirana_varijabla>
  </DomainObject.Predmet.DatumZadnjeOdrzaneSudskeRadnje>
  <DomainObject.PredzadnjaOdlukaIzPredmeta.DatumDonosenjaOdluke>
    <izvorni_sadrzaj>24. siječnja 2017.</izvorni_sadrzaj>
    <derivirana_varijabla naziv="DomainObject.PredzadnjaOdlukaIzPredmeta.DatumDonosenjaOdluke_1">24. siječnja 2017.</derivirana_varijabla>
  </DomainObject.PredzadnjaOdlukaIzPredmeta.DatumDonosenjaOdluke>
  <DomainObject.PredzadnjaOdlukaIzPredmeta.Oznaka>
    <izvorni_sadrzaj>St-2890/2016-19</izvorni_sadrzaj>
    <derivirana_varijabla naziv="DomainObject.PredzadnjaOdlukaIzPredmeta.Oznaka_1">St-2890/2016-19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1163</properties:Characters>
  <properties:Lines>43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2019-01-30T12:53:00Z</dcterms:created>
  <dc:creator>nribaric</dc:creator>
  <cp:lastModifiedBy>Maja Hajtek</cp:lastModifiedBy>
  <cp:lastPrinted>2019-01-30T13:10:00Z</cp:lastPrinted>
  <dcterms:modified xmlns:xsi="http://www.w3.org/2001/XMLSchema-instance" xsi:type="dcterms:W3CDTF">2019-01-30T13:10:00Z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dostavu podataka radi povrata predujma 30.1.2019. ruklić.docx)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