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a7b9" w14:paraId="ff7a7b9" w:rsidRDefault="00113C82" w:rsidP="00113C82" w:rsidR="00113C82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00C" w:rsidP="00E1070E" w:rsidR="00E1070E" w:rsidRPr="00EA7A7D">
      <w:r>
        <w:t xml:space="preserve">   </w:t>
      </w:r>
      <w:r w:rsidR="00E1070E" w:rsidRPr="00EA7A7D">
        <w:t xml:space="preserve"> </w:t>
      </w:r>
      <w:r w:rsidRPr="00EA7A7D">
        <w:t xml:space="preserve">Republika Hrvatska </w:t>
      </w:r>
    </w:p>
    <w:p w:rsidRDefault="0019400C" w:rsidP="00E1070E" w:rsidR="00E1070E" w:rsidRPr="00EA7A7D">
      <w:r>
        <w:t>Trgovački sud u</w:t>
      </w:r>
      <w:r w:rsidRPr="00EA7A7D">
        <w:t xml:space="preserve"> Zagrebu</w:t>
      </w:r>
    </w:p>
    <w:p w:rsidRDefault="0019400C" w:rsidP="00E1070E" w:rsidR="00E1070E" w:rsidRPr="00832E83">
      <w:r>
        <w:t xml:space="preserve">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774464">
        <w:t xml:space="preserve">               </w:t>
      </w:r>
      <w:r w:rsidR="00E1070E" w:rsidRPr="00EA7A7D">
        <w:t>66</w:t>
      </w:r>
      <w:r w:rsidR="00E1070E" w:rsidRPr="00832E83">
        <w:t xml:space="preserve"> St-</w:t>
      </w:r>
      <w:r w:rsidR="00897810">
        <w:t>1</w:t>
      </w:r>
      <w:r w:rsidR="00D34AFF">
        <w:t>066</w:t>
      </w:r>
      <w:r w:rsidR="00E1070E" w:rsidRPr="00832E83">
        <w:t>/</w:t>
      </w:r>
      <w:r w:rsidR="00E1070E">
        <w:t>1</w:t>
      </w:r>
      <w:r w:rsidR="00D34AFF">
        <w:t>4</w:t>
      </w:r>
    </w:p>
    <w:p w:rsidRDefault="000F0994" w:rsidP="00E1070E" w:rsidR="000F0994">
      <w:pPr>
        <w:jc w:val="center"/>
        <w:rPr>
          <w:b/>
        </w:rPr>
      </w:pPr>
    </w:p>
    <w:p w:rsidRDefault="00117644" w:rsidP="00E1070E" w:rsidR="000F0994" w:rsidRPr="00117644">
      <w:pPr>
        <w:jc w:val="center"/>
      </w:pPr>
      <w:r w:rsidRPr="00117644">
        <w:t>R E P U B L I K A   H R V A T S K A</w:t>
      </w:r>
    </w:p>
    <w:p w:rsidRDefault="00E1070E" w:rsidP="00E1070E" w:rsidR="00E1070E" w:rsidRPr="00117644">
      <w:pPr>
        <w:jc w:val="center"/>
      </w:pPr>
      <w:r w:rsidRPr="00117644">
        <w:t>R J E Š E N</w:t>
      </w:r>
      <w:r w:rsidR="00117644" w:rsidRPr="00117644">
        <w:t xml:space="preserve"> </w:t>
      </w:r>
      <w:r w:rsidRPr="00117644">
        <w:t xml:space="preserve">J E  </w:t>
      </w:r>
    </w:p>
    <w:p w:rsidRDefault="00E1070E" w:rsidP="006C7D8F" w:rsidR="00E1070E" w:rsidRPr="00903C04">
      <w:pPr>
        <w:jc w:val="center"/>
      </w:pPr>
      <w:r w:rsidRPr="00903C04">
        <w:t xml:space="preserve"> </w:t>
      </w:r>
    </w:p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D34AFF" w:rsidRPr="00D34AFF">
        <w:t>TEHNOFORTE d.o.o. za građenje, trgovinu i usluge u stečaju, Zagreb, Dolovska 34, MBS:080685136, OIB:27651267549</w:t>
      </w:r>
      <w:r w:rsidR="00B65CC0" w:rsidRPr="00B65CC0">
        <w:t>,</w:t>
      </w:r>
      <w:r w:rsidR="00774464">
        <w:t xml:space="preserve"> </w:t>
      </w:r>
      <w:r w:rsidR="009076AB">
        <w:t>28</w:t>
      </w:r>
      <w:r w:rsidR="00B65CC0" w:rsidRPr="00B65CC0">
        <w:t xml:space="preserve">. </w:t>
      </w:r>
      <w:r w:rsidR="00897810">
        <w:t>rujna</w:t>
      </w:r>
      <w:r w:rsidR="00B65CC0" w:rsidRPr="00B65CC0">
        <w:t xml:space="preserve"> 201</w:t>
      </w:r>
      <w:r w:rsidR="00960589">
        <w:t>6</w:t>
      </w:r>
      <w:r w:rsidR="00B65CC0" w:rsidRPr="00B65CC0">
        <w:t>.</w:t>
      </w:r>
    </w:p>
    <w:p w:rsidRDefault="000F0994" w:rsidP="00E1070E" w:rsidR="000F0994">
      <w:pPr>
        <w:jc w:val="both"/>
      </w:pPr>
    </w:p>
    <w:p w:rsidRDefault="00A86461" w:rsidP="00D870C1" w:rsidR="00B45E5E" w:rsidRPr="00117644">
      <w:pPr>
        <w:jc w:val="center"/>
      </w:pPr>
      <w:r w:rsidRPr="00117644">
        <w:t xml:space="preserve">r  i  j  e  š  i  o </w:t>
      </w:r>
      <w:r w:rsidR="006533EF" w:rsidRPr="00117644">
        <w:t xml:space="preserve"> </w:t>
      </w:r>
      <w:r w:rsidRPr="00117644">
        <w:t xml:space="preserve">   j  e</w:t>
      </w:r>
    </w:p>
    <w:p w:rsidRDefault="00B45E5E" w:rsidP="00A74E5C" w:rsidR="00B45E5E">
      <w:pPr>
        <w:jc w:val="both"/>
      </w:pPr>
    </w:p>
    <w:p w:rsidRDefault="00A86461" w:rsidP="009F6BC3" w:rsidR="009F6BC3">
      <w:pPr>
        <w:jc w:val="both"/>
      </w:pPr>
      <w:r w:rsidRPr="00B548BA">
        <w:rPr>
          <w:b/>
        </w:rPr>
        <w:t>I</w:t>
      </w:r>
      <w:r w:rsidR="00B45E5E" w:rsidRPr="00B548BA">
        <w:rPr>
          <w:b/>
        </w:rPr>
        <w:t xml:space="preserve"> </w:t>
      </w:r>
      <w:r w:rsidR="00B45E5E" w:rsidRPr="00C35D2E">
        <w:rPr>
          <w:b/>
        </w:rPr>
        <w:t xml:space="preserve">       </w:t>
      </w:r>
      <w:r w:rsidR="001D1ADF" w:rsidRPr="001D1ADF">
        <w:t xml:space="preserve">Utvrđuje se trošak prodaje </w:t>
      </w:r>
      <w:r w:rsidR="00D34AFF">
        <w:t>pokretnina</w:t>
      </w:r>
      <w:r w:rsidR="00E1070E" w:rsidRPr="00903C04">
        <w:t xml:space="preserve"> u vlasništvu</w:t>
      </w:r>
      <w:r w:rsidR="00E1070E">
        <w:t xml:space="preserve"> </w:t>
      </w:r>
      <w:r w:rsidR="00E1070E" w:rsidRPr="00903C04">
        <w:t>steča</w:t>
      </w:r>
      <w:r w:rsidR="00E1070E">
        <w:t>jnog dužnika</w:t>
      </w:r>
      <w:r w:rsidR="009F6BC3">
        <w:t>:</w:t>
      </w:r>
    </w:p>
    <w:p w:rsidRDefault="00D34AFF" w:rsidP="00D34AFF" w:rsidR="00D34AFF">
      <w:pPr>
        <w:pStyle w:val="Odlomakpopisa"/>
        <w:jc w:val="both"/>
      </w:pPr>
      <w:r>
        <w:t>•</w:t>
      </w:r>
      <w:r>
        <w:tab/>
        <w:t>N3-TERETNI AUTOMOBIL, marke MAN TGA 18.430 4X2 BLS, godina proizvodnje 2005., broj šasije WMAH08ZZ05G176213,</w:t>
      </w:r>
    </w:p>
    <w:p w:rsidRDefault="00D34AFF" w:rsidP="00D34AFF" w:rsidR="00D34AFF">
      <w:pPr>
        <w:pStyle w:val="Odlomakpopisa"/>
        <w:jc w:val="both"/>
      </w:pPr>
      <w:r>
        <w:t>•</w:t>
      </w:r>
      <w:r>
        <w:tab/>
        <w:t>O4-PRIKLJUČNO VOZILO, marke Schmitz ski 24 10.5-SA, godina proizvodnje 2003., broj šasije W09217334X0G22175,</w:t>
      </w:r>
    </w:p>
    <w:p w:rsidRDefault="00D34AFF" w:rsidP="00D34AFF" w:rsidR="00D34AFF">
      <w:pPr>
        <w:pStyle w:val="Odlomakpopisa"/>
        <w:jc w:val="both"/>
      </w:pPr>
      <w:r>
        <w:t>•</w:t>
      </w:r>
      <w:r>
        <w:tab/>
        <w:t xml:space="preserve">N3-TERETNI AUTOMOBIL, marke MAN TGA 18.430 4X2 BLS, godina proizvodnje 2005., broj šasije WMAH08ZZ55G176126, </w:t>
      </w:r>
    </w:p>
    <w:p w:rsidRDefault="00D34AFF" w:rsidP="00E12317" w:rsidR="00D34AFF">
      <w:pPr>
        <w:pStyle w:val="Odlomakpopisa"/>
        <w:jc w:val="both"/>
      </w:pPr>
      <w:r>
        <w:t>•</w:t>
      </w:r>
      <w:r>
        <w:tab/>
        <w:t xml:space="preserve">O4-PRIKLJUČNO VOZILO, marke Schmitz ski 24 10.5-SA, godina proizvodnje 2002., broj šasije W09217334X0G22056, unovčena za iznos od </w:t>
      </w:r>
      <w:r w:rsidRPr="00D34AFF">
        <w:rPr>
          <w:b/>
        </w:rPr>
        <w:t>205.000,00 kn</w:t>
      </w:r>
      <w:r>
        <w:rPr>
          <w:b/>
        </w:rPr>
        <w:t>,</w:t>
      </w:r>
    </w:p>
    <w:p w:rsidRDefault="00B548BA" w:rsidP="00E12317" w:rsidR="00B548BA">
      <w:pPr>
        <w:pStyle w:val="Odlomakpopisa"/>
        <w:jc w:val="both"/>
      </w:pPr>
      <w:r>
        <w:t xml:space="preserve">u iznosu od </w:t>
      </w:r>
      <w:r w:rsidR="00D34AFF" w:rsidRPr="00D34AFF">
        <w:rPr>
          <w:b/>
        </w:rPr>
        <w:t>100.150</w:t>
      </w:r>
      <w:r w:rsidR="00960589" w:rsidRPr="00960589">
        <w:rPr>
          <w:b/>
        </w:rPr>
        <w:t>,</w:t>
      </w:r>
      <w:r w:rsidR="00897810">
        <w:rPr>
          <w:b/>
        </w:rPr>
        <w:t>00</w:t>
      </w:r>
      <w:r w:rsidR="00960589" w:rsidRPr="00960589">
        <w:rPr>
          <w:b/>
        </w:rPr>
        <w:t xml:space="preserve"> kn</w:t>
      </w:r>
      <w:r w:rsidR="00447479" w:rsidRPr="00E12317">
        <w:rPr>
          <w:b/>
        </w:rPr>
        <w:t xml:space="preserve"> </w:t>
      </w:r>
      <w:r>
        <w:t xml:space="preserve">po članku </w:t>
      </w:r>
      <w:r w:rsidR="00897810">
        <w:t>254</w:t>
      </w:r>
      <w:r>
        <w:t xml:space="preserve">. </w:t>
      </w:r>
      <w:r w:rsidR="009F6BC3">
        <w:t>Stečajnog zakona.</w:t>
      </w:r>
    </w:p>
    <w:p w:rsidRDefault="000F0994" w:rsidP="00C211BB" w:rsidR="000F0994">
      <w:pPr>
        <w:jc w:val="both"/>
        <w:rPr>
          <w:b/>
        </w:rPr>
      </w:pPr>
    </w:p>
    <w:p w:rsidRDefault="009F6BC3" w:rsidP="00D6530B" w:rsidR="000A3007">
      <w:pPr>
        <w:jc w:val="both"/>
      </w:pPr>
      <w:r>
        <w:rPr>
          <w:b/>
        </w:rPr>
        <w:t>II</w:t>
      </w:r>
      <w:r w:rsidR="00C57ED9">
        <w:rPr>
          <w:b/>
        </w:rPr>
        <w:tab/>
      </w:r>
      <w:r w:rsidR="00C211BB" w:rsidRPr="00C211BB">
        <w:t xml:space="preserve">Iz iznosa ostvarenog prodajom </w:t>
      </w:r>
      <w:r w:rsidR="00D34AFF">
        <w:t>pokretnina</w:t>
      </w:r>
      <w:r w:rsidR="00C211BB" w:rsidRPr="00C211BB">
        <w:t xml:space="preserve"> u vlasništvu stečajnog dužnika </w:t>
      </w:r>
      <w:r w:rsidR="003D0852">
        <w:t xml:space="preserve">u iznosu od </w:t>
      </w:r>
      <w:r w:rsidR="003D0852" w:rsidRPr="003D0852">
        <w:t xml:space="preserve"> </w:t>
      </w:r>
      <w:r w:rsidR="00D34AFF" w:rsidRPr="00D34AFF">
        <w:rPr>
          <w:b/>
        </w:rPr>
        <w:t>104.850</w:t>
      </w:r>
      <w:r w:rsidR="00623F75" w:rsidRPr="00623F75">
        <w:rPr>
          <w:b/>
        </w:rPr>
        <w:t xml:space="preserve">,00 </w:t>
      </w:r>
      <w:r w:rsidR="003D0852" w:rsidRPr="00623F75">
        <w:rPr>
          <w:b/>
        </w:rPr>
        <w:t>kn</w:t>
      </w:r>
      <w:r w:rsidR="003D0852">
        <w:t>,</w:t>
      </w:r>
      <w:r w:rsidR="00C211BB" w:rsidRPr="00C211BB">
        <w:t xml:space="preserve"> uz odgovarajuću primjenu pravila o ovrsi</w:t>
      </w:r>
      <w:r>
        <w:t xml:space="preserve">, </w:t>
      </w:r>
      <w:r w:rsidR="00C211BB" w:rsidRPr="00C211BB">
        <w:t>namiruj</w:t>
      </w:r>
      <w:r w:rsidR="00623F75">
        <w:t>e</w:t>
      </w:r>
      <w:r w:rsidR="000A3007">
        <w:t xml:space="preserve"> se </w:t>
      </w:r>
      <w:r w:rsidR="00C211BB" w:rsidRPr="00C211BB">
        <w:t>razlučni vjerovni</w:t>
      </w:r>
      <w:r w:rsidR="00623F75">
        <w:t>k</w:t>
      </w:r>
      <w:r w:rsidR="000A3007">
        <w:t xml:space="preserve"> </w:t>
      </w:r>
      <w:r w:rsidR="00D34AFF" w:rsidRPr="00D34AFF">
        <w:t>CREDO BANKA d.d. – u stečaju, Split, Zrinjsko Frankopanska 58, OIB: 94141384086</w:t>
      </w:r>
      <w:r w:rsidR="00D6530B">
        <w:t xml:space="preserve">, na račun  </w:t>
      </w:r>
      <w:r w:rsidR="00D34AFF" w:rsidRPr="00D34AFF">
        <w:t>HR6324850031100278205</w:t>
      </w:r>
      <w:r w:rsidR="00D34AFF">
        <w:t>.</w:t>
      </w:r>
    </w:p>
    <w:p w:rsidRDefault="009F6BC3" w:rsidP="009F6BC3" w:rsidR="009F6BC3">
      <w:pPr>
        <w:jc w:val="both"/>
      </w:pPr>
    </w:p>
    <w:p w:rsidRDefault="009F6BC3" w:rsidP="00A001F1" w:rsidR="009F6BC3">
      <w:pPr>
        <w:jc w:val="both"/>
      </w:pPr>
      <w:r w:rsidRPr="009F6BC3">
        <w:rPr>
          <w:b/>
        </w:rPr>
        <w:t>III</w:t>
      </w:r>
      <w:r>
        <w:t xml:space="preserve"> </w:t>
      </w:r>
      <w:r>
        <w:tab/>
        <w:t xml:space="preserve">Nalaže se </w:t>
      </w:r>
      <w:r w:rsidR="00D34AFF">
        <w:t>stečajnom upravitelju</w:t>
      </w:r>
      <w:r>
        <w:t xml:space="preserve"> u roku od 8 dana po pravomoćnosti ovog rješenja isplatiti razlučn</w:t>
      </w:r>
      <w:r w:rsidR="00623F75">
        <w:t>o</w:t>
      </w:r>
      <w:r>
        <w:t>m vjerovni</w:t>
      </w:r>
      <w:r w:rsidR="00623F75">
        <w:t>ku</w:t>
      </w:r>
      <w:r>
        <w:t xml:space="preserve"> iznos iz točke II ovog rješenja.</w:t>
      </w:r>
    </w:p>
    <w:p w:rsidRDefault="000A3007" w:rsidP="00A001F1" w:rsidR="000A3007">
      <w:pPr>
        <w:jc w:val="both"/>
        <w:rPr>
          <w:b/>
        </w:rPr>
      </w:pPr>
    </w:p>
    <w:p w:rsidRDefault="009834BD" w:rsidP="002B7387" w:rsidR="0018201B">
      <w:pPr>
        <w:ind w:left="360"/>
        <w:jc w:val="center"/>
      </w:pPr>
      <w:r>
        <w:t>Obrazložen</w:t>
      </w:r>
      <w:r w:rsidR="0019400C">
        <w:t>je</w:t>
      </w:r>
    </w:p>
    <w:p w:rsidRDefault="00D34AFF" w:rsidP="002B7387" w:rsidR="00D34AFF" w:rsidRPr="0019400C">
      <w:pPr>
        <w:ind w:left="360"/>
        <w:jc w:val="center"/>
      </w:pPr>
    </w:p>
    <w:p w:rsidRDefault="00D34AFF" w:rsidP="004D6BFB" w:rsidR="00D34AFF" w:rsidRPr="00D34AFF">
      <w:pPr>
        <w:jc w:val="both"/>
      </w:pPr>
      <w:r w:rsidRPr="00D34AFF">
        <w:tab/>
        <w:t xml:space="preserve">U stečajnom postupku nakon provedenih javnih prikupljanja ponuda prodane su pokretnine u vlasništvu stečajnog dužnika. </w:t>
      </w:r>
    </w:p>
    <w:p w:rsidRDefault="00D34AFF" w:rsidP="00D34AFF" w:rsidR="00D34AFF" w:rsidRPr="00D34AFF">
      <w:pPr>
        <w:ind w:firstLine="708"/>
        <w:jc w:val="both"/>
      </w:pPr>
      <w:r w:rsidRPr="00D34AFF">
        <w:t>Sukladno odredbama članka 170. Stečajnog zakona (NN 44/96, 29/99, 129/00, 123/03, 197/03, 187/04, 82/06, 116/10, 25/12 i 133/12 - dalje SZ), a u svezi odredbi  Ovršnog zakona, stečajni upravitelj je zatražio određivanje troška prodaje nekretnina.</w:t>
      </w:r>
    </w:p>
    <w:p w:rsidRDefault="00D34AFF" w:rsidP="00D34AFF" w:rsidR="004D6BFB">
      <w:pPr>
        <w:ind w:firstLine="708"/>
        <w:jc w:val="both"/>
      </w:pPr>
      <w:r w:rsidRPr="00D34AFF">
        <w:t>Na ročištu za određivanje troškova prodaje nekretnine i diobe kupovnine održanom  1</w:t>
      </w:r>
      <w:r>
        <w:t>9</w:t>
      </w:r>
      <w:r w:rsidRPr="00D34AFF">
        <w:t xml:space="preserve">. </w:t>
      </w:r>
      <w:r>
        <w:t>svibnja</w:t>
      </w:r>
      <w:r w:rsidRPr="00D34AFF">
        <w:t xml:space="preserve"> 2016. stečajni upravitelj zatražio je utvrđivanje troškova </w:t>
      </w:r>
      <w:r>
        <w:t>prodaje pokretnina</w:t>
      </w:r>
      <w:r w:rsidRPr="00D34AFF">
        <w:t xml:space="preserve"> te predložio način namirenja razlučnih vjerovnika sukladno podne</w:t>
      </w:r>
      <w:r>
        <w:t>sku koji prileži spisu predmeta</w:t>
      </w:r>
      <w:r w:rsidR="004D6BFB">
        <w:t>.</w:t>
      </w:r>
    </w:p>
    <w:p w:rsidRDefault="00D34AFF" w:rsidP="00D34AFF" w:rsidR="00D34AFF">
      <w:pPr>
        <w:ind w:firstLine="708"/>
        <w:jc w:val="both"/>
      </w:pPr>
      <w:r>
        <w:t>Trošak unovčenja:</w:t>
      </w:r>
    </w:p>
    <w:p w:rsidRDefault="00D34AFF" w:rsidP="00D34AFF" w:rsidR="00D34AFF">
      <w:pPr>
        <w:ind w:firstLine="708"/>
        <w:jc w:val="both"/>
      </w:pPr>
      <w:r>
        <w:t>- paušalni trošak (5% od utrška)..........................10.250,00 kn</w:t>
      </w:r>
    </w:p>
    <w:p w:rsidRDefault="00D34AFF" w:rsidP="00D34AFF" w:rsidR="00D34AFF">
      <w:pPr>
        <w:ind w:firstLine="708"/>
        <w:jc w:val="both"/>
      </w:pPr>
      <w:r>
        <w:lastRenderedPageBreak/>
        <w:t>- PDV 25%...........................................................41.000,00 kn</w:t>
      </w:r>
    </w:p>
    <w:p w:rsidRDefault="00D34AFF" w:rsidP="00D34AFF" w:rsidR="00D34AFF">
      <w:pPr>
        <w:ind w:firstLine="708"/>
        <w:jc w:val="both"/>
      </w:pPr>
      <w:r>
        <w:t>- procjena sudskog vještaka....................................3.500,00 kn</w:t>
      </w:r>
    </w:p>
    <w:p w:rsidRDefault="00D34AFF" w:rsidP="00D34AFF" w:rsidR="00D34AFF">
      <w:pPr>
        <w:ind w:firstLine="708"/>
        <w:jc w:val="both"/>
      </w:pPr>
      <w:r>
        <w:t>- skladištenje vozila..............................................16.800,00 kn</w:t>
      </w:r>
    </w:p>
    <w:p w:rsidRDefault="00D34AFF" w:rsidP="00D34AFF" w:rsidR="00D34AFF">
      <w:pPr>
        <w:ind w:firstLine="708"/>
        <w:jc w:val="both"/>
      </w:pPr>
      <w:r>
        <w:t>- nagrada stečajnom upravitelju u bruto iznosu....28.600,00 kn</w:t>
      </w:r>
    </w:p>
    <w:p w:rsidRDefault="00D34AFF" w:rsidP="00D34AFF" w:rsidR="0018201B" w:rsidRPr="00D34AFF">
      <w:pPr>
        <w:ind w:firstLine="708"/>
        <w:jc w:val="both"/>
      </w:pPr>
      <w:r w:rsidRPr="00D34AFF">
        <w:t>Razlučni vjerovnici nisu pismeno niti usmeno na ročištu prigovorili obračunu troškova te redoslijedu i iznosu namirenja.</w:t>
      </w:r>
    </w:p>
    <w:p w:rsidRDefault="00BE42A6" w:rsidP="00756E34" w:rsidR="00EE4523" w:rsidRPr="006100EF">
      <w:pPr>
        <w:ind w:firstLine="708"/>
        <w:jc w:val="both"/>
      </w:pPr>
      <w:r>
        <w:t xml:space="preserve">Slijedom </w:t>
      </w:r>
      <w:r w:rsidR="00B97FCD">
        <w:t xml:space="preserve">navedenog, sukladno odredbama </w:t>
      </w:r>
      <w:r w:rsidR="00D6530B">
        <w:t xml:space="preserve">Stečajnog i </w:t>
      </w:r>
      <w:r w:rsidR="00B97FCD">
        <w:t xml:space="preserve">Ovršnog zakona </w:t>
      </w:r>
      <w:r>
        <w:t>riješeno je kao u izreci rješenja.</w:t>
      </w:r>
    </w:p>
    <w:p w:rsidRDefault="00DB7394" w:rsidP="00AD3A28" w:rsidR="00DB7394">
      <w:pPr>
        <w:jc w:val="center"/>
      </w:pPr>
    </w:p>
    <w:p w:rsidRDefault="00F6387B" w:rsidP="00AD3A28" w:rsidR="006533EF">
      <w:pPr>
        <w:jc w:val="center"/>
      </w:pPr>
      <w:r w:rsidRPr="006100EF">
        <w:t xml:space="preserve">U Zagrebu </w:t>
      </w:r>
      <w:r w:rsidR="00D34AFF">
        <w:t>28</w:t>
      </w:r>
      <w:r w:rsidR="00F95220" w:rsidRPr="00F95220">
        <w:t xml:space="preserve">. </w:t>
      </w:r>
      <w:r w:rsidR="00897810">
        <w:t>rujna</w:t>
      </w:r>
      <w:r w:rsidR="00F95220" w:rsidRPr="00F95220">
        <w:t xml:space="preserve"> 201</w:t>
      </w:r>
      <w:r w:rsidR="009F6BC3">
        <w:t>6</w:t>
      </w:r>
      <w:r w:rsidR="00F95220" w:rsidRPr="00F95220">
        <w:t>.</w:t>
      </w:r>
    </w:p>
    <w:p w:rsidRDefault="00A74E5C" w:rsidP="00A74E5C" w:rsidR="00A74E5C">
      <w:pPr>
        <w:jc w:val="center"/>
      </w:pPr>
    </w:p>
    <w:p w:rsidRDefault="00E37F77" w:rsidP="00A74E5C" w:rsidR="00E37F77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A74E5C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Pr="006100EF">
        <w:t xml:space="preserve"> </w:t>
      </w:r>
      <w:r w:rsidR="00E1070E">
        <w:t>Mislav Kolakušić</w:t>
      </w:r>
      <w:r w:rsidR="00824081">
        <w:t xml:space="preserve"> v.r.</w:t>
      </w:r>
    </w:p>
    <w:p w:rsidRDefault="00E37F77" w:rsidP="007035F3" w:rsidR="00E37F77">
      <w:pPr>
        <w:jc w:val="both"/>
      </w:pPr>
    </w:p>
    <w:p w:rsidRDefault="000F0994" w:rsidP="007035F3" w:rsidR="000F0994">
      <w:pPr>
        <w:jc w:val="both"/>
      </w:pPr>
    </w:p>
    <w:p w:rsidRDefault="00B22ED0" w:rsidP="007035F3" w:rsidR="00A74E5C">
      <w:pPr>
        <w:jc w:val="both"/>
      </w:pPr>
      <w:r>
        <w:t>POUKA</w:t>
      </w:r>
      <w:r w:rsidR="000F0994">
        <w:t xml:space="preserve"> O PRAVNOM LIJEKU: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D13D36">
      <w:pPr>
        <w:jc w:val="both"/>
      </w:pPr>
      <w:r>
        <w:t xml:space="preserve">Žalba se podnosi ovom sudu u tri primjerka  </w:t>
      </w:r>
      <w:r w:rsidR="00480344">
        <w:t xml:space="preserve">za </w:t>
      </w:r>
      <w:r>
        <w:t>Visoki trgovački sud</w:t>
      </w:r>
      <w:r w:rsidR="00480344">
        <w:t xml:space="preserve"> RH</w:t>
      </w:r>
      <w:r>
        <w:t xml:space="preserve">. </w:t>
      </w:r>
      <w:r w:rsidR="009834BD">
        <w:tab/>
      </w:r>
    </w:p>
    <w:p w:rsidRDefault="00E37F77" w:rsidP="007035F3" w:rsidR="00E37F77">
      <w:pPr>
        <w:jc w:val="both"/>
      </w:pPr>
    </w:p>
    <w:p w:rsidRDefault="00824081" w:rsidP="007035F3" w:rsidR="00824081">
      <w:pPr>
        <w:jc w:val="both"/>
      </w:pPr>
    </w:p>
    <w:p w:rsidRDefault="00824081" w:rsidP="007035F3" w:rsidR="00824081">
      <w:pPr>
        <w:jc w:val="both"/>
      </w:pPr>
    </w:p>
    <w:p w:rsidRDefault="00824081" w:rsidP="007A1486" w:rsidR="0082408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24081" w:rsidP="007A1486" w:rsidR="0082408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24081" w:rsidP="007A1486" w:rsidR="00824081" w:rsidRPr="007A1486">
      <w:pPr>
        <w:ind w:left="720"/>
      </w:pPr>
    </w:p>
    <w:p w:rsidRDefault="009F6BC3" w:rsidP="00824081" w:rsidR="009F6BC3">
      <w:pPr>
        <w:jc w:val="both"/>
      </w:pPr>
    </w:p>
    <w:sectPr w:rsidSect="00E12317" w:rsidR="009F6BC3">
      <w:headerReference w:type="even" r:id="rId10"/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647" w:rsidR="00244647">
      <w:r>
        <w:separator/>
      </w:r>
    </w:p>
  </w:endnote>
  <w:endnote w:id="0" w:type="continuationSeparator">
    <w:p w:rsidRDefault="00244647" w:rsidR="0024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647" w:rsidR="00244647">
      <w:r>
        <w:separator/>
      </w:r>
    </w:p>
  </w:footnote>
  <w:footnote w:id="0" w:type="continuationSeparator">
    <w:p w:rsidRDefault="00244647" w:rsidR="00244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FDF" w:rsidR="007E2F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0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2FDF" w:rsidP="00E1070E" w:rsidR="007E2FDF">
    <w:pPr>
      <w:pStyle w:val="Zaglavlje"/>
      <w:jc w:val="right"/>
    </w:pPr>
    <w:r>
      <w:t xml:space="preserve">   </w:t>
    </w:r>
    <w:r w:rsidRPr="00EA7A7D">
      <w:t>66</w:t>
    </w:r>
    <w:r w:rsidRPr="00832E83">
      <w:t xml:space="preserve"> St-</w:t>
    </w:r>
    <w:r w:rsidR="00897810">
      <w:t>1</w:t>
    </w:r>
    <w:r w:rsidR="00D34AFF">
      <w:t>066</w:t>
    </w:r>
    <w:r w:rsidRPr="00832E83">
      <w:t>/</w:t>
    </w:r>
    <w:r>
      <w:t>1</w:t>
    </w:r>
    <w:r w:rsidR="00D34AF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13E7966"/>
    <w:multiLevelType w:val="hybridMultilevel"/>
    <w:tmpl w:val="EF9CC0B8"/>
    <w:lvl w:tplc="3A009C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B486040"/>
    <w:multiLevelType w:val="hybridMultilevel"/>
    <w:tmpl w:val="FDE01E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E6339ED"/>
    <w:multiLevelType w:val="hybridMultilevel"/>
    <w:tmpl w:val="EEB40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DFB7A49"/>
    <w:multiLevelType w:val="hybridMultilevel"/>
    <w:tmpl w:val="1764C048"/>
    <w:lvl w:tplc="D0AE5A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6D6A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007"/>
    <w:rsid w:val="000A38DB"/>
    <w:rsid w:val="000A60ED"/>
    <w:rsid w:val="000A7314"/>
    <w:rsid w:val="000A7A33"/>
    <w:rsid w:val="000A7E2C"/>
    <w:rsid w:val="000B06BF"/>
    <w:rsid w:val="000B0AC5"/>
    <w:rsid w:val="000B26A6"/>
    <w:rsid w:val="000B43F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0994"/>
    <w:rsid w:val="000F4E1B"/>
    <w:rsid w:val="000F5051"/>
    <w:rsid w:val="000F5EE3"/>
    <w:rsid w:val="000F6FD1"/>
    <w:rsid w:val="000F7B78"/>
    <w:rsid w:val="00100819"/>
    <w:rsid w:val="00103C59"/>
    <w:rsid w:val="00103F48"/>
    <w:rsid w:val="00104028"/>
    <w:rsid w:val="00110CF3"/>
    <w:rsid w:val="00111496"/>
    <w:rsid w:val="00111F49"/>
    <w:rsid w:val="00112300"/>
    <w:rsid w:val="00113BB5"/>
    <w:rsid w:val="00113C82"/>
    <w:rsid w:val="00116701"/>
    <w:rsid w:val="001170FC"/>
    <w:rsid w:val="00117644"/>
    <w:rsid w:val="00117A3B"/>
    <w:rsid w:val="00121F5E"/>
    <w:rsid w:val="00123271"/>
    <w:rsid w:val="00125E2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00C"/>
    <w:rsid w:val="0019487A"/>
    <w:rsid w:val="00194B54"/>
    <w:rsid w:val="00195746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4647"/>
    <w:rsid w:val="00245009"/>
    <w:rsid w:val="0024580E"/>
    <w:rsid w:val="00245C82"/>
    <w:rsid w:val="0024612E"/>
    <w:rsid w:val="002516A2"/>
    <w:rsid w:val="00253CEF"/>
    <w:rsid w:val="00254298"/>
    <w:rsid w:val="00255156"/>
    <w:rsid w:val="002557A4"/>
    <w:rsid w:val="002568D9"/>
    <w:rsid w:val="00257CB6"/>
    <w:rsid w:val="00257D3E"/>
    <w:rsid w:val="0026348B"/>
    <w:rsid w:val="0026664D"/>
    <w:rsid w:val="00266D4B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272A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757B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46A9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037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1D8"/>
    <w:rsid w:val="00393B79"/>
    <w:rsid w:val="0039428B"/>
    <w:rsid w:val="00394343"/>
    <w:rsid w:val="00394DC0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2A6"/>
    <w:rsid w:val="003C2828"/>
    <w:rsid w:val="003C4ABD"/>
    <w:rsid w:val="003C5E1D"/>
    <w:rsid w:val="003C6090"/>
    <w:rsid w:val="003C7664"/>
    <w:rsid w:val="003D0569"/>
    <w:rsid w:val="003D0852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1E4E"/>
    <w:rsid w:val="00412417"/>
    <w:rsid w:val="00414178"/>
    <w:rsid w:val="004141E8"/>
    <w:rsid w:val="00414856"/>
    <w:rsid w:val="00415217"/>
    <w:rsid w:val="0041577B"/>
    <w:rsid w:val="0041739C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44A2"/>
    <w:rsid w:val="00435E5D"/>
    <w:rsid w:val="0044267A"/>
    <w:rsid w:val="00446CC0"/>
    <w:rsid w:val="00447166"/>
    <w:rsid w:val="00447479"/>
    <w:rsid w:val="00447595"/>
    <w:rsid w:val="0045019F"/>
    <w:rsid w:val="00450A26"/>
    <w:rsid w:val="00451125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344"/>
    <w:rsid w:val="00480A62"/>
    <w:rsid w:val="0048164C"/>
    <w:rsid w:val="00482BB6"/>
    <w:rsid w:val="004867B9"/>
    <w:rsid w:val="004868B1"/>
    <w:rsid w:val="00490FD4"/>
    <w:rsid w:val="004915AB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9E8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ED0"/>
    <w:rsid w:val="004D5026"/>
    <w:rsid w:val="004D5A85"/>
    <w:rsid w:val="004D62A9"/>
    <w:rsid w:val="004D6BFB"/>
    <w:rsid w:val="004D7104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2088"/>
    <w:rsid w:val="00574651"/>
    <w:rsid w:val="00574B92"/>
    <w:rsid w:val="005756C6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15C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0EE3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232"/>
    <w:rsid w:val="00621A0A"/>
    <w:rsid w:val="00623F75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726"/>
    <w:rsid w:val="00641E1C"/>
    <w:rsid w:val="00642BAF"/>
    <w:rsid w:val="0064374F"/>
    <w:rsid w:val="00645715"/>
    <w:rsid w:val="00645D16"/>
    <w:rsid w:val="00646EBB"/>
    <w:rsid w:val="00650A3E"/>
    <w:rsid w:val="00652C57"/>
    <w:rsid w:val="006533EF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85A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3FFF"/>
    <w:rsid w:val="00684A1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BD0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C7D8F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1014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A83"/>
    <w:rsid w:val="00771C19"/>
    <w:rsid w:val="00774464"/>
    <w:rsid w:val="00775630"/>
    <w:rsid w:val="0077602A"/>
    <w:rsid w:val="00777078"/>
    <w:rsid w:val="00777934"/>
    <w:rsid w:val="007800C2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3D32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2FDF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2408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0D81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97810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5"/>
    <w:rsid w:val="008E5724"/>
    <w:rsid w:val="008E6F2B"/>
    <w:rsid w:val="008E79B9"/>
    <w:rsid w:val="008F0599"/>
    <w:rsid w:val="008F1360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076AB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4650"/>
    <w:rsid w:val="0092475D"/>
    <w:rsid w:val="00924E4A"/>
    <w:rsid w:val="009267E0"/>
    <w:rsid w:val="00927A86"/>
    <w:rsid w:val="009306EA"/>
    <w:rsid w:val="00930E1B"/>
    <w:rsid w:val="0093152B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0589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4BD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6BC3"/>
    <w:rsid w:val="009F7697"/>
    <w:rsid w:val="009F7728"/>
    <w:rsid w:val="00A001F1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09C0"/>
    <w:rsid w:val="00A2164E"/>
    <w:rsid w:val="00A21C55"/>
    <w:rsid w:val="00A21E6A"/>
    <w:rsid w:val="00A22047"/>
    <w:rsid w:val="00A253AA"/>
    <w:rsid w:val="00A25686"/>
    <w:rsid w:val="00A27CFD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4916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1E60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1C9E"/>
    <w:rsid w:val="00AC3399"/>
    <w:rsid w:val="00AC5A21"/>
    <w:rsid w:val="00AC6137"/>
    <w:rsid w:val="00AC715B"/>
    <w:rsid w:val="00AD1746"/>
    <w:rsid w:val="00AD21B2"/>
    <w:rsid w:val="00AD2AEF"/>
    <w:rsid w:val="00AD2D87"/>
    <w:rsid w:val="00AD3A28"/>
    <w:rsid w:val="00AD3C9E"/>
    <w:rsid w:val="00AD4831"/>
    <w:rsid w:val="00AD5147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AF77E8"/>
    <w:rsid w:val="00B00CEB"/>
    <w:rsid w:val="00B014B4"/>
    <w:rsid w:val="00B0172C"/>
    <w:rsid w:val="00B01E1D"/>
    <w:rsid w:val="00B02207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DB2"/>
    <w:rsid w:val="00B3181F"/>
    <w:rsid w:val="00B33D40"/>
    <w:rsid w:val="00B36840"/>
    <w:rsid w:val="00B409D9"/>
    <w:rsid w:val="00B40F15"/>
    <w:rsid w:val="00B45E5E"/>
    <w:rsid w:val="00B47080"/>
    <w:rsid w:val="00B47F1B"/>
    <w:rsid w:val="00B50495"/>
    <w:rsid w:val="00B5146B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97FC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FAC"/>
    <w:rsid w:val="00BC7893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42A6"/>
    <w:rsid w:val="00BE560E"/>
    <w:rsid w:val="00BE57C5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2039"/>
    <w:rsid w:val="00C1223B"/>
    <w:rsid w:val="00C131D1"/>
    <w:rsid w:val="00C1383D"/>
    <w:rsid w:val="00C14E74"/>
    <w:rsid w:val="00C16118"/>
    <w:rsid w:val="00C16A78"/>
    <w:rsid w:val="00C173C2"/>
    <w:rsid w:val="00C17628"/>
    <w:rsid w:val="00C2035E"/>
    <w:rsid w:val="00C211BB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6029"/>
    <w:rsid w:val="00C37FF2"/>
    <w:rsid w:val="00C401FE"/>
    <w:rsid w:val="00C40384"/>
    <w:rsid w:val="00C41134"/>
    <w:rsid w:val="00C42C37"/>
    <w:rsid w:val="00C42E58"/>
    <w:rsid w:val="00C43645"/>
    <w:rsid w:val="00C4387B"/>
    <w:rsid w:val="00C44A59"/>
    <w:rsid w:val="00C467C4"/>
    <w:rsid w:val="00C477A9"/>
    <w:rsid w:val="00C52804"/>
    <w:rsid w:val="00C52B10"/>
    <w:rsid w:val="00C538C5"/>
    <w:rsid w:val="00C54DFD"/>
    <w:rsid w:val="00C55831"/>
    <w:rsid w:val="00C5787E"/>
    <w:rsid w:val="00C57C0E"/>
    <w:rsid w:val="00C57ED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A7B92"/>
    <w:rsid w:val="00CB02FD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05C"/>
    <w:rsid w:val="00CC5629"/>
    <w:rsid w:val="00CD032A"/>
    <w:rsid w:val="00CD0DCD"/>
    <w:rsid w:val="00CD1031"/>
    <w:rsid w:val="00CD1842"/>
    <w:rsid w:val="00CD1E3A"/>
    <w:rsid w:val="00CE2915"/>
    <w:rsid w:val="00CE43E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99D"/>
    <w:rsid w:val="00D11531"/>
    <w:rsid w:val="00D117F4"/>
    <w:rsid w:val="00D11EB7"/>
    <w:rsid w:val="00D123CA"/>
    <w:rsid w:val="00D128C8"/>
    <w:rsid w:val="00D13A06"/>
    <w:rsid w:val="00D13D3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4AFF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30B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70F"/>
    <w:rsid w:val="00D96C7F"/>
    <w:rsid w:val="00D9702A"/>
    <w:rsid w:val="00DA0017"/>
    <w:rsid w:val="00DA04B4"/>
    <w:rsid w:val="00DA0817"/>
    <w:rsid w:val="00DA42BA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B7394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68"/>
    <w:rsid w:val="00DE43BC"/>
    <w:rsid w:val="00DE45B0"/>
    <w:rsid w:val="00DE6491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70E"/>
    <w:rsid w:val="00E10E6D"/>
    <w:rsid w:val="00E1150D"/>
    <w:rsid w:val="00E12317"/>
    <w:rsid w:val="00E1265B"/>
    <w:rsid w:val="00E138B0"/>
    <w:rsid w:val="00E13B0F"/>
    <w:rsid w:val="00E141C7"/>
    <w:rsid w:val="00E15B9B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37F77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4729"/>
    <w:rsid w:val="00E659FB"/>
    <w:rsid w:val="00E70AE7"/>
    <w:rsid w:val="00E7187B"/>
    <w:rsid w:val="00E73657"/>
    <w:rsid w:val="00E74D18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6B60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23"/>
    <w:rsid w:val="00EE45EF"/>
    <w:rsid w:val="00EE5559"/>
    <w:rsid w:val="00EE5672"/>
    <w:rsid w:val="00EE5EA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D"/>
    <w:rsid w:val="00F1793E"/>
    <w:rsid w:val="00F20144"/>
    <w:rsid w:val="00F21ED8"/>
    <w:rsid w:val="00F21F3C"/>
    <w:rsid w:val="00F224AC"/>
    <w:rsid w:val="00F230B2"/>
    <w:rsid w:val="00F2664A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A10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5220"/>
    <w:rsid w:val="00F96512"/>
    <w:rsid w:val="00F97790"/>
    <w:rsid w:val="00F97D4D"/>
    <w:rsid w:val="00FA1E74"/>
    <w:rsid w:val="00FA49D9"/>
    <w:rsid w:val="00FA4B69"/>
    <w:rsid w:val="00FA5A47"/>
    <w:rsid w:val="00FA6857"/>
    <w:rsid w:val="00FA69B9"/>
    <w:rsid w:val="00FB1A5C"/>
    <w:rsid w:val="00FB213D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0FA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087"/>
    <w:rsid w:val="00FE44DF"/>
    <w:rsid w:val="00FE4BB8"/>
    <w:rsid w:val="00FE59EC"/>
    <w:rsid w:val="00FE5F12"/>
    <w:rsid w:val="00FE6976"/>
    <w:rsid w:val="00FE71DB"/>
    <w:rsid w:val="00FE7BDA"/>
    <w:rsid w:val="00FE7D82"/>
    <w:rsid w:val="00FE7E4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01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0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0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0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0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01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0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0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0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0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414</properties:Words>
  <properties:Characters>2558</properties:Characters>
  <properties:Lines>72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2016-09-28T09:41:00Z</dcterms:created>
  <dc:creator>radicn</dc:creator>
  <cp:lastModifiedBy>Ivana Stampf</cp:lastModifiedBy>
  <cp:lastPrinted>2016-09-16T09:11:00Z</cp:lastPrinted>
  <dcterms:modified xmlns:xsi="http://www.w3.org/2001/XMLSchema-instance" xsi:type="dcterms:W3CDTF">2016-09-28T11:05:00Z</dcterms:modified>
  <cp:revision>5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