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834e" w14:paraId="9d7834e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Amruševa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7A498D">
        <w:rPr>
          <w:rFonts w:cs="Times New Roman" w:eastAsia="Times New Roman" w:hAnsi="Times New Roman" w:ascii="Times New Roman"/>
          <w:sz w:val="24"/>
          <w:szCs w:val="24"/>
          <w:lang w:eastAsia="hr-HR"/>
        </w:rPr>
        <w:t>3210/2015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7917DC">
        <w:rPr>
          <w:rFonts w:cs="Times New Roman" w:eastAsia="Times New Roman" w:hAnsi="Times New Roman" w:ascii="Times New Roman"/>
          <w:sz w:val="24"/>
          <w:szCs w:val="24"/>
          <w:lang w:eastAsia="hr-HR"/>
        </w:rPr>
        <w:t>3210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7DC">
        <w:rPr>
          <w:rFonts w:cs="Times New Roman" w:eastAsia="Times New Roman" w:hAnsi="Times New Roman" w:ascii="Times New Roman"/>
          <w:sz w:val="24"/>
          <w:szCs w:val="24"/>
          <w:lang w:eastAsia="hr-HR"/>
        </w:rPr>
        <w:t>GORŠE d.o.o., Kamanje, Bubnjarci 60, MBS:020027371, OIB: 79083346034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7917DC">
        <w:rPr>
          <w:rFonts w:cs="Times New Roman" w:eastAsia="Times New Roman" w:hAnsi="Times New Roman" w:ascii="Times New Roman"/>
          <w:sz w:val="24"/>
          <w:szCs w:val="24"/>
          <w:lang w:eastAsia="hr-HR"/>
        </w:rPr>
        <w:t>250.482,63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7917DC" w:rsidP="00984624" w:rsidR="007917D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Za točnost otpravka:</w:t>
      </w:r>
    </w:p>
    <w:p w:rsidRDefault="007917DC" w:rsidP="00984624" w:rsidR="007917D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Željka Kordić</w:t>
      </w:r>
    </w:p>
    <w:p w:rsidRDefault="000252D5" w:rsidP="007917DC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sectPr w:rsidR="000252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0252D5"/>
    <w:rsid w:val="00146585"/>
    <w:rsid w:val="001631F8"/>
    <w:rsid w:val="00182021"/>
    <w:rsid w:val="00242FB3"/>
    <w:rsid w:val="002837CB"/>
    <w:rsid w:val="00352950"/>
    <w:rsid w:val="003E372D"/>
    <w:rsid w:val="004D30E7"/>
    <w:rsid w:val="00557312"/>
    <w:rsid w:val="0058463D"/>
    <w:rsid w:val="005E6087"/>
    <w:rsid w:val="006B2E70"/>
    <w:rsid w:val="00727759"/>
    <w:rsid w:val="00781034"/>
    <w:rsid w:val="007917DC"/>
    <w:rsid w:val="007A498D"/>
    <w:rsid w:val="007D318E"/>
    <w:rsid w:val="00813FA1"/>
    <w:rsid w:val="008C3A8A"/>
    <w:rsid w:val="00984624"/>
    <w:rsid w:val="00A0525A"/>
    <w:rsid w:val="00AB7BE6"/>
    <w:rsid w:val="00AF5987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77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77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77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St-3210/2015</izvorni_sadrzaj>
    <derivirana_varijabla naziv="DomainObject.Predmet.OznakaBroj_1">St-3210/2015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Gorše d.o.o.</item>
    </izvorni_sadrzaj>
    <derivirana_varijabla naziv="DomainObject.Predmet.SudioniciListNaziv_1">
      <item>FINA Regionalni centar Zagreb Podružnica Karlovac</item>
      <item>Gorše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Gorše d.o.o., OIB 79083346034, Bubnjarci 60,47280 Kamanje</item>
    </izvorni_sadrzaj>
    <derivirana_varijabla naziv="DomainObject.Predmet.SudioniciListAdressOIB_1">
      <item>FINA Regionalni centar Zagreb Podružnica Karlovac, OIB 85821130368, Vitezovićeva 1,47000 Karlovac</item>
      <item>Gorše d.o.o., OIB 79083346034, Bubnjarci 60,47280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79083346034</item>
    </izvorni_sadrzaj>
    <derivirana_varijabla naziv="DomainObject.Predmet.SudioniciListNazivOIB_1">
      <item>, OIB 85821130368</item>
      <item>, OIB 79083346034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E3011-050F-4062-AA6A-E2AB1DD29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1366</properties:Characters>
  <properties:Lines>44</properties:Lines>
  <properties:Paragraphs>17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2016-05-18T08:38:00Z</cp:lastPrinted>
  <dcterms:modified xmlns:xsi="http://www.w3.org/2001/XMLSchema-instance" xsi:type="dcterms:W3CDTF">2016-05-18T08:40:00Z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