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1180" w14:paraId="169118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B4032">
        <w:t>78</w:t>
      </w:r>
      <w:r w:rsidR="00B86362">
        <w:t>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86362">
        <w:t>FIDO MARE d.o.o., Biograd na Moru, Kraljice Jelene 25,OIB: 46080098864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86362">
        <w:t>FIDO MARE d.o.o., Biograd na Moru, Kraljice Jelene 25,OIB: 46080098864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B86362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44656F">
        <w:t>0</w:t>
      </w:r>
      <w:r w:rsidR="00B86362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86362">
        <w:t>FIDO MARE d.o.o., 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4656F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B86362">
        <w:t>488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B86362">
        <w:t>120.871,18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F36837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86362">
        <w:t>FIDO MARE d.o.o., Biograd na Moru</w:t>
      </w:r>
      <w:r w:rsidR="00B86362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B86362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SANDRA ARNAUTOVIĆ, Biograd na Moru, Kraljice Jelene 25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17F6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86362">
      <w:t>789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17F6C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86362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36837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7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7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MARE d.o.o., trgovačka i uslužna djelatnost</izvorni_sadrzaj>
    <derivirana_varijabla naziv="DomainObject.Predmet.ProtustrankaFormated_1">  FIDO MARE d.o.o., trgovačka i uslužna djelatnost</derivirana_varijabla>
  </DomainObject.Predmet.ProtustrankaFormated>
  <DomainObject.Predmet.ProtustrankaFormatedOIB>
    <izvorni_sadrzaj>  FIDO MARE d.o.o., trgovačka i uslužna djelatnost, OIB 46080098864</izvorni_sadrzaj>
    <derivirana_varijabla naziv="DomainObject.Predmet.ProtustrankaFormatedOIB_1">  FIDO MARE d.o.o., trgovačka i uslužna djelatnost, OIB 46080098864</derivirana_varijabla>
  </DomainObject.Predmet.ProtustrankaFormatedOIB>
  <DomainObject.Predmet.ProtustrankaFormatedWithAdress>
    <izvorni_sadrzaj> FIDO MARE d.o.o., trgovačka i uslužna djelatnost, Kraljice Jelene 25, 23210 Biograd Na Moru</izvorni_sadrzaj>
    <derivirana_varijabla naziv="DomainObject.Predmet.ProtustrankaFormatedWithAdress_1"> FIDO MARE d.o.o., trgovačka i uslužna djelatnost, Kraljice Jelene 25, 23210 Biograd Na Moru</derivirana_varijabla>
  </DomainObject.Predmet.ProtustrankaFormatedWithAdress>
  <DomainObject.Predmet.ProtustrankaFormatedWithAdressOIB>
    <izvorni_sadrzaj> FIDO MARE d.o.o., trgovačka i uslužna djelatnost, OIB 46080098864, Kraljice Jelene 25, 23210 Biograd Na Moru</izvorni_sadrzaj>
    <derivirana_varijabla naziv="DomainObject.Predmet.ProtustrankaFormatedWithAdressOIB_1"> FIDO MARE d.o.o., trgovačka i uslužna djelatnost, OIB 46080098864, Kraljice Jelene 25, 23210 Biograd Na Moru</derivirana_varijabla>
  </DomainObject.Predmet.ProtustrankaFormatedWithAdressOIB>
  <DomainObject.Predmet.ProtustrankaWithAdress>
    <izvorni_sadrzaj>FIDO MARE d.o.o., trgovačka i uslužna djelatnost Kraljice Jelene 25, 23210 Biograd Na Moru</izvorni_sadrzaj>
    <derivirana_varijabla naziv="DomainObject.Predmet.ProtustrankaWithAdress_1">FIDO MARE d.o.o., trgovačka i uslužna djelatnost Kraljice Jelene 25, 23210 Biograd Na Moru</derivirana_varijabla>
  </DomainObject.Predmet.ProtustrankaWithAdress>
  <DomainObject.Predmet.ProtustrankaWithAdressOIB>
    <izvorni_sadrzaj>FIDO MARE d.o.o., trgovačka i uslužna djelatnost, OIB 46080098864, Kraljice Jelene 25, 23210 Biograd Na Moru</izvorni_sadrzaj>
    <derivirana_varijabla naziv="DomainObject.Predmet.ProtustrankaWithAdressOIB_1">FIDO MARE d.o.o., trgovačka i uslužna djelatnost, OIB 46080098864, Kraljice Jelene 25, 23210 Biograd Na Moru</derivirana_varijabla>
  </DomainObject.Predmet.ProtustrankaWithAdressOIB>
  <DomainObject.Predmet.ProtustrankaNazivFormated>
    <izvorni_sadrzaj>FIDO MARE d.o.o., trgovačka i uslužna djelatnost</izvorni_sadrzaj>
    <derivirana_varijabla naziv="DomainObject.Predmet.ProtustrankaNazivFormated_1">FIDO MARE d.o.o., trgovačka i uslužna djelatnost</derivirana_varijabla>
  </DomainObject.Predmet.ProtustrankaNazivFormated>
  <DomainObject.Predmet.ProtustrankaNazivFormatedOIB>
    <izvorni_sadrzaj>FIDO MARE d.o.o., trgovačka i uslužna djelatnost, OIB 46080098864</izvorni_sadrzaj>
    <derivirana_varijabla naziv="DomainObject.Predmet.ProtustrankaNazivFormatedOIB_1">FIDO MARE d.o.o., trgovačka i uslužna djelatnost, OIB 46080098864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120871.18</izvorni_sadrzaj>
    <derivirana_varijabla naziv="DomainObject.Predmet.TrenutnaVrijednost_1">120871.18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 MARE d.o.o., trgovačka i uslužna djelatnost</item>
    </izvorni_sadrzaj>
    <derivirana_varijabla naziv="DomainObject.Predmet.ProtuStrankaListFormated_1">
      <item>FIDO MARE d.o.o., trgovačka i uslužna djelatnost</item>
    </derivirana_varijabla>
  </DomainObject.Predmet.ProtuStrankaListFormated>
  <DomainObject.Predmet.ProtuStrankaListFormatedOIB>
    <izvorni_sadrzaj>
      <item>FIDO MARE d.o.o., trgovačka i uslužna djelatnost, OIB 46080098864</item>
    </izvorni_sadrzaj>
    <derivirana_varijabla naziv="DomainObject.Predmet.ProtuStrankaListFormatedOIB_1">
      <item>FIDO MARE d.o.o., trgovačka i uslužna djelatnost, OIB 46080098864</item>
    </derivirana_varijabla>
  </DomainObject.Predmet.ProtuStrankaListFormatedOIB>
  <DomainObject.Predmet.ProtuStrankaListFormatedWithAdress>
    <izvorni_sadrzaj>
      <item>FIDO MARE d.o.o., trgovačka i uslužna djelatnost, Kraljice Jelene 25, 23210 Biograd Na Moru</item>
    </izvorni_sadrzaj>
    <derivirana_varijabla naziv="DomainObject.Predmet.ProtuStrankaListFormatedWithAdress_1">
      <item>FIDO MARE d.o.o., trgovačka i uslužna djelatnost, Kraljice Jelene 25, 23210 Biograd Na Moru</item>
    </derivirana_varijabla>
  </DomainObject.Predmet.ProtuStrankaListFormatedWithAdress>
  <DomainObject.Predmet.ProtuStrankaListFormatedWithAdressOIB>
    <izvorni_sadrzaj>
      <item>FIDO MARE d.o.o., trgovačka i uslužna djelatnost, OIB 46080098864, Kraljice Jelene 25, 23210 Biograd Na Moru</item>
    </izvorni_sadrzaj>
    <derivirana_varijabla naziv="DomainObject.Predmet.ProtuStrankaListFormatedWithAdressOIB_1">
      <item>FIDO MARE d.o.o., trgovačka i uslužna djelatnost, OIB 46080098864, Kraljice Jelene 25, 23210 Biograd Na Moru</item>
    </derivirana_varijabla>
  </DomainObject.Predmet.ProtuStrankaListFormatedWithAdressOIB>
  <DomainObject.Predmet.ProtuStrankaListNazivFormated>
    <izvorni_sadrzaj>
      <item>FIDO MARE d.o.o., trgovačka i uslužna djelatnost</item>
    </izvorni_sadrzaj>
    <derivirana_varijabla naziv="DomainObject.Predmet.ProtuStrankaListNazivFormated_1">
      <item>FIDO MARE d.o.o., trgovačka i uslužna djelatnost</item>
    </derivirana_varijabla>
  </DomainObject.Predmet.ProtuStrankaListNazivFormated>
  <DomainObject.Predmet.ProtuStrankaListNazivFormatedOIB>
    <izvorni_sadrzaj>
      <item>FIDO MARE d.o.o., trgovačka i uslužna djelatnost, OIB 46080098864</item>
    </izvorni_sadrzaj>
    <derivirana_varijabla naziv="DomainObject.Predmet.ProtuStrankaListNazivFormatedOIB_1">
      <item>FIDO MARE d.o.o., trgovačka i uslužna djelatnost, OIB 46080098864</item>
    </derivirana_varijabla>
  </DomainObject.Predmet.ProtuStrankaListNazivFormatedOIB>
  <DomainObject.Predmet.OstaliListFormated>
    <izvorni_sadrzaj>
      <item>Sandra Arnautović</item>
    </izvorni_sadrzaj>
    <derivirana_varijabla naziv="DomainObject.Predmet.OstaliListFormated_1">
      <item>Sandra Arnautović</item>
    </derivirana_varijabla>
  </DomainObject.Predmet.OstaliListFormated>
  <DomainObject.Predmet.OstaliListFormatedOIB>
    <izvorni_sadrzaj>
      <item>Sandra Arnautović, OIB 64504553347</item>
    </izvorni_sadrzaj>
    <derivirana_varijabla naziv="DomainObject.Predmet.OstaliListFormatedOIB_1">
      <item>Sandra Arnautović, OIB 64504553347</item>
    </derivirana_varijabla>
  </DomainObject.Predmet.OstaliListFormatedOIB>
  <DomainObject.Predmet.OstaliListFormatedWithAdress>
    <izvorni_sadrzaj>
      <item>Sandra Arnautović, Kraljice Jelene 25, 23210 Biograd Na Moru</item>
    </izvorni_sadrzaj>
    <derivirana_varijabla naziv="DomainObject.Predmet.OstaliListFormatedWithAdress_1">
      <item>Sandra Arnautović, Kraljice Jelene 25, 23210 Biograd Na Moru</item>
    </derivirana_varijabla>
  </DomainObject.Predmet.OstaliListFormatedWithAdress>
  <DomainObject.Predmet.OstaliListFormatedWithAdressOIB>
    <izvorni_sadrzaj>
      <item>Sandra Arnautović, OIB 64504553347, Kraljice Jelene 25, 23210 Biograd Na Moru</item>
    </izvorni_sadrzaj>
    <derivirana_varijabla naziv="DomainObject.Predmet.OstaliListFormatedWithAdressOIB_1">
      <item>Sandra Arnautović, OIB 64504553347, Kraljice Jelene 25, 23210 Biograd Na Moru</item>
    </derivirana_varijabla>
  </DomainObject.Predmet.OstaliListFormatedWithAdressOIB>
  <DomainObject.Predmet.OstaliListNazivFormated>
    <izvorni_sadrzaj>
      <item>Sandra Arnautović</item>
    </izvorni_sadrzaj>
    <derivirana_varijabla naziv="DomainObject.Predmet.OstaliListNazivFormated_1">
      <item>Sandra Arnautović</item>
    </derivirana_varijabla>
  </DomainObject.Predmet.OstaliListNazivFormated>
  <DomainObject.Predmet.OstaliListNazivFormatedOIB>
    <izvorni_sadrzaj>
      <item>Sandra Arnautović, OIB 64504553347</item>
    </izvorni_sadrzaj>
    <derivirana_varijabla naziv="DomainObject.Predmet.OstaliListNazivFormatedOIB_1">
      <item>Sandra Arnautović, OIB 64504553347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 MARE d.o.o., trgovačka i uslužna djelatnost</izvorni_sadrzaj>
    <derivirana_varijabla naziv="DomainObject.Predmet.ProtustrankaIDrugi_1">FIDO MARE d.o.o., trgovačka i uslužna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FIDO MARE d.o.o., trgovačka i uslužna djelatnost, OIB 46080098864, Kraljice Jelene 25, 23210 Biograd Na Moru</izvorni_sadrzaj>
    <derivirana_varijabla naziv="DomainObject.Predmet.ProtustrankaIDrugiAdressOIB_1">FIDO MARE d.o.o., trgovačka i uslužna djelatnost, OIB 46080098864, Kraljice Jelene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 MARE d.o.o., trgovačka i uslužna djelatnost</item>
      <item>Sandra Arnautović</item>
    </izvorni_sadrzaj>
    <derivirana_varijabla naziv="DomainObject.Predmet.SudioniciListNaziv_1">
      <item>Financijska agencija</item>
      <item>FIDO MARE d.o.o., trgovačka i uslužna djelatnost</item>
      <item>Sandra Arnautović</item>
    </derivirana_varijabla>
  </DomainObject.Predmet.SudioniciListNaziv>
  <DomainObject.Predmet.SudioniciListAdressOIB>
    <izvorni_sadrzaj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izvorni_sadrzaj>
    <derivirana_varijabla naziv="DomainObject.Predmet.SudioniciListAdressOIB_1"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46080098864</item>
      <item>, OIB 64504553347</item>
    </izvorni_sadrzaj>
    <derivirana_varijabla naziv="DomainObject.Predmet.SudioniciListNazivOIB_1">
      <item>, OIB 85821130368</item>
      <item>, OIB 46080098864</item>
      <item>, OIB 64504553347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4640B-B3A0-4BA1-9CD6-E1FD370F1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1894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2016-05-27T06:16:00Z</dcterms:created>
  <dc:creator>Administrator</dc:creator>
  <cp:lastModifiedBy>wsadmin</cp:lastModifiedBy>
  <cp:lastPrinted>2016-05-24T11:18:00Z</cp:lastPrinted>
  <dcterms:modified xmlns:xsi="http://www.w3.org/2001/XMLSchema-instance" xsi:type="dcterms:W3CDTF">2016-05-31T06:01:00Z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