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e273" w14:paraId="ce2e27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31244">
        <w:t>472</w:t>
      </w:r>
      <w:r w:rsidR="00946625">
        <w:t>/16-</w:t>
      </w:r>
      <w:r w:rsidR="00031244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31244">
        <w:t>COMMERCIUM</w:t>
      </w:r>
      <w:r w:rsidR="00031244" w:rsidRPr="004F2916">
        <w:t xml:space="preserve"> d.o.o., </w:t>
      </w:r>
      <w:r w:rsidR="00031244">
        <w:t>Zadar, Federica Grisogona 15,</w:t>
      </w:r>
      <w:r w:rsidR="00031244" w:rsidRPr="004F2916">
        <w:t xml:space="preserve"> OIB: </w:t>
      </w:r>
      <w:r w:rsidR="00031244">
        <w:t>64854616945</w:t>
      </w:r>
      <w:r w:rsidRPr="00EF7C9A">
        <w:t xml:space="preserve">, dana </w:t>
      </w:r>
      <w:r w:rsidR="00932520">
        <w:t>13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031244">
        <w:t>F</w:t>
      </w:r>
      <w:r w:rsidR="00031244" w:rsidRPr="005F16A5">
        <w:t>rane Zvonimir Negro, Miroslava Krleže 3c, Zadar, datum rođenja: 02. siječnja 1941. godine, mjesto rođenja: Ražanac, broj osobne iskaznice: 100342475, izdana od strane: PU Zadarska, OIB: 59618330195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031244">
        <w:t>COMMERCIUM</w:t>
      </w:r>
      <w:r w:rsidR="00031244" w:rsidRPr="004F2916">
        <w:t xml:space="preserve"> d.o.o., </w:t>
      </w:r>
      <w:r w:rsidR="00031244">
        <w:t>Zadar, Federica Grisogona 15,</w:t>
      </w:r>
      <w:r w:rsidR="00031244" w:rsidRPr="004F2916">
        <w:t xml:space="preserve"> OIB: </w:t>
      </w:r>
      <w:r w:rsidR="00031244">
        <w:t>64854616945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31244">
        <w:t>COMMERCIUM</w:t>
      </w:r>
      <w:r w:rsidR="00031244" w:rsidRPr="004F2916">
        <w:t xml:space="preserve"> d.o.o., </w:t>
      </w:r>
      <w:r w:rsidR="00031244">
        <w:t>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32520">
        <w:t>13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73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31244">
          <w:t>472/16-9</w:t>
        </w:r>
      </w:p>
      <w:p w:rsidRDefault="00E12FEA" w:rsidP="009C0FF2" w:rsidR="00E12FEA" w:rsidRPr="00EF7C9A">
        <w:pPr>
          <w:jc w:val="right"/>
        </w:pPr>
      </w:p>
      <w:p w:rsidRDefault="00606735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1244"/>
    <w:rsid w:val="00077BD9"/>
    <w:rsid w:val="0008053D"/>
    <w:rsid w:val="000D4B36"/>
    <w:rsid w:val="000E0BB3"/>
    <w:rsid w:val="0013102B"/>
    <w:rsid w:val="00170940"/>
    <w:rsid w:val="0017371F"/>
    <w:rsid w:val="001840A0"/>
    <w:rsid w:val="0019615E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06735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16430"/>
    <w:rsid w:val="00932520"/>
    <w:rsid w:val="00946625"/>
    <w:rsid w:val="009B4456"/>
    <w:rsid w:val="009C0FF2"/>
    <w:rsid w:val="009F62F2"/>
    <w:rsid w:val="00A520DC"/>
    <w:rsid w:val="00A5292A"/>
    <w:rsid w:val="00A821DF"/>
    <w:rsid w:val="00B310F0"/>
    <w:rsid w:val="00BA7CDC"/>
    <w:rsid w:val="00BB4F73"/>
    <w:rsid w:val="00BE4F3D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B529C"/>
    <w:rsid w:val="00EF7C9A"/>
    <w:rsid w:val="00F046B4"/>
    <w:rsid w:val="00F655F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COMMERCIUM društvo s ograničenom odgovornošću za trgovinu i usluge</izvorni_sadrzaj>
    <derivirana_varijabla naziv="DomainObject.Predmet.ProtustrankaFormated_1">  COMMERCIUM društvo s ograničenom odgovornošću za trgovinu i usluge</derivirana_varijabla>
  </DomainObject.Predmet.ProtustrankaFormated>
  <DomainObject.Predmet.ProtustrankaFormatedOIB>
    <izvorni_sadrzaj>  COMMERCIUM društvo s ograničenom odgovornošću za trgovinu i usluge, OIB 64854616945</izvorni_sadrzaj>
    <derivirana_varijabla naziv="DomainObject.Predmet.ProtustrankaFormatedOIB_1">  COMMERCIUM društvo s ograničenom odgovornošću za trgovinu i usluge, OIB 64854616945</derivirana_varijabla>
  </DomainObject.Predmet.ProtustrankaFormatedOIB>
  <DomainObject.Predmet.ProtustrankaFormatedWithAdress>
    <izvorni_sadrzaj> COMMERCIUM društvo s ograničenom odgovornošću za trgovinu i usluge, Federica Grisogona 15, 23000 Zadar</izvorni_sadrzaj>
    <derivirana_varijabla naziv="DomainObject.Predmet.ProtustrankaFormatedWithAdress_1"> COMMERCIUM društvo s ograničenom odgovornošću za trgovinu i usluge, Federica Grisogona 15, 23000 Zadar</derivirana_varijabla>
  </DomainObject.Predmet.ProtustrankaFormatedWithAdress>
  <DomainObject.Predmet.ProtustrankaFormatedWithAdressOIB>
    <izvorni_sadrzaj> COMMERCIUM društvo s ograničenom odgovornošću za trgovinu i usluge, OIB 64854616945, Federica Grisogona 15, 23000 Zadar</izvorni_sadrzaj>
    <derivirana_varijabla naziv="DomainObject.Predmet.ProtustrankaFormatedWithAdressOIB_1"> COMMERCIUM društvo s ograničenom odgovornošću za trgovinu i usluge, OIB 64854616945, Federica Grisogona 15, 23000 Zadar</derivirana_varijabla>
  </DomainObject.Predmet.ProtustrankaFormatedWithAdressOIB>
  <DomainObject.Predmet.ProtustrankaWithAdress>
    <izvorni_sadrzaj>COMMERCIUM društvo s ograničenom odgovornošću za trgovinu i usluge Federica Grisogona 15, 23000 Zadar</izvorni_sadrzaj>
    <derivirana_varijabla naziv="DomainObject.Predmet.ProtustrankaWithAdress_1">COMMERCIUM društvo s ograničenom odgovornošću za trgovinu i usluge Federica Grisogona 15, 23000 Zadar</derivirana_varijabla>
  </DomainObject.Predmet.ProtustrankaWithAdress>
  <DomainObject.Predmet.ProtustrankaWithAdressOIB>
    <izvorni_sadrzaj>COMMERCIUM društvo s ograničenom odgovornošću za trgovinu i usluge, OIB 64854616945, Federica Grisogona 15, 23000 Zadar</izvorni_sadrzaj>
    <derivirana_varijabla naziv="DomainObject.Predmet.ProtustrankaWithAdressOIB_1">COMMERCIUM društvo s ograničenom odgovornošću za trgovinu i usluge, OIB 64854616945, Federica Grisogona 15, 23000 Zadar</derivirana_varijabla>
  </DomainObject.Predmet.ProtustrankaWithAdressOIB>
  <DomainObject.Predmet.ProtustrankaNazivFormated>
    <izvorni_sadrzaj>COMMERCIUM društvo s ograničenom odgovornošću za trgovinu i usluge</izvorni_sadrzaj>
    <derivirana_varijabla naziv="DomainObject.Predmet.ProtustrankaNazivFormated_1">COMMERCIUM društvo s ograničenom odgovornošću za trgovinu i usluge</derivirana_varijabla>
  </DomainObject.Predmet.ProtustrankaNazivFormated>
  <DomainObject.Predmet.ProtustrankaNazivFormatedOIB>
    <izvorni_sadrzaj>COMMERCIUM društvo s ograničenom odgovornošću za trgovinu i usluge, OIB 64854616945</izvorni_sadrzaj>
    <derivirana_varijabla naziv="DomainObject.Predmet.ProtustrankaNazivFormatedOIB_1">COMMERCIUM društvo s ograničenom odgovornošću za trgovinu i usluge, OIB 64854616945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13051.03</izvorni_sadrzaj>
    <derivirana_varijabla naziv="DomainObject.Predmet.TrenutnaVrijednost_1">13051.03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COMMERCIUM društvo s ograničenom odgovornošću za trgovinu i usluge</item>
    </izvorni_sadrzaj>
    <derivirana_varijabla naziv="DomainObject.Predmet.ProtuStrankaListFormated_1">
      <item>COMMERCIUM društvo s ograničenom odgovornošću za trgovinu i usluge</item>
    </derivirana_varijabla>
  </DomainObject.Predmet.ProtuStrankaListFormated>
  <DomainObject.Predmet.ProtuStrankaListFormatedOIB>
    <izvorni_sadrzaj>
      <item>COMMERCIUM društvo s ograničenom odgovornošću za trgovinu i usluge, OIB 64854616945</item>
    </izvorni_sadrzaj>
    <derivirana_varijabla naziv="DomainObject.Predmet.ProtuStrankaListFormatedOIB_1">
      <item>COMMERCIUM društvo s ograničenom odgovornošću za trgovinu i usluge, OIB 64854616945</item>
    </derivirana_varijabla>
  </DomainObject.Predmet.ProtuStrankaListFormatedOIB>
  <DomainObject.Predmet.ProtuStrankaListFormatedWithAdress>
    <izvorni_sadrzaj>
      <item>COMMERCIUM društvo s ograničenom odgovornošću za trgovinu i usluge, Federica Grisogona 15, 23000 Zadar</item>
    </izvorni_sadrzaj>
    <derivirana_varijabla naziv="DomainObject.Predmet.ProtuStrankaListFormatedWithAdress_1">
      <item>COMMERCIUM društvo s ograničenom odgovornošću za trgovinu i usluge, Federica Grisogona 15, 23000 Zadar</item>
    </derivirana_varijabla>
  </DomainObject.Predmet.ProtuStrankaListFormatedWithAdress>
  <DomainObject.Predmet.ProtuStrankaListFormatedWithAdressOIB>
    <izvorni_sadrzaj>
      <item>COMMERCIUM društvo s ograničenom odgovornošću za trgovinu i usluge, OIB 64854616945, Federica Grisogona 15, 23000 Zadar</item>
    </izvorni_sadrzaj>
    <derivirana_varijabla naziv="DomainObject.Predmet.ProtuStrankaListFormatedWithAdressOIB_1">
      <item>COMMERCIUM društvo s ograničenom odgovornošću za trgovinu i usluge, OIB 64854616945, Federica Grisogona 15, 23000 Zadar</item>
    </derivirana_varijabla>
  </DomainObject.Predmet.ProtuStrankaListFormatedWithAdressOIB>
  <DomainObject.Predmet.ProtuStrankaListNazivFormated>
    <izvorni_sadrzaj>
      <item>COMMERCIUM društvo s ograničenom odgovornošću za trgovinu i usluge</item>
    </izvorni_sadrzaj>
    <derivirana_varijabla naziv="DomainObject.Predmet.ProtuStrankaListNazivFormated_1">
      <item>COMMERCIUM društvo s ograničenom odgovornošću za trgovinu i usluge</item>
    </derivirana_varijabla>
  </DomainObject.Predmet.ProtuStrankaListNazivFormated>
  <DomainObject.Predmet.ProtuStrankaListNazivFormatedOIB>
    <izvorni_sadrzaj>
      <item>COMMERCIUM društvo s ograničenom odgovornošću za trgovinu i usluge, OIB 64854616945</item>
    </izvorni_sadrzaj>
    <derivirana_varijabla naziv="DomainObject.Predmet.ProtuStrankaListNazivFormatedOIB_1">
      <item>COMMERCIUM društvo s ograničenom odgovornošću za trgovinu i usluge, OIB 64854616945</item>
    </derivirana_varijabla>
  </DomainObject.Predmet.ProtuStrankaListNazivFormatedOIB>
  <DomainObject.Predmet.OstaliListFormated>
    <izvorni_sadrzaj>
      <item>Holger Ostermann</item>
    </izvorni_sadrzaj>
    <derivirana_varijabla naziv="DomainObject.Predmet.OstaliListFormated_1">
      <item>Holger Ostermann</item>
    </derivirana_varijabla>
  </DomainObject.Predmet.OstaliListFormated>
  <DomainObject.Predmet.OstaliListFormatedOIB>
    <izvorni_sadrzaj>
      <item>Holger Ostermann, OIB 24368470849</item>
    </izvorni_sadrzaj>
    <derivirana_varijabla naziv="DomainObject.Predmet.OstaliListFormatedOIB_1">
      <item>Holger Ostermann, OIB 24368470849</item>
    </derivirana_varijabla>
  </DomainObject.Predmet.OstaliListFormatedOIB>
  <DomainObject.Predmet.OstaliListFormatedWithAdress>
    <izvorni_sadrzaj>
      <item>Holger Ostermann, Ehrenerstr 41, Loningen</item>
    </izvorni_sadrzaj>
    <derivirana_varijabla naziv="DomainObject.Predmet.OstaliListFormatedWithAdress_1">
      <item>Holger Ostermann, Ehrenerstr 41, Loningen</item>
    </derivirana_varijabla>
  </DomainObject.Predmet.OstaliListFormatedWithAdress>
  <DomainObject.Predmet.OstaliListFormatedWithAdressOIB>
    <izvorni_sadrzaj>
      <item>Holger Ostermann, OIB 24368470849, Ehrenerstr 41, Loningen</item>
    </izvorni_sadrzaj>
    <derivirana_varijabla naziv="DomainObject.Predmet.OstaliListFormatedWithAdressOIB_1">
      <item>Holger Ostermann, OIB 24368470849, Ehrenerstr 41, Loningen</item>
    </derivirana_varijabla>
  </DomainObject.Predmet.OstaliListFormatedWithAdressOIB>
  <DomainObject.Predmet.OstaliListNazivFormated>
    <izvorni_sadrzaj>
      <item>Holger Ostermann</item>
    </izvorni_sadrzaj>
    <derivirana_varijabla naziv="DomainObject.Predmet.OstaliListNazivFormated_1">
      <item>Holger Ostermann</item>
    </derivirana_varijabla>
  </DomainObject.Predmet.OstaliListNazivFormated>
  <DomainObject.Predmet.OstaliListNazivFormatedOIB>
    <izvorni_sadrzaj>
      <item>Holger Ostermann, OIB 24368470849</item>
    </izvorni_sadrzaj>
    <derivirana_varijabla naziv="DomainObject.Predmet.OstaliListNazivFormatedOIB_1">
      <item>Holger Ostermann, OIB 24368470849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COMMERCIUM društvo s ograničenom odgovornošću za trgovinu i usluge</izvorni_sadrzaj>
    <derivirana_varijabla naziv="DomainObject.Predmet.ProtustrankaIDrugi_1">COMMERCIUM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COMMERCIUM društvo s ograničenom odgovornošću za trgovinu i usluge, OIB 64854616945, Federica Grisogona 15, 23000 Zadar</izvorni_sadrzaj>
    <derivirana_varijabla naziv="DomainObject.Predmet.ProtustrankaIDrugiAdressOIB_1">COMMERCIUM društvo s ograničenom odgovornošću za trgovinu i usluge, OIB 64854616945, Federica Grisogona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COMMERCIUM društvo s ograničenom odgovornošću za trgovinu i usluge</item>
      <item>Holger Ostermann</item>
    </izvorni_sadrzaj>
    <derivirana_varijabla naziv="DomainObject.Predmet.SudioniciListNaziv_1">
      <item>FINA</item>
      <item>COMMERCIUM društvo s ograničenom odgovornošću za trgovinu i usluge</item>
      <item>Holger Ostermann</item>
    </derivirana_varijabla>
  </DomainObject.Predmet.SudioniciListNaziv>
  <DomainObject.Predmet.SudioniciListAdressOIB>
    <izvorni_sadrzaj>
      <item>FINA, OIB 85821130368</item>
      <item>COMMERCIUM društvo s ograničenom odgovornošću za trgovinu i usluge, OIB 64854616945, Federica Grisogona 15,23000 Zadar</item>
      <item>Holger Ostermann, OIB 24368470849, Ehrenerstr 41,Loningen</item>
    </izvorni_sadrzaj>
    <derivirana_varijabla naziv="DomainObject.Predmet.SudioniciListAdressOIB_1">
      <item>FINA, OIB 85821130368</item>
      <item>COMMERCIUM društvo s ograničenom odgovornošću za trgovinu i usluge, OIB 64854616945, Federica Grisogona 15,23000 Zadar</item>
      <item>Holger Ostermann, OIB 24368470849, Ehrenerstr 41,Loningen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64854616945</item>
      <item>, OIB 24368470849</item>
    </izvorni_sadrzaj>
    <derivirana_varijabla naziv="DomainObject.Predmet.SudioniciListNazivOIB_1">
      <item>, OIB 85821130368</item>
      <item>, OIB 64854616945</item>
      <item>, OIB 24368470849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341</properties:Words>
  <properties:Characters>1822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2016-04-13T08:37:00Z</dcterms:created>
  <dc:creator>Ardena Bajlo</dc:creator>
  <cp:lastModifiedBy>wsadmin</cp:lastModifiedBy>
  <cp:lastPrinted>2016-04-13T08:33:00Z</cp:lastPrinted>
  <dcterms:modified xmlns:xsi="http://www.w3.org/2001/XMLSchema-instance" xsi:type="dcterms:W3CDTF">2016-04-13T09:33:00Z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