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a0c6" w14:paraId="cd8a0c6" w:rsidRDefault="00125435" w:rsidP="00B9254F" w:rsidR="00B9254F" w:rsidRPr="003D00DF">
      <w:pPr>
        <w:jc w:val="right"/>
        <w15:collapsed w:val="false"/>
      </w:pPr>
      <w:bookmarkStart w:name="_GoBack" w:id="0"/>
      <w:bookmarkEnd w:id="0"/>
      <w:r>
        <w:t>Poslovni broj:</w:t>
      </w:r>
      <w:r w:rsidR="00B9254F" w:rsidRPr="003D00DF">
        <w:t xml:space="preserve"> 1 St-</w:t>
      </w:r>
      <w:r w:rsidR="00613DBC">
        <w:t>457</w:t>
      </w:r>
      <w:r w:rsidR="00BC0FAC" w:rsidRPr="003D00DF">
        <w:t>/</w:t>
      </w:r>
      <w:r w:rsidR="006E7EC4" w:rsidRPr="003D00DF">
        <w:t>1</w:t>
      </w:r>
      <w:r w:rsidR="00613DBC">
        <w:t>6</w:t>
      </w:r>
      <w:r w:rsidR="009B1DD1" w:rsidRPr="003D00DF">
        <w:t>-</w:t>
      </w:r>
      <w:r w:rsidR="00613DBC">
        <w:t>48</w:t>
      </w:r>
    </w:p>
    <w:p w:rsidRDefault="00B9254F" w:rsidP="00B9254F" w:rsidR="00B9254F" w:rsidRPr="003D00DF"/>
    <w:p w:rsidRDefault="00B9254F" w:rsidP="00B9254F" w:rsidR="00B9254F" w:rsidRPr="003D00DF"/>
    <w:p w:rsidRDefault="00125435" w:rsidP="00125435" w:rsidR="0012543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25435" w:rsidP="00125435" w:rsidR="0012543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125435" w:rsidP="00125435" w:rsidR="0012543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125435" w:rsidP="00125435" w:rsidR="0012543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613DBC" w:rsidRPr="00391B94">
        <w:t>KUBIK GRADNJA d.o.o., Pirovac,</w:t>
      </w:r>
      <w:r w:rsidR="00613DBC">
        <w:t xml:space="preserve"> </w:t>
      </w:r>
      <w:proofErr w:type="spellStart"/>
      <w:r w:rsidR="00613DBC">
        <w:t>Jurja</w:t>
      </w:r>
      <w:proofErr w:type="spellEnd"/>
      <w:r w:rsidR="00613DBC">
        <w:t xml:space="preserve"> </w:t>
      </w:r>
      <w:proofErr w:type="spellStart"/>
      <w:r w:rsidR="00613DBC">
        <w:t>Šižgorića</w:t>
      </w:r>
      <w:proofErr w:type="spellEnd"/>
      <w:r w:rsidR="00613DBC">
        <w:t xml:space="preserve"> 17,</w:t>
      </w:r>
      <w:r w:rsidR="00613DBC" w:rsidRPr="00391B94">
        <w:t xml:space="preserve"> OIB: 56685880257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034CAB">
        <w:t>21</w:t>
      </w:r>
      <w:r w:rsidR="001D362C">
        <w:t>.</w:t>
      </w:r>
      <w:r w:rsidR="00257FA5">
        <w:t xml:space="preserve"> </w:t>
      </w:r>
      <w:r w:rsidR="00613DBC">
        <w:t>ožujka 2018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034CAB">
        <w:t>Jadranke Grubišić vlasnice obrta "</w:t>
      </w:r>
      <w:r w:rsidR="00613DBC">
        <w:t>IVA</w:t>
      </w:r>
      <w:r w:rsidR="00034CAB">
        <w:t xml:space="preserve">—inf. </w:t>
      </w:r>
      <w:proofErr w:type="spellStart"/>
      <w:r w:rsidR="00034CAB">
        <w:t>knjig</w:t>
      </w:r>
      <w:proofErr w:type="spellEnd"/>
      <w:r w:rsidR="00034CAB">
        <w:t>. usluge"</w:t>
      </w:r>
      <w:r w:rsidR="00613DBC">
        <w:t xml:space="preserve"> </w:t>
      </w:r>
      <w:r w:rsidR="00034CAB">
        <w:t>iz</w:t>
      </w:r>
      <w:r w:rsidR="00C8537B">
        <w:t xml:space="preserve"> </w:t>
      </w:r>
      <w:proofErr w:type="spellStart"/>
      <w:r w:rsidR="00034CAB">
        <w:t>Bilica</w:t>
      </w:r>
      <w:proofErr w:type="spellEnd"/>
      <w:r w:rsidR="00C8537B">
        <w:t xml:space="preserve">, </w:t>
      </w:r>
      <w:r w:rsidR="00034CAB">
        <w:t>113. Šibenske Brigade HV-e</w:t>
      </w:r>
      <w:r w:rsidR="00613DBC">
        <w:t xml:space="preserve"> 86</w:t>
      </w:r>
      <w:r w:rsidR="00034CAB">
        <w:t>, Šibenik</w:t>
      </w:r>
      <w:r w:rsidR="00C8537B">
        <w:t>,</w:t>
      </w:r>
      <w:r w:rsidR="00AF0E0B">
        <w:t xml:space="preserve"> OIB: </w:t>
      </w:r>
      <w:r w:rsidR="00613DBC">
        <w:t>58852341143</w:t>
      </w:r>
      <w:r w:rsidR="00AF0E0B">
        <w:t xml:space="preserve">, </w:t>
      </w:r>
      <w:r w:rsidR="006E7EC4" w:rsidRPr="003D00DF">
        <w:t xml:space="preserve"> u iznosu od </w:t>
      </w:r>
      <w:r w:rsidR="00613DBC" w:rsidRPr="00034CAB">
        <w:t>13.020,54</w:t>
      </w:r>
      <w:r w:rsidR="006E7EC4" w:rsidRPr="00034CAB">
        <w:t xml:space="preserve"> </w:t>
      </w:r>
      <w:r w:rsidR="006E7EC4" w:rsidRPr="003D00DF">
        <w:t>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613DBC" w:rsidP="00AF0E0B" w:rsidR="0047189D">
      <w:pPr>
        <w:ind w:firstLine="708"/>
        <w:jc w:val="both"/>
      </w:pPr>
      <w:r>
        <w:t>Vjerovnik</w:t>
      </w:r>
      <w:r w:rsidR="00AF0E0B" w:rsidRPr="00976A50">
        <w:t xml:space="preserve"> </w:t>
      </w:r>
      <w:r w:rsidR="00034CAB">
        <w:t xml:space="preserve">Jadranke Grubišić vlasnice obrta "IVA—inf. </w:t>
      </w:r>
      <w:proofErr w:type="spellStart"/>
      <w:r w:rsidR="00034CAB">
        <w:t>knjig</w:t>
      </w:r>
      <w:proofErr w:type="spellEnd"/>
      <w:r w:rsidR="00034CAB">
        <w:t xml:space="preserve">. usluge" iz </w:t>
      </w:r>
      <w:proofErr w:type="spellStart"/>
      <w:r w:rsidR="00034CAB">
        <w:t>Bilica</w:t>
      </w:r>
      <w:proofErr w:type="spellEnd"/>
      <w:r w:rsidR="00034CAB">
        <w:t xml:space="preserve"> je</w:t>
      </w:r>
      <w:r>
        <w:t xml:space="preserve"> </w:t>
      </w:r>
      <w:r w:rsidR="00AF0E0B" w:rsidRPr="00976A50">
        <w:t>podni</w:t>
      </w:r>
      <w:r>
        <w:t xml:space="preserve">jela </w:t>
      </w:r>
      <w:r w:rsidR="00AF0E0B">
        <w:t>p</w:t>
      </w:r>
      <w:r w:rsidR="00AF0E0B" w:rsidRPr="00976A50">
        <w:t xml:space="preserve">rijavu tražbine dana </w:t>
      </w:r>
      <w:r>
        <w:t>24</w:t>
      </w:r>
      <w:r w:rsidR="00257FA5">
        <w:t xml:space="preserve">. </w:t>
      </w:r>
      <w:r>
        <w:t>siječnja 2018</w:t>
      </w:r>
      <w:r w:rsidR="00AF0E0B" w:rsidRPr="00976A50">
        <w:t>.</w:t>
      </w:r>
      <w:r w:rsidR="00034CAB">
        <w:t xml:space="preserve"> preporučenom pošiljkom.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257FA5">
        <w:t>IV</w:t>
      </w:r>
      <w:r>
        <w:t>. rješenja ovog suda broj 1</w:t>
      </w:r>
      <w:r w:rsidR="00C8537B">
        <w:t xml:space="preserve"> </w:t>
      </w:r>
      <w:r>
        <w:t>St-</w:t>
      </w:r>
      <w:r w:rsidR="00613DBC">
        <w:t>457</w:t>
      </w:r>
      <w:r w:rsidR="00C8537B">
        <w:t>/1</w:t>
      </w:r>
      <w:r w:rsidR="00613DBC">
        <w:t>6</w:t>
      </w:r>
      <w:r w:rsidR="00C8537B">
        <w:t>-</w:t>
      </w:r>
      <w:r w:rsidR="00613DBC">
        <w:t>27</w:t>
      </w:r>
      <w:r>
        <w:t xml:space="preserve"> od </w:t>
      </w:r>
      <w:r w:rsidR="00613DBC">
        <w:t>23</w:t>
      </w:r>
      <w:r w:rsidR="00257FA5">
        <w:t xml:space="preserve">. </w:t>
      </w:r>
      <w:r w:rsidR="00613DBC">
        <w:t>listopada</w:t>
      </w:r>
      <w:r w:rsidR="00C8537B">
        <w:t xml:space="preserve"> 2017</w:t>
      </w:r>
      <w:r>
        <w:t xml:space="preserve">. određeno je da se pozivaju vjerovnici da u roku od </w:t>
      </w:r>
      <w:r w:rsidR="00613DBC">
        <w:t>6</w:t>
      </w:r>
      <w:r w:rsidR="00257FA5">
        <w:t>0</w:t>
      </w:r>
      <w:r>
        <w:t xml:space="preserve"> dana od dana objave toga rješenja podnesu prijave tražbina stečajnom upravitelju. Navedeno rješenje objavljeno je na e-oglasnoj ploči </w:t>
      </w:r>
      <w:r w:rsidR="00613DBC">
        <w:t>2</w:t>
      </w:r>
      <w:r w:rsidR="00257FA5">
        <w:t>3</w:t>
      </w:r>
      <w:r w:rsidR="00C8537B">
        <w:t xml:space="preserve">. </w:t>
      </w:r>
      <w:r w:rsidR="00613DBC">
        <w:t>listopada</w:t>
      </w:r>
      <w:r w:rsidR="00C8537B">
        <w:t xml:space="preserve"> 2017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</w:t>
      </w:r>
      <w:r w:rsidR="00613DBC">
        <w:t>6</w:t>
      </w:r>
      <w:r w:rsidR="00257FA5">
        <w:t>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034CAB">
        <w:t>21</w:t>
      </w:r>
      <w:r w:rsidR="001D362C">
        <w:t>.</w:t>
      </w:r>
      <w:r w:rsidR="00257FA5">
        <w:t xml:space="preserve"> </w:t>
      </w:r>
      <w:r w:rsidR="00613DBC">
        <w:t>ožujka 2018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613DBC" w:rsidR="00755DDC" w:rsidRPr="00976A50">
      <w:pPr>
        <w:jc w:val="both"/>
      </w:pPr>
      <w:r>
        <w:tab/>
      </w:r>
      <w:r>
        <w:tab/>
      </w:r>
      <w:r>
        <w:tab/>
      </w:r>
      <w:r>
        <w:tab/>
      </w:r>
      <w:r w:rsidR="00613DBC">
        <w:tab/>
      </w:r>
      <w:r w:rsidR="00613DBC">
        <w:tab/>
      </w:r>
      <w:r w:rsidR="00613DBC">
        <w:tab/>
      </w:r>
      <w:r w:rsidR="00613DBC">
        <w:tab/>
      </w:r>
      <w:r w:rsidR="00613DBC">
        <w:tab/>
      </w:r>
      <w:r w:rsidR="00613DBC">
        <w:tab/>
      </w:r>
      <w:r w:rsidR="00613DBC">
        <w:tab/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>Pouka o</w:t>
      </w:r>
      <w:r w:rsidR="003A0C82">
        <w:t xml:space="preserve"> pravnom lijeku</w:t>
      </w:r>
      <w:r w:rsidRPr="00976A50">
        <w:t xml:space="preserve">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 xml:space="preserve">vjerovniku </w:t>
      </w:r>
      <w:r w:rsidR="00034CAB">
        <w:t xml:space="preserve">Jadranke Grubišić vlasnice obrta "IVA—inf. </w:t>
      </w:r>
      <w:proofErr w:type="spellStart"/>
      <w:r w:rsidR="00034CAB">
        <w:t>knjig</w:t>
      </w:r>
      <w:proofErr w:type="spellEnd"/>
      <w:r w:rsidR="00034CAB">
        <w:t xml:space="preserve">. usluge" iz </w:t>
      </w:r>
      <w:proofErr w:type="spellStart"/>
      <w:r w:rsidR="00034CAB">
        <w:t>Bilica</w:t>
      </w:r>
      <w:proofErr w:type="spellEnd"/>
      <w:r w:rsidR="003A0C82">
        <w:t xml:space="preserve">, </w:t>
      </w: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34CAB"/>
    <w:rsid w:val="000A3979"/>
    <w:rsid w:val="00125435"/>
    <w:rsid w:val="001319A3"/>
    <w:rsid w:val="001635FF"/>
    <w:rsid w:val="001715CA"/>
    <w:rsid w:val="001D362C"/>
    <w:rsid w:val="00257FA5"/>
    <w:rsid w:val="00306181"/>
    <w:rsid w:val="003A0C82"/>
    <w:rsid w:val="003C06BF"/>
    <w:rsid w:val="003D00DF"/>
    <w:rsid w:val="0047189D"/>
    <w:rsid w:val="004A2AF4"/>
    <w:rsid w:val="00511850"/>
    <w:rsid w:val="00520259"/>
    <w:rsid w:val="005C6F07"/>
    <w:rsid w:val="00606529"/>
    <w:rsid w:val="00613DBC"/>
    <w:rsid w:val="00665A68"/>
    <w:rsid w:val="006A1595"/>
    <w:rsid w:val="006B77BB"/>
    <w:rsid w:val="006D0FA0"/>
    <w:rsid w:val="006E048A"/>
    <w:rsid w:val="006E7EC4"/>
    <w:rsid w:val="00755DDC"/>
    <w:rsid w:val="008045C0"/>
    <w:rsid w:val="0081279A"/>
    <w:rsid w:val="00824430"/>
    <w:rsid w:val="00843116"/>
    <w:rsid w:val="00863D0E"/>
    <w:rsid w:val="00982A2D"/>
    <w:rsid w:val="00992439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952EF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2543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2543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2543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2543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1342</properties:Characters>
  <properties:Lines>50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2018-03-21T08:46:00Z</dcterms:created>
  <dc:creator>Ardena Bajlo</dc:creator>
  <cp:lastModifiedBy>Ante Rubelj</cp:lastModifiedBy>
  <cp:lastPrinted>2016-08-18T12:46:00Z</cp:lastPrinted>
  <dcterms:modified xmlns:xsi="http://www.w3.org/2001/XMLSchema-instance" xsi:type="dcterms:W3CDTF">2018-03-21T10:21:00Z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 ST -457-16 -rješenje o odbacivanju prijava tražbina - nepravodobna IVA-inf.knjig. usluge, vl. Jadranka Grubišić.docx)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