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9973" w14:paraId="5e49973" w:rsidRDefault="00B46F0F" w:rsidP="00B46F0F" w:rsidR="00B46F0F" w:rsidRPr="007E47D6">
      <w:pPr>
        <w:ind w:firstLine="708"/>
        <w15:collapsed w:val="false"/>
        <w:rPr>
          <w:rFonts w:eastAsia="Calibri"/>
          <w:lang w:val="hr-HR"/>
        </w:rPr>
      </w:pPr>
      <w:bookmarkStart w:name="_GoBack" w:id="0"/>
      <w:bookmarkEnd w:id="0"/>
      <w:r w:rsidRPr="0087646C">
        <w:rPr>
          <w:lang w:val="hr-HR"/>
        </w:rPr>
        <w:t xml:space="preserve">    </w:t>
      </w:r>
      <w:r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rFonts w:eastAsia="Calibri"/>
          <w:lang w:val="hr-HR"/>
        </w:rPr>
        <w:tab/>
      </w:r>
      <w:r>
        <w:rPr>
          <w:rFonts w:eastAsia="Calibri"/>
          <w:lang w:val="hr-HR"/>
        </w:rPr>
        <w:tab/>
      </w:r>
      <w:r>
        <w:rPr>
          <w:rFonts w:eastAsia="Calibri"/>
          <w:lang w:val="hr-HR"/>
        </w:rPr>
        <w:tab/>
      </w:r>
      <w:r>
        <w:rPr>
          <w:rFonts w:eastAsia="Calibri"/>
          <w:lang w:val="hr-HR"/>
        </w:rPr>
        <w:tab/>
      </w:r>
      <w:r>
        <w:rPr>
          <w:rFonts w:eastAsia="Calibri"/>
          <w:lang w:val="hr-HR"/>
        </w:rPr>
        <w:tab/>
      </w:r>
      <w:r w:rsidR="00F00F27">
        <w:rPr>
          <w:rFonts w:eastAsia="Calibri"/>
          <w:lang w:val="hr-HR"/>
        </w:rPr>
        <w:t xml:space="preserve">     </w:t>
      </w:r>
      <w:r w:rsidRPr="00B40A1C">
        <w:t>Poslovni broj: 12. St-</w:t>
      </w:r>
      <w:r w:rsidR="00EA35CF">
        <w:t>48/2009</w:t>
      </w:r>
      <w:r w:rsidR="00AA499A">
        <w:t>-449</w:t>
      </w:r>
    </w:p>
    <w:p w:rsidRDefault="00B46F0F" w:rsidP="00B46F0F" w:rsidR="00B46F0F" w:rsidRPr="007E47D6">
      <w:pPr>
        <w:rPr>
          <w:rFonts w:eastAsia="Calibri"/>
          <w:lang w:val="hr-HR"/>
        </w:rPr>
      </w:pPr>
      <w:r w:rsidRPr="007E47D6">
        <w:rPr>
          <w:rFonts w:eastAsia="Calibri"/>
          <w:lang w:val="hr-HR"/>
        </w:rPr>
        <w:t>REPUBLIKA HRVATSKA</w:t>
      </w:r>
    </w:p>
    <w:p w:rsidRDefault="00B46F0F" w:rsidP="00B46F0F" w:rsidR="00B46F0F" w:rsidRPr="007E47D6">
      <w:pPr>
        <w:rPr>
          <w:rFonts w:eastAsia="Calibri"/>
          <w:lang w:val="hr-HR"/>
        </w:rPr>
      </w:pPr>
      <w:r w:rsidRPr="007E47D6">
        <w:rPr>
          <w:rFonts w:eastAsia="Calibri"/>
          <w:lang w:val="hr-HR"/>
        </w:rPr>
        <w:t>TRGOVAČKI SUD U SPLITU</w:t>
      </w:r>
    </w:p>
    <w:p w:rsidRDefault="00E13B9F" w:rsidP="00B46F0F" w:rsidR="00B46F0F" w:rsidRPr="007E47D6">
      <w:pPr>
        <w:rPr>
          <w:rFonts w:eastAsia="Calibri"/>
          <w:lang w:val="hr-HR"/>
        </w:rPr>
      </w:pPr>
      <w:r>
        <w:rPr>
          <w:rFonts w:eastAsia="Calibri"/>
          <w:lang w:val="hr-HR"/>
        </w:rPr>
        <w:t>Split, Sukoišanska</w:t>
      </w:r>
      <w:r w:rsidR="00B46F0F" w:rsidRPr="007E47D6">
        <w:rPr>
          <w:rFonts w:eastAsia="Calibri"/>
          <w:lang w:val="hr-HR"/>
        </w:rPr>
        <w:t xml:space="preserve"> 6</w:t>
      </w:r>
    </w:p>
    <w:p w:rsidRDefault="0011785B" w:rsidP="00A8609C" w:rsidR="0011785B" w:rsidRPr="00DB2FB0">
      <w:pPr>
        <w:pStyle w:val="Naslov1"/>
      </w:pPr>
    </w:p>
    <w:p w:rsidRDefault="00A8609C" w:rsidP="00A8609C" w:rsidR="00A8609C" w:rsidRPr="00B46F0F">
      <w:pPr>
        <w:pStyle w:val="Naslov1"/>
        <w:rPr>
          <w:b w:val="false"/>
        </w:rPr>
      </w:pPr>
      <w:r w:rsidRPr="00B46F0F">
        <w:rPr>
          <w:b w:val="false"/>
        </w:rPr>
        <w:t>R E P U B L I K A   H R V A T S K A</w:t>
      </w:r>
    </w:p>
    <w:p w:rsidRDefault="00A8609C" w:rsidP="00A8609C" w:rsidR="00A8609C" w:rsidRPr="00B46F0F">
      <w:pPr>
        <w:rPr>
          <w:lang w:eastAsia="hr-HR" w:val="hr-HR"/>
        </w:rPr>
      </w:pPr>
    </w:p>
    <w:p w:rsidRDefault="00F00F27" w:rsidP="00F00F27" w:rsidR="00F00F27" w:rsidRPr="00F00F27">
      <w:pPr>
        <w:pStyle w:val="Naslov2"/>
        <w:rPr>
          <w:bCs/>
          <w:szCs w:val="24"/>
        </w:rPr>
      </w:pPr>
      <w:r w:rsidRPr="00F00F27">
        <w:rPr>
          <w:bCs/>
          <w:szCs w:val="24"/>
        </w:rPr>
        <w:t>Z A K LJ U Č A K</w:t>
      </w:r>
    </w:p>
    <w:p w:rsidRDefault="00964A7F" w:rsidP="00964A7F" w:rsidR="00964A7F" w:rsidRPr="00DB2FB0">
      <w:pPr>
        <w:rPr>
          <w:lang w:val="hr-HR"/>
        </w:rPr>
      </w:pPr>
    </w:p>
    <w:p w:rsidRDefault="00964A7F" w:rsidP="007400E6" w:rsidR="007400E6" w:rsidRPr="002D790C">
      <w:pPr>
        <w:pStyle w:val="Tijeloteksta"/>
        <w:rPr>
          <w:szCs w:val="24"/>
          <w:lang w:val="hr-HR"/>
        </w:rPr>
      </w:pPr>
      <w:r w:rsidRPr="00DB2FB0">
        <w:rPr>
          <w:szCs w:val="24"/>
          <w:lang w:val="hr-HR"/>
        </w:rPr>
        <w:tab/>
      </w:r>
      <w:r w:rsidR="00DA1691" w:rsidRPr="00DB2FB0">
        <w:rPr>
          <w:szCs w:val="24"/>
          <w:lang w:val="hr-HR"/>
        </w:rPr>
        <w:t>Tr</w:t>
      </w:r>
      <w:r w:rsidR="007400E6" w:rsidRPr="00DB2FB0">
        <w:rPr>
          <w:szCs w:val="24"/>
          <w:lang w:val="hr-HR"/>
        </w:rPr>
        <w:t>govački sud u Splitu, po sucu t</w:t>
      </w:r>
      <w:r w:rsidR="00DA1691" w:rsidRPr="00DB2FB0">
        <w:rPr>
          <w:szCs w:val="24"/>
          <w:lang w:val="hr-HR"/>
        </w:rPr>
        <w:t>og suda Pa</w:t>
      </w:r>
      <w:r w:rsidR="00E54723" w:rsidRPr="00DB2FB0">
        <w:rPr>
          <w:szCs w:val="24"/>
          <w:lang w:val="hr-HR"/>
        </w:rPr>
        <w:t xml:space="preserve">šku Bačiću, kao stečajnom sucu, </w:t>
      </w:r>
      <w:r w:rsidR="00D82604" w:rsidRPr="00DB2FB0">
        <w:rPr>
          <w:szCs w:val="24"/>
          <w:lang w:val="hr-HR"/>
        </w:rPr>
        <w:t xml:space="preserve">u stečajnom postupku nad dužnikom </w:t>
      </w:r>
      <w:r w:rsidR="00B46F0F">
        <w:t xml:space="preserve">SMS d.o.o. </w:t>
      </w:r>
      <w:proofErr w:type="gramStart"/>
      <w:r w:rsidR="00B46F0F">
        <w:t>u</w:t>
      </w:r>
      <w:proofErr w:type="gramEnd"/>
      <w:r w:rsidR="00B46F0F">
        <w:t xml:space="preserve"> stečaju Split, Kopilica 5, OIB: 88679107711</w:t>
      </w:r>
      <w:r w:rsidR="00E54723" w:rsidRPr="00DB2FB0">
        <w:rPr>
          <w:lang w:val="hr-HR"/>
        </w:rPr>
        <w:t xml:space="preserve">, </w:t>
      </w:r>
      <w:r w:rsidR="00F00F27">
        <w:rPr>
          <w:szCs w:val="24"/>
          <w:lang w:val="hr-HR"/>
        </w:rPr>
        <w:t>20. veljače</w:t>
      </w:r>
      <w:r w:rsidR="00B46F0F">
        <w:rPr>
          <w:szCs w:val="24"/>
          <w:lang w:val="hr-HR"/>
        </w:rPr>
        <w:t xml:space="preserve"> 2019.</w:t>
      </w:r>
    </w:p>
    <w:p w:rsidRDefault="00AF48CD" w:rsidP="00964A7F" w:rsidR="00AF48CD" w:rsidRPr="002D790C">
      <w:pPr>
        <w:rPr>
          <w:sz w:val="28"/>
          <w:szCs w:val="28"/>
          <w:lang w:val="hr-HR"/>
        </w:rPr>
      </w:pPr>
    </w:p>
    <w:p w:rsidRDefault="00F00F27" w:rsidP="00964A7F" w:rsidR="00964A7F" w:rsidRPr="00DB2FB0">
      <w:pPr>
        <w:jc w:val="center"/>
        <w:rPr>
          <w:lang w:val="hr-HR"/>
        </w:rPr>
      </w:pPr>
      <w:r>
        <w:rPr>
          <w:lang w:val="hr-HR"/>
        </w:rPr>
        <w:t>z a k lj u č i o   j e</w:t>
      </w:r>
      <w:r w:rsidR="00964A7F" w:rsidRPr="00DB2FB0">
        <w:rPr>
          <w:lang w:val="hr-HR"/>
        </w:rPr>
        <w:t xml:space="preserve">                                              </w:t>
      </w:r>
    </w:p>
    <w:p w:rsidRDefault="00964A7F" w:rsidP="00964A7F" w:rsidR="00964A7F" w:rsidRPr="00DB2FB0">
      <w:pPr>
        <w:jc w:val="both"/>
        <w:rPr>
          <w:lang w:val="hr-HR"/>
        </w:rPr>
      </w:pPr>
    </w:p>
    <w:p w:rsidRDefault="00CD5119" w:rsidP="00F00F27" w:rsidR="00F00F27" w:rsidRPr="00DB2FB0">
      <w:pPr>
        <w:pStyle w:val="Naslov3"/>
        <w:ind w:left="720"/>
        <w:rPr>
          <w:b w:val="false"/>
          <w:szCs w:val="24"/>
        </w:rPr>
      </w:pPr>
      <w:r w:rsidRPr="00DB2FB0">
        <w:rPr>
          <w:b w:val="false"/>
          <w:szCs w:val="24"/>
        </w:rPr>
        <w:t xml:space="preserve">I. </w:t>
      </w:r>
      <w:r w:rsidR="00F00F27" w:rsidRPr="00DB2FB0">
        <w:rPr>
          <w:b w:val="false"/>
        </w:rPr>
        <w:t xml:space="preserve">Skupština </w:t>
      </w:r>
      <w:r w:rsidR="00EE55DD" w:rsidRPr="00DB2FB0">
        <w:rPr>
          <w:b w:val="false"/>
        </w:rPr>
        <w:t xml:space="preserve">vjerovnika </w:t>
      </w:r>
      <w:r w:rsidR="00F00F27">
        <w:rPr>
          <w:b w:val="false"/>
        </w:rPr>
        <w:t xml:space="preserve">koja je u stečajnom postupku nad dužnikom </w:t>
      </w:r>
      <w:r w:rsidR="00B46F0F" w:rsidRPr="00B46F0F">
        <w:rPr>
          <w:b w:val="false"/>
        </w:rPr>
        <w:t>SMS d.o.o. u stečaju Split</w:t>
      </w:r>
      <w:r w:rsidR="00C131B9">
        <w:rPr>
          <w:b w:val="false"/>
          <w:szCs w:val="24"/>
        </w:rPr>
        <w:t xml:space="preserve"> </w:t>
      </w:r>
      <w:r w:rsidR="00F00F27">
        <w:rPr>
          <w:b w:val="false"/>
          <w:szCs w:val="24"/>
        </w:rPr>
        <w:t xml:space="preserve">sazvana </w:t>
      </w:r>
      <w:r w:rsidR="00A9687A" w:rsidRPr="00DB2FB0">
        <w:rPr>
          <w:b w:val="false"/>
        </w:rPr>
        <w:t>za dan</w:t>
      </w:r>
      <w:r w:rsidR="0035480C" w:rsidRPr="00DB2FB0">
        <w:rPr>
          <w:b w:val="false"/>
        </w:rPr>
        <w:t xml:space="preserve"> </w:t>
      </w:r>
      <w:r w:rsidR="004972E8">
        <w:rPr>
          <w:b w:val="false"/>
        </w:rPr>
        <w:t>20</w:t>
      </w:r>
      <w:r w:rsidR="00B46F0F">
        <w:rPr>
          <w:b w:val="false"/>
        </w:rPr>
        <w:t>. veljače 2019</w:t>
      </w:r>
      <w:r w:rsidR="00CB46FB" w:rsidRPr="00DB2FB0">
        <w:rPr>
          <w:b w:val="false"/>
        </w:rPr>
        <w:t>.</w:t>
      </w:r>
      <w:r w:rsidR="00F00F27">
        <w:rPr>
          <w:b w:val="false"/>
        </w:rPr>
        <w:t>, na temelju jednoglasnog prijedloga prisutnih vjerovnika, a radi dopune izvješća stečajnog upravitelja, odgođena je te je nastavk skupštine vjerovnika određen za dan 26. ožujka 2019.</w:t>
      </w:r>
      <w:r w:rsidR="00CB46FB" w:rsidRPr="00DB2FB0">
        <w:rPr>
          <w:b w:val="false"/>
        </w:rPr>
        <w:t xml:space="preserve"> s početkom u </w:t>
      </w:r>
      <w:r w:rsidR="00F00F27">
        <w:rPr>
          <w:b w:val="false"/>
        </w:rPr>
        <w:t>12</w:t>
      </w:r>
      <w:r w:rsidR="009800F0" w:rsidRPr="00DB2FB0">
        <w:rPr>
          <w:b w:val="false"/>
        </w:rPr>
        <w:t>,00</w:t>
      </w:r>
      <w:r w:rsidR="00A9687A" w:rsidRPr="00DB2FB0">
        <w:rPr>
          <w:b w:val="false"/>
        </w:rPr>
        <w:t xml:space="preserve"> sati</w:t>
      </w:r>
      <w:r w:rsidR="00F00F27">
        <w:rPr>
          <w:b w:val="false"/>
        </w:rPr>
        <w:t xml:space="preserve">, u sobi broj 118/I (sudnica br. 4) </w:t>
      </w:r>
      <w:r w:rsidR="00A9687A" w:rsidRPr="00DB2FB0">
        <w:rPr>
          <w:b w:val="false"/>
        </w:rPr>
        <w:t xml:space="preserve">Trgovačkog suda u Splitu, Sukoišanska </w:t>
      </w:r>
      <w:r w:rsidR="00F00F27">
        <w:rPr>
          <w:b w:val="false"/>
        </w:rPr>
        <w:t>6</w:t>
      </w:r>
      <w:r w:rsidR="00E13B9F">
        <w:rPr>
          <w:b w:val="false"/>
        </w:rPr>
        <w:t>.</w:t>
      </w:r>
    </w:p>
    <w:p w:rsidRDefault="00162EEB" w:rsidP="00F00F27" w:rsidR="008230FF" w:rsidRPr="00F00F27">
      <w:pPr>
        <w:pStyle w:val="Naslov3"/>
        <w:rPr>
          <w:b w:val="false"/>
          <w:szCs w:val="24"/>
        </w:rPr>
      </w:pPr>
      <w:r w:rsidRPr="00DB2FB0">
        <w:rPr>
          <w:b w:val="false"/>
          <w:szCs w:val="24"/>
        </w:rPr>
        <w:t xml:space="preserve">. </w:t>
      </w:r>
    </w:p>
    <w:p w:rsidRDefault="0011785B" w:rsidP="00CB46FB" w:rsidR="00CB46FB">
      <w:pPr>
        <w:ind w:left="720"/>
        <w:jc w:val="both"/>
        <w:rPr>
          <w:lang w:val="hr-HR"/>
        </w:rPr>
      </w:pPr>
      <w:r w:rsidRPr="00DB2FB0">
        <w:rPr>
          <w:lang w:val="hr-HR"/>
        </w:rPr>
        <w:t>I</w:t>
      </w:r>
      <w:r w:rsidR="00F00F27">
        <w:rPr>
          <w:lang w:val="hr-HR"/>
        </w:rPr>
        <w:t>I</w:t>
      </w:r>
      <w:r w:rsidR="00EE55DD" w:rsidRPr="00DB2FB0">
        <w:rPr>
          <w:lang w:val="hr-HR"/>
        </w:rPr>
        <w:t xml:space="preserve">. </w:t>
      </w:r>
      <w:r w:rsidR="00F00F27">
        <w:rPr>
          <w:lang w:val="hr-HR"/>
        </w:rPr>
        <w:t>Ovaj</w:t>
      </w:r>
      <w:r w:rsidR="00CB46FB" w:rsidRPr="00DB2FB0">
        <w:rPr>
          <w:lang w:val="hr-HR"/>
        </w:rPr>
        <w:t xml:space="preserve"> </w:t>
      </w:r>
      <w:r w:rsidR="00F00F27">
        <w:rPr>
          <w:lang w:val="hr-HR"/>
        </w:rPr>
        <w:t xml:space="preserve">zaključak </w:t>
      </w:r>
      <w:r w:rsidR="00CB46FB" w:rsidRPr="00DB2FB0">
        <w:rPr>
          <w:lang w:val="hr-HR"/>
        </w:rPr>
        <w:t xml:space="preserve">će se </w:t>
      </w:r>
      <w:r w:rsidR="008230FF" w:rsidRPr="00DB2FB0">
        <w:rPr>
          <w:lang w:val="hr-HR"/>
        </w:rPr>
        <w:t xml:space="preserve">objaviti </w:t>
      </w:r>
      <w:r w:rsidR="00CB46FB" w:rsidRPr="00DB2FB0">
        <w:rPr>
          <w:lang w:val="hr-HR"/>
        </w:rPr>
        <w:t xml:space="preserve">na </w:t>
      </w:r>
      <w:r w:rsidR="005D6116" w:rsidRPr="00DB2FB0">
        <w:rPr>
          <w:lang w:val="hr-HR"/>
        </w:rPr>
        <w:t>e-</w:t>
      </w:r>
      <w:r w:rsidR="008458FD" w:rsidRPr="00DB2FB0">
        <w:rPr>
          <w:lang w:val="hr-HR"/>
        </w:rPr>
        <w:t xml:space="preserve">Oglasnoj </w:t>
      </w:r>
      <w:r w:rsidR="00CB46FB" w:rsidRPr="00DB2FB0">
        <w:rPr>
          <w:lang w:val="hr-HR"/>
        </w:rPr>
        <w:t xml:space="preserve">ploči </w:t>
      </w:r>
      <w:r w:rsidR="005D6116" w:rsidRPr="00DB2FB0">
        <w:rPr>
          <w:lang w:val="hr-HR"/>
        </w:rPr>
        <w:t>suda</w:t>
      </w:r>
      <w:r w:rsidR="00CB46FB" w:rsidRPr="00DB2FB0">
        <w:rPr>
          <w:lang w:val="hr-HR"/>
        </w:rPr>
        <w:t xml:space="preserve">, a što svim </w:t>
      </w:r>
      <w:r w:rsidR="00F00F27">
        <w:rPr>
          <w:lang w:val="hr-HR"/>
        </w:rPr>
        <w:t xml:space="preserve">vjerovnicima služi kao </w:t>
      </w:r>
      <w:r w:rsidR="00E13B9F">
        <w:rPr>
          <w:lang w:val="hr-HR"/>
        </w:rPr>
        <w:t xml:space="preserve">obavijest i </w:t>
      </w:r>
      <w:r w:rsidR="00F00F27">
        <w:rPr>
          <w:lang w:val="hr-HR"/>
        </w:rPr>
        <w:t>poziv na</w:t>
      </w:r>
      <w:r w:rsidR="005D6116" w:rsidRPr="00DB2FB0">
        <w:rPr>
          <w:lang w:val="hr-HR"/>
        </w:rPr>
        <w:t xml:space="preserve"> </w:t>
      </w:r>
      <w:r w:rsidR="00CB46FB" w:rsidRPr="00DB2FB0">
        <w:rPr>
          <w:lang w:val="hr-HR"/>
        </w:rPr>
        <w:t>skupštinu vjerovnika</w:t>
      </w:r>
      <w:r w:rsidR="00481151" w:rsidRPr="00DB2FB0">
        <w:rPr>
          <w:lang w:val="hr-HR"/>
        </w:rPr>
        <w:t>.</w:t>
      </w:r>
    </w:p>
    <w:p w:rsidRDefault="00C1773F" w:rsidP="00F00F27" w:rsidR="00C1773F" w:rsidRPr="00F00F27">
      <w:pPr>
        <w:jc w:val="both"/>
        <w:rPr>
          <w:sz w:val="28"/>
          <w:szCs w:val="28"/>
          <w:lang w:val="hr-HR"/>
        </w:rPr>
      </w:pPr>
    </w:p>
    <w:p w:rsidRDefault="00481151" w:rsidP="00055BD5" w:rsidR="008307F9" w:rsidRPr="00DB2FB0">
      <w:pPr>
        <w:jc w:val="center"/>
        <w:rPr>
          <w:lang w:val="hr-HR"/>
        </w:rPr>
      </w:pPr>
      <w:r w:rsidRPr="00DB2FB0">
        <w:rPr>
          <w:lang w:val="hr-HR"/>
        </w:rPr>
        <w:t xml:space="preserve">U Splitu, </w:t>
      </w:r>
      <w:r w:rsidR="00F00F27">
        <w:rPr>
          <w:lang w:val="hr-HR"/>
        </w:rPr>
        <w:t>20. veljače</w:t>
      </w:r>
      <w:r w:rsidR="000934C0">
        <w:rPr>
          <w:lang w:val="hr-HR"/>
        </w:rPr>
        <w:t xml:space="preserve"> 2019.</w:t>
      </w:r>
    </w:p>
    <w:p w:rsidRDefault="008307F9" w:rsidP="008307F9" w:rsidR="008307F9" w:rsidRPr="00F00F27">
      <w:pPr>
        <w:jc w:val="both"/>
        <w:rPr>
          <w:sz w:val="28"/>
          <w:szCs w:val="28"/>
          <w:lang w:val="hr-HR"/>
        </w:rPr>
      </w:pPr>
      <w:r w:rsidRPr="00F00F27">
        <w:rPr>
          <w:sz w:val="28"/>
          <w:szCs w:val="28"/>
          <w:lang w:val="hr-HR"/>
        </w:rPr>
        <w:t xml:space="preserve"> </w:t>
      </w:r>
    </w:p>
    <w:p w:rsidRDefault="00AA499A" w:rsidP="00F53C8F" w:rsidR="00AA499A">
      <w:pPr>
        <w:ind w:left="4956"/>
        <w:jc w:val="center"/>
      </w:pPr>
      <w:r w:rsidRPr="00F049A9">
        <w:t>Sudac</w:t>
      </w:r>
    </w:p>
    <w:p w:rsidRDefault="00AA499A" w:rsidP="00F53C8F" w:rsidR="00AA499A" w:rsidRPr="00EF31D7">
      <w:pPr>
        <w:ind w:left="4956"/>
        <w:jc w:val="center"/>
        <w:rPr>
          <w:sz w:val="28"/>
          <w:szCs w:val="28"/>
        </w:rPr>
      </w:pPr>
    </w:p>
    <w:p w:rsidRDefault="00AA499A" w:rsidP="00F53C8F" w:rsidR="00AA499A" w:rsidRPr="00F049A9">
      <w:pPr>
        <w:ind w:left="4956"/>
        <w:jc w:val="center"/>
      </w:pPr>
      <w:r w:rsidRPr="00F049A9">
        <w:t>Paško Bačić</w:t>
      </w:r>
      <w:r>
        <w:t>, v.r.</w:t>
      </w:r>
    </w:p>
    <w:p w:rsidRDefault="00AA499A" w:rsidP="00F53C8F" w:rsidR="00AA499A" w:rsidRPr="00F049A9">
      <w:pPr>
        <w:ind w:left="4956"/>
        <w:jc w:val="center"/>
      </w:pPr>
      <w:proofErr w:type="gramStart"/>
      <w:r w:rsidRPr="00F049A9">
        <w:t>za</w:t>
      </w:r>
      <w:proofErr w:type="gramEnd"/>
      <w:r w:rsidRPr="00F049A9">
        <w:t xml:space="preserve"> točnost otpravka</w:t>
      </w:r>
      <w:r>
        <w:t>-</w:t>
      </w:r>
      <w:r w:rsidRPr="00F049A9">
        <w:t>ovlašteni službenik</w:t>
      </w:r>
    </w:p>
    <w:p w:rsidRDefault="00AA499A" w:rsidP="00F53C8F" w:rsidR="00AA499A">
      <w:pPr>
        <w:ind w:firstLine="708" w:left="5664"/>
      </w:pPr>
      <w:r>
        <w:t xml:space="preserve"> </w:t>
      </w:r>
      <w:r w:rsidRPr="00F049A9">
        <w:t>Katarina Raos</w:t>
      </w:r>
    </w:p>
    <w:p w:rsidRDefault="008307F9" w:rsidP="00EA35CF" w:rsidR="008307F9" w:rsidRPr="00DB2FB0">
      <w:pPr>
        <w:ind w:left="7200"/>
        <w:rPr>
          <w:lang w:val="hr-HR"/>
        </w:rPr>
      </w:pPr>
    </w:p>
    <w:p w:rsidRDefault="008307F9" w:rsidP="008307F9" w:rsidR="008307F9" w:rsidRPr="00DB2FB0">
      <w:pPr>
        <w:ind w:left="6372"/>
        <w:rPr>
          <w:lang w:val="hr-HR"/>
        </w:rPr>
      </w:pPr>
    </w:p>
    <w:p w:rsidRDefault="00F00F27" w:rsidP="008307F9" w:rsidR="00F00F27" w:rsidRPr="002D790C">
      <w:pPr>
        <w:jc w:val="both"/>
        <w:rPr>
          <w:sz w:val="28"/>
          <w:szCs w:val="28"/>
          <w:lang w:val="hr-HR"/>
        </w:rPr>
      </w:pPr>
    </w:p>
    <w:p w:rsidRDefault="000934C0" w:rsidP="008307F9" w:rsidR="008307F9" w:rsidRPr="00DB2FB0">
      <w:pPr>
        <w:jc w:val="both"/>
        <w:rPr>
          <w:lang w:val="hr-HR"/>
        </w:rPr>
      </w:pPr>
      <w:r w:rsidRPr="00DB2FB0">
        <w:rPr>
          <w:lang w:val="hr-HR"/>
        </w:rPr>
        <w:t>Pouka o pravnom lijeku</w:t>
      </w:r>
      <w:r w:rsidR="008307F9" w:rsidRPr="00DB2FB0">
        <w:rPr>
          <w:lang w:val="hr-HR"/>
        </w:rPr>
        <w:t>:</w:t>
      </w:r>
    </w:p>
    <w:p w:rsidRDefault="008307F9" w:rsidP="008307F9" w:rsidR="008C692C">
      <w:pPr>
        <w:jc w:val="both"/>
        <w:rPr>
          <w:lang w:val="hr-HR"/>
        </w:rPr>
      </w:pPr>
      <w:r w:rsidRPr="00DB2FB0">
        <w:rPr>
          <w:lang w:val="hr-HR"/>
        </w:rPr>
        <w:t xml:space="preserve">Protiv ovog </w:t>
      </w:r>
      <w:r w:rsidR="00F00F27">
        <w:rPr>
          <w:lang w:val="hr-HR"/>
        </w:rPr>
        <w:t>zaključka</w:t>
      </w:r>
      <w:r w:rsidRPr="00DB2FB0">
        <w:rPr>
          <w:lang w:val="hr-HR"/>
        </w:rPr>
        <w:t xml:space="preserve"> </w:t>
      </w:r>
      <w:r w:rsidR="00F00F27">
        <w:rPr>
          <w:lang w:val="hr-HR"/>
        </w:rPr>
        <w:t>ni</w:t>
      </w:r>
      <w:r w:rsidRPr="00DB2FB0">
        <w:rPr>
          <w:lang w:val="hr-HR"/>
        </w:rPr>
        <w:t>je dopuštena žalba</w:t>
      </w:r>
      <w:r w:rsidR="00F00F27">
        <w:rPr>
          <w:lang w:val="hr-HR"/>
        </w:rPr>
        <w:t>.</w:t>
      </w:r>
      <w:r w:rsidRPr="00DB2FB0">
        <w:rPr>
          <w:lang w:val="hr-HR"/>
        </w:rPr>
        <w:t xml:space="preserve"> </w:t>
      </w:r>
    </w:p>
    <w:p w:rsidRDefault="00F00F27" w:rsidP="008307F9" w:rsidR="00F00F27">
      <w:pPr>
        <w:jc w:val="both"/>
        <w:rPr>
          <w:lang w:val="hr-HR"/>
        </w:rPr>
      </w:pPr>
    </w:p>
    <w:p w:rsidRDefault="008307F9" w:rsidP="00AA499A" w:rsidR="008307F9" w:rsidRPr="00DB2FB0">
      <w:pPr>
        <w:jc w:val="both"/>
        <w:rPr>
          <w:lang w:val="hr-HR"/>
        </w:rPr>
      </w:pPr>
    </w:p>
    <w:sectPr w:rsidSect="002D790C" w:rsidR="008307F9" w:rsidRPr="00DB2FB0">
      <w:headerReference w:type="default" r:id="rId11"/>
      <w:pgSz w:h="15840" w:w="12240"/>
      <w:pgMar w:gutter="0" w:footer="708" w:header="563" w:left="1800" w:bottom="709" w:right="1800"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5F4" w:rsidP="003A6DA9" w:rsidR="005845F4">
      <w:r>
        <w:separator/>
      </w:r>
    </w:p>
  </w:endnote>
  <w:endnote w:id="0" w:type="continuationSeparator">
    <w:p w:rsidRDefault="005845F4" w:rsidP="003A6DA9" w:rsidR="005845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5F4" w:rsidP="003A6DA9" w:rsidR="005845F4">
      <w:r>
        <w:separator/>
      </w:r>
    </w:p>
  </w:footnote>
  <w:footnote w:id="0" w:type="continuationSeparator">
    <w:p w:rsidRDefault="005845F4" w:rsidP="003A6DA9" w:rsidR="005845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825" w:rsidP="001C5825" w:rsidR="00481151" w:rsidRPr="001C5825">
    <w:pPr>
      <w:pStyle w:val="Zaglavlje"/>
    </w:pPr>
    <w:r>
      <w:t xml:space="preserve">                                                                     - </w:t>
    </w:r>
    <w:r w:rsidR="00481151">
      <w:fldChar w:fldCharType="begin"/>
    </w:r>
    <w:r w:rsidR="00481151">
      <w:instrText>PAGE   \* MERGEFORMAT</w:instrText>
    </w:r>
    <w:r w:rsidR="00481151">
      <w:fldChar w:fldCharType="separate"/>
    </w:r>
    <w:r w:rsidR="00F00F27" w:rsidRPr="00F00F27">
      <w:rPr>
        <w:noProof/>
        <w:lang w:val="hr-HR"/>
      </w:rPr>
      <w:t>2</w:t>
    </w:r>
    <w:r w:rsidR="00481151">
      <w:fldChar w:fldCharType="end"/>
    </w:r>
    <w:r w:rsidR="00481151">
      <w:t xml:space="preserve"> -</w:t>
    </w:r>
    <w:r>
      <w:t xml:space="preserve">             </w:t>
    </w:r>
    <w:r w:rsidR="00EA35CF">
      <w:t xml:space="preserve">       </w:t>
    </w:r>
    <w:r w:rsidR="00EA35CF" w:rsidRPr="00B40A1C">
      <w:t>Poslovni broj: 12. St-</w:t>
    </w:r>
    <w:r w:rsidR="00EA35CF">
      <w:t>48/2009</w:t>
    </w:r>
  </w:p>
  <w:p w:rsidRDefault="001C5825" w:rsidP="001C5825" w:rsidR="001C5825">
    <w:pPr>
      <w:pStyle w:val="Zaglavlje"/>
      <w:rPr>
        <w:lang w:val="hr-HR"/>
      </w:rPr>
    </w:pPr>
  </w:p>
  <w:p w:rsidRDefault="001C5825" w:rsidP="001C5825" w:rsidR="001C5825"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attachedTemplate r:id="rId1"/>
  <w:stylePaneFormatFilter w:val="3F01"/>
  <w:defaultTabStop w:val="720"/>
  <w:hyphenationZone w:val="425"/>
  <w:characterSpacingControl w:val="doNotCompress"/>
  <w:savePreviewPicture/>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2843"/>
    <w:rsid w:val="000262F0"/>
    <w:rsid w:val="00035527"/>
    <w:rsid w:val="00037DAA"/>
    <w:rsid w:val="00044E41"/>
    <w:rsid w:val="0004782B"/>
    <w:rsid w:val="0005061D"/>
    <w:rsid w:val="00055BD5"/>
    <w:rsid w:val="00066E35"/>
    <w:rsid w:val="000678D4"/>
    <w:rsid w:val="0007420F"/>
    <w:rsid w:val="000934C0"/>
    <w:rsid w:val="000A0D85"/>
    <w:rsid w:val="000B0BFB"/>
    <w:rsid w:val="000B1BFA"/>
    <w:rsid w:val="00103E11"/>
    <w:rsid w:val="00116E67"/>
    <w:rsid w:val="0011701A"/>
    <w:rsid w:val="0011785B"/>
    <w:rsid w:val="0014639A"/>
    <w:rsid w:val="001472E9"/>
    <w:rsid w:val="0015249D"/>
    <w:rsid w:val="00161A95"/>
    <w:rsid w:val="00162EEB"/>
    <w:rsid w:val="001850B3"/>
    <w:rsid w:val="001948EE"/>
    <w:rsid w:val="001A149F"/>
    <w:rsid w:val="001A7172"/>
    <w:rsid w:val="001C5825"/>
    <w:rsid w:val="001D3A50"/>
    <w:rsid w:val="002014C3"/>
    <w:rsid w:val="0020468F"/>
    <w:rsid w:val="002165BE"/>
    <w:rsid w:val="002247A2"/>
    <w:rsid w:val="00243C65"/>
    <w:rsid w:val="00247D9D"/>
    <w:rsid w:val="002605DB"/>
    <w:rsid w:val="002820A8"/>
    <w:rsid w:val="00287744"/>
    <w:rsid w:val="002D790C"/>
    <w:rsid w:val="002E04F5"/>
    <w:rsid w:val="002F4660"/>
    <w:rsid w:val="00304037"/>
    <w:rsid w:val="003109B7"/>
    <w:rsid w:val="00313AD8"/>
    <w:rsid w:val="0031650A"/>
    <w:rsid w:val="00333ABE"/>
    <w:rsid w:val="0035480C"/>
    <w:rsid w:val="00386C35"/>
    <w:rsid w:val="003A6DA9"/>
    <w:rsid w:val="003E7FAE"/>
    <w:rsid w:val="003F13DF"/>
    <w:rsid w:val="003F3993"/>
    <w:rsid w:val="003F4FF2"/>
    <w:rsid w:val="00405B05"/>
    <w:rsid w:val="004106FB"/>
    <w:rsid w:val="004272F8"/>
    <w:rsid w:val="0047098F"/>
    <w:rsid w:val="00474810"/>
    <w:rsid w:val="00477866"/>
    <w:rsid w:val="00481151"/>
    <w:rsid w:val="00492F65"/>
    <w:rsid w:val="004972E8"/>
    <w:rsid w:val="004A2409"/>
    <w:rsid w:val="004D48DB"/>
    <w:rsid w:val="00521303"/>
    <w:rsid w:val="00546FE4"/>
    <w:rsid w:val="00560DA3"/>
    <w:rsid w:val="00560FDA"/>
    <w:rsid w:val="00572744"/>
    <w:rsid w:val="00582383"/>
    <w:rsid w:val="005845F4"/>
    <w:rsid w:val="005D6116"/>
    <w:rsid w:val="005E54C8"/>
    <w:rsid w:val="006233F9"/>
    <w:rsid w:val="00625CC9"/>
    <w:rsid w:val="00656DEE"/>
    <w:rsid w:val="00665CE0"/>
    <w:rsid w:val="00677163"/>
    <w:rsid w:val="006A3CD8"/>
    <w:rsid w:val="006D5F0A"/>
    <w:rsid w:val="006F5706"/>
    <w:rsid w:val="007301D9"/>
    <w:rsid w:val="007372B7"/>
    <w:rsid w:val="00737727"/>
    <w:rsid w:val="007400E6"/>
    <w:rsid w:val="00782CE6"/>
    <w:rsid w:val="00794011"/>
    <w:rsid w:val="007D4F11"/>
    <w:rsid w:val="007D6AEA"/>
    <w:rsid w:val="007F26EE"/>
    <w:rsid w:val="007F4B82"/>
    <w:rsid w:val="00801AF4"/>
    <w:rsid w:val="008230FF"/>
    <w:rsid w:val="00827CDB"/>
    <w:rsid w:val="008307F9"/>
    <w:rsid w:val="00834174"/>
    <w:rsid w:val="0083443C"/>
    <w:rsid w:val="008440E5"/>
    <w:rsid w:val="008458FD"/>
    <w:rsid w:val="00853874"/>
    <w:rsid w:val="008A50CB"/>
    <w:rsid w:val="008B08C9"/>
    <w:rsid w:val="008B4783"/>
    <w:rsid w:val="008C692C"/>
    <w:rsid w:val="00913E4E"/>
    <w:rsid w:val="0091491C"/>
    <w:rsid w:val="0094373F"/>
    <w:rsid w:val="00955058"/>
    <w:rsid w:val="00964A7F"/>
    <w:rsid w:val="00966EDF"/>
    <w:rsid w:val="009768A3"/>
    <w:rsid w:val="009800F0"/>
    <w:rsid w:val="00993327"/>
    <w:rsid w:val="009B29D5"/>
    <w:rsid w:val="009D1F7B"/>
    <w:rsid w:val="009D59A9"/>
    <w:rsid w:val="009E4287"/>
    <w:rsid w:val="00A20C27"/>
    <w:rsid w:val="00A50D9D"/>
    <w:rsid w:val="00A6343F"/>
    <w:rsid w:val="00A76440"/>
    <w:rsid w:val="00A82F7B"/>
    <w:rsid w:val="00A83B92"/>
    <w:rsid w:val="00A8609C"/>
    <w:rsid w:val="00A9290A"/>
    <w:rsid w:val="00A93CC7"/>
    <w:rsid w:val="00A9687A"/>
    <w:rsid w:val="00AA499A"/>
    <w:rsid w:val="00AC1232"/>
    <w:rsid w:val="00AD497D"/>
    <w:rsid w:val="00AE783D"/>
    <w:rsid w:val="00AF48CD"/>
    <w:rsid w:val="00B277FD"/>
    <w:rsid w:val="00B33109"/>
    <w:rsid w:val="00B3464C"/>
    <w:rsid w:val="00B41B2D"/>
    <w:rsid w:val="00B44914"/>
    <w:rsid w:val="00B46F0F"/>
    <w:rsid w:val="00B642AD"/>
    <w:rsid w:val="00B66F81"/>
    <w:rsid w:val="00B67C9C"/>
    <w:rsid w:val="00BB4A85"/>
    <w:rsid w:val="00BE4C93"/>
    <w:rsid w:val="00BF0BEA"/>
    <w:rsid w:val="00BF3636"/>
    <w:rsid w:val="00C021F9"/>
    <w:rsid w:val="00C07389"/>
    <w:rsid w:val="00C10D7B"/>
    <w:rsid w:val="00C11134"/>
    <w:rsid w:val="00C131B9"/>
    <w:rsid w:val="00C1773F"/>
    <w:rsid w:val="00C23702"/>
    <w:rsid w:val="00C460A8"/>
    <w:rsid w:val="00C6412A"/>
    <w:rsid w:val="00CA2900"/>
    <w:rsid w:val="00CB46FB"/>
    <w:rsid w:val="00CC3B1A"/>
    <w:rsid w:val="00CD4524"/>
    <w:rsid w:val="00CD5119"/>
    <w:rsid w:val="00CD7859"/>
    <w:rsid w:val="00CE5EE5"/>
    <w:rsid w:val="00D050A8"/>
    <w:rsid w:val="00D075A6"/>
    <w:rsid w:val="00D10042"/>
    <w:rsid w:val="00D11830"/>
    <w:rsid w:val="00D25F27"/>
    <w:rsid w:val="00D268E7"/>
    <w:rsid w:val="00D63F94"/>
    <w:rsid w:val="00D66C2F"/>
    <w:rsid w:val="00D73D4D"/>
    <w:rsid w:val="00D77C8A"/>
    <w:rsid w:val="00D82604"/>
    <w:rsid w:val="00DA1691"/>
    <w:rsid w:val="00DB2FB0"/>
    <w:rsid w:val="00E059E1"/>
    <w:rsid w:val="00E13B9F"/>
    <w:rsid w:val="00E17A90"/>
    <w:rsid w:val="00E25A2D"/>
    <w:rsid w:val="00E32CB1"/>
    <w:rsid w:val="00E51344"/>
    <w:rsid w:val="00E53791"/>
    <w:rsid w:val="00E54723"/>
    <w:rsid w:val="00E6465F"/>
    <w:rsid w:val="00E76DE5"/>
    <w:rsid w:val="00E77705"/>
    <w:rsid w:val="00E96852"/>
    <w:rsid w:val="00EA35CF"/>
    <w:rsid w:val="00ED2140"/>
    <w:rsid w:val="00EE55DD"/>
    <w:rsid w:val="00EF0F64"/>
    <w:rsid w:val="00F00F27"/>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AA499A"/>
    <w:rPr>
      <w:color w:val="808080"/>
      <w:bdr w:space="0" w:sz="0" w:color="auto" w:val="none"/>
      <w:shd w:fill="auto" w:color="auto" w:val="clear"/>
    </w:rPr>
  </w:style>
  <w:style w:customStyle="true" w:styleId="eSPISCCParagraphDefaultFont" w:type="character">
    <w:name w:val="eSPIS_CC_Paragraph Default Font"/>
    <w:basedOn w:val="Zadanifontodlomka"/>
    <w:rsid w:val="00AA49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499A"/>
    <w:rPr>
      <w:bdr w:space="0" w:sz="0" w:color="auto" w:val="none"/>
      <w:shd w:fill="FFFFCC" w:color="auto" w:val="clear"/>
      <w:lang w:val="hr-HR"/>
    </w:rPr>
  </w:style>
  <w:style w:customStyle="true" w:styleId="PozadinaSvijetloCrvena" w:type="character">
    <w:name w:val="Pozadina_SvijetloCrvena"/>
    <w:basedOn w:val="eSPISCCParagraphDefaultFont"/>
    <w:rsid w:val="00AA49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49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AA499A"/>
    <w:rPr>
      <w:color w:val="808080"/>
      <w:bdr w:color="auto" w:space="0" w:sz="0" w:val="none"/>
      <w:shd w:color="auto" w:fill="auto" w:val="clear"/>
    </w:rPr>
  </w:style>
  <w:style w:customStyle="1" w:styleId="eSPISCCParagraphDefaultFont" w:type="character">
    <w:name w:val="eSPIS_CC_Paragraph Default Font"/>
    <w:basedOn w:val="Zadanifontodlomka"/>
    <w:rsid w:val="00AA4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499A"/>
    <w:rPr>
      <w:bdr w:color="auto" w:space="0" w:sz="0" w:val="none"/>
      <w:shd w:color="auto" w:fill="FFFFCC" w:val="clear"/>
      <w:lang w:val="hr-HR"/>
    </w:rPr>
  </w:style>
  <w:style w:customStyle="1" w:styleId="PozadinaSvijetloCrvena" w:type="character">
    <w:name w:val="Pozadina_SvijetloCrvena"/>
    <w:basedOn w:val="eSPISCCParagraphDefaultFont"/>
    <w:rsid w:val="00AA4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49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2009.</izvorni_sadrzaj>
    <derivirana_varijabla naziv="DomainObject.Predmet.DatumOsnivanja_1">24.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St-48/2009</izvorni_sadrzaj>
    <derivirana_varijabla naziv="DomainObject.Predmet.OznakaBroj_1">St-48/2009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SMS, d.o.o. za proizvodnju prirodne hrane "u stečaju"</izvorni_sadrzaj>
    <derivirana_varijabla naziv="DomainObject.Predmet.ProtustrankaFormated_1">  SMS, d.o.o. za proizvodnju prirodne hrane "u stečaju"</derivirana_varijabla>
  </DomainObject.Predmet.ProtustrankaFormated>
  <DomainObject.Predmet.ProtustrankaFormatedOIB>
    <izvorni_sadrzaj>  SMS, d.o.o. za proizvodnju prirodne hrane "u stečaju", OIB 88679107711</izvorni_sadrzaj>
    <derivirana_varijabla naziv="DomainObject.Predmet.ProtustrankaFormatedOIB_1">  SMS, d.o.o. za proizvodnju prirodne hrane "u stečaju", OIB 88679107711</derivirana_varijabla>
  </DomainObject.Predmet.ProtustrankaFormatedOIB>
  <DomainObject.Predmet.ProtustrankaFormatedWithAdress>
    <izvorni_sadrzaj> SMS, d.o.o. za proizvodnju prirodne hrane "u stečaju", Kopilica 5, Split</izvorni_sadrzaj>
    <derivirana_varijabla naziv="DomainObject.Predmet.ProtustrankaFormatedWithAdress_1"> SMS, d.o.o. za proizvodnju prirodne hrane "u stečaju", Kopilica 5, Split</derivirana_varijabla>
  </DomainObject.Predmet.ProtustrankaFormatedWithAdress>
  <DomainObject.Predmet.ProtustrankaFormatedWithAdressOIB>
    <izvorni_sadrzaj> SMS, d.o.o. za proizvodnju prirodne hrane "u stečaju", OIB 88679107711, Kopilica 5, Split</izvorni_sadrzaj>
    <derivirana_varijabla naziv="DomainObject.Predmet.ProtustrankaFormatedWithAdressOIB_1"> SMS, d.o.o. za proizvodnju prirodne hrane "u stečaju", OIB 88679107711, Kopilica 5, Split</derivirana_varijabla>
  </DomainObject.Predmet.ProtustrankaFormatedWithAdressOIB>
  <DomainObject.Predmet.ProtustrankaWithAdress>
    <izvorni_sadrzaj>SMS, d.o.o. za proizvodnju prirodne hrane "u stečaju" Kopilica 5, Split</izvorni_sadrzaj>
    <derivirana_varijabla naziv="DomainObject.Predmet.ProtustrankaWithAdress_1">SMS, d.o.o. za proizvodnju prirodne hrane "u stečaju" Kopilica 5, Split</derivirana_varijabla>
  </DomainObject.Predmet.ProtustrankaWithAdress>
  <DomainObject.Predmet.ProtustrankaWithAdressOIB>
    <izvorni_sadrzaj>SMS, d.o.o. za proizvodnju prirodne hrane "u stečaju", OIB 88679107711, Kopilica 5, Split</izvorni_sadrzaj>
    <derivirana_varijabla naziv="DomainObject.Predmet.ProtustrankaWithAdressOIB_1">SMS, d.o.o. za proizvodnju prirodne hrane "u stečaju", OIB 88679107711, Kopilica 5, Split</derivirana_varijabla>
  </DomainObject.Predmet.ProtustrankaWithAdressOIB>
  <DomainObject.Predmet.ProtustrankaNazivFormated>
    <izvorni_sadrzaj>SMS, d.o.o. za proizvodnju prirodne hrane "u stečaju"</izvorni_sadrzaj>
    <derivirana_varijabla naziv="DomainObject.Predmet.ProtustrankaNazivFormated_1">SMS, d.o.o. za proizvodnju prirodne hrane "u stečaju"</derivirana_varijabla>
  </DomainObject.Predmet.ProtustrankaNazivFormated>
  <DomainObject.Predmet.ProtustrankaNazivFormatedOIB>
    <izvorni_sadrzaj>SMS, d.o.o. za proizvodnju prirodne hrane "u stečaju", OIB 88679107711</izvorni_sadrzaj>
    <derivirana_varijabla naziv="DomainObject.Predmet.ProtustrankaNazivFormatedOIB_1">SMS, d.o.o. za proizvodnju prirodne hrane "u stečaju", OIB 88679107711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SMS, d.o.o. za proizvodnju prirodne hrane "u stečaju"; ABC TISAK društvo s ograničenom odgovornošću za grafičku proizvodnju, usluge i trgovinu; TRANSPORT-commerce dioničko društvo za unutarnji i međunarodni prijevoz putnika i robe, popravak i održavanje motornih vozil; KOP-DAL d.o.o. za trgovinu i proizvodnju papirnate ambalaže; CAPRICORNO, društvo s ograničenom odgovornošću za trgovinu; BRENNTAG HRVATSKA društvo s ograničenom odgovornošću za trgovinu; BETEX PROIZVODNJA društvo s ograničenom odgovornošću za proizvodnju, trgovinu i usluge; ECOLAB društvo s ograničenom odgovornošću za trgovinu zastupanog po punomoćniku Bagarić &amp; Krajnović odvjetničko društvo - u likvidaciji; MILOŠ ŠERBO; SOCIETE GENERALE-SPLITSKA BANKA dioničko društvo; SLOBODNA DALMACIJA - TRGOVINA d.o.o. za trgovinu; PARTNER BANKA d.d.; CESTAR društvo s ograničenom odgovornošću za građevinarstvo; M.L.H. MARTINI d.o.o. za trgovinu i usluge; HIPERMARKETI COOP društvo s ograničenom odgovornošću za proizvodnju i trgovinu; STEGA TISAK društvo s ograničenom odgovornošću za grafičku proizvodnju zastupanog po punomoćniku Drakulić  i partneri odvjetničko društvo, j.t.d.; B1 PLAKATI d.o.o. za marketing i poslovne usluge zastupanog po punomoćniku ŠAVORIĆ &amp; PARTNERI odvjetničko društvo, d.o.o.; Središnja agencija za financiranje i ugovaranje programa i projekata Europske unije; CROATIA BANKA, dioničko društvo; SUMAN d.o.o. za proizvodnju i promet; TANGAR, d.o.o. za trgovinu i poslovne usluge; LUXOR, d.o.o. za proizvodnju i trgovinu; REVOLUCIJA dizajna d.o.o. za promidžbu i dizajn; PRAEVENIRE za reviziju i računovodstvene poslove, društvo s ograničenom odgovornošću; PAN - papirna industrija - Tvornica kartona i kartonske ambalaže, d. o. o.; HRVATSKE ŠUME društvo s ograničenom odgovornošću; VODOVOD I ČISTOĆA - SINJ, društvo s ograničenom odgovornošću za obavljanje djelatnosti vodoopskrbe i ostalih komunalnih dj; PODRAVKA prehrambena industrija, d.d.; KROLO DOM, društvo s ograničenom odgovornošću za gradjevinarstvo; HRVATSKA IZVJEŠTAJNA NOVINSKA AGENCIJA; Željko Katić; CROATIA osiguranje d.d.; LIDER PRESS dioničko društvo za novinsko izdavačku djelatnost; PLUTO d.d. za proizvodnju metalnih zatvarača i plutenih proizvoda; ROTERM d.o.o. za projektiranje, nadzor i izvođenje termo instalacija, zastupanje i promet robom; Konica Minolta Hrvatska - poslovna rješenja, d.o.o. za trgovinu i usluge; MEMRB PULS PANEL TRGOVINA društvo s ograničenom odgovornošću za istraživanje tržišta, medija i javnog mnijenja "u likvida; AUTOCOMMERCE HRVATSKA d.o.o. za promet robe na vanjskom i unutrašnjem tržištu; KUNATEKS društvo s ograničenom odgovornošću za proizvodnju, trgovinu i usluge; Vetropack Straža tvornica stakla d.d. Hum na Sutli; ISTRACOMMERCE društvo s ograničenom odgovornošću za unutarnju i vanjsku trgovinu; HEP-Operator distribucijskog sustava d.o.o. za distribuciju i opskrbu električne energije; Unijapapir, skupljanje i primarna prerada otpada, društvo s ograničenom odgovornošću; STIO d.o.o. za trgovinu i usluge; PHD media d.o.o. za medijske usluge; BBDO ZAGREB d.o.o. za tržišne komunikacije; OTISAK d.o.o. za trgovinu i usluge; Hrvatski Telekom d.d.; HRVATSKA BANKA ZA OBNOVU I RAZVITAK; POSLOVNO - INOVACIJSKI CENTAR HRVATSKE - BICRO, društvo s ograničenom odgovornošću - u likvidaciji; MAKSIMA KOMUNIKACIJE  društvo s ograničenom odgovornošću za medijske djelatnosti; VIPnet, društvo s ograničenom odgovornošću za usluge javnih telekomunikacija; Financijska agencija; Hrvatska radiotelevizija; HOSPITALIJA TRGOVINA d.o.o. za trgovinu i usluge; KONZUM, trgovina na veliko i malo d.d.; ETI TRADE društvo s ograničenom odgovornošću za proizvodnju, promet roba i usluga; HELIOS Vienna Insurance Group dioničko društvo za osiguranje; Denis Vojnović; ZADRUŽNI SAVEZ DALMACIJE; LABUD tvornica sredstava za pranje, kozmetičkih i kemijskih proizvoda d.o.o.; Metropolis tourist društvo s ograničenom odgovornošću za trgovinu, ugostiteljstvo, turizam i putničke agencije; ČATEKS, dioničko društvo za proizvodnju tkanine, umjetne kože, kućanskog rublja i proizvoda za šport i rekreaciju; VITIS d.o.o. za trgovinu i usluge; JAŠKAPACK d.o.o. tvornica valovitog kartona i ambalaže; QIQO informatička djelatnost i trgovina, d. o. o.; TEHGRAD društvo s ograničenom odgovornošću za inženjering, građevinarstvo, proizvodnju i trgovinu; FRIGOMOTORS, društvo s ograničenom odgovornošću za proizvodnju, montažu i servis klima opreme; VB LEASING d.o.o. za leasing; RHEA d.o.o. za usluge; TRAST međunarodno otpremništvo, dioničko društvo; INFINITIV d.o.o. za trgovinu i usluge; STUDIO D I M d.o.o. za grafički i web dizajn, izdavaštvo i medije; AD PLASTIK dioničko društvo za proizvodnju dijelova i pribora za motorna vozila i proizvoda iz plastičnih masa; CROATIA osiguranje d.d.</izvorni_sadrzaj>
    <derivirana_varijabla naziv="DomainObject.Predmet.StrankaFormated_1">  SMS, d.o.o. za proizvodnju prirodne hrane "u stečaju"; ABC TISAK društvo s ograničenom odgovornošću za grafičku proizvodnju, usluge i trgovinu; TRANSPORT-commerce dioničko društvo za unutarnji i međunarodni prijevoz putnika i robe, popravak i održavanje motornih vozil; KOP-DAL d.o.o. za trgovinu i proizvodnju papirnate ambalaže; CAPRICORNO, društvo s ograničenom odgovornošću za trgovinu; BRENNTAG HRVATSKA društvo s ograničenom odgovornošću za trgovinu; BETEX PROIZVODNJA društvo s ograničenom odgovornošću za proizvodnju, trgovinu i usluge; ECOLAB društvo s ograničenom odgovornošću za trgovinu zastupanog po punomoćniku Bagarić &amp; Krajnović odvjetničko društvo - u likvidaciji; MILOŠ ŠERBO; SOCIETE GENERALE-SPLITSKA BANKA dioničko društvo; SLOBODNA DALMACIJA - TRGOVINA d.o.o. za trgovinu; PARTNER BANKA d.d.; CESTAR društvo s ograničenom odgovornošću za građevinarstvo; M.L.H. MARTINI d.o.o. za trgovinu i usluge; HIPERMARKETI COOP društvo s ograničenom odgovornošću za proizvodnju i trgovinu; STEGA TISAK društvo s ograničenom odgovornošću za grafičku proizvodnju zastupanog po punomoćniku Drakulić  i partneri odvjetničko društvo, j.t.d.; B1 PLAKATI d.o.o. za marketing i poslovne usluge zastupanog po punomoćniku ŠAVORIĆ &amp; PARTNERI odvjetničko društvo, d.o.o.; Središnja agencija za financiranje i ugovaranje programa i projekata Europske unije; CROATIA BANKA, dioničko društvo; SUMAN d.o.o. za proizvodnju i promet; TANGAR, d.o.o. za trgovinu i poslovne usluge; LUXOR, d.o.o. za proizvodnju i trgovinu; REVOLUCIJA dizajna d.o.o. za promidžbu i dizajn; PRAEVENIRE za reviziju i računovodstvene poslove, društvo s ograničenom odgovornošću; PAN - papirna industrija - Tvornica kartona i kartonske ambalaže, d. o. o.; HRVATSKE ŠUME društvo s ograničenom odgovornošću; VODOVOD I ČISTOĆA - SINJ, društvo s ograničenom odgovornošću za obavljanje djelatnosti vodoopskrbe i ostalih komunalnih dj; PODRAVKA prehrambena industrija, d.d.; KROLO DOM, društvo s ograničenom odgovornošću za gradjevinarstvo; HRVATSKA IZVJEŠTAJNA NOVINSKA AGENCIJA; Željko Katić; CROATIA osiguranje d.d.; LIDER PRESS dioničko društvo za novinsko izdavačku djelatnost; PLUTO d.d. za proizvodnju metalnih zatvarača i plutenih proizvoda; ROTERM d.o.o. za projektiranje, nadzor i izvođenje termo instalacija, zastupanje i promet robom; Konica Minolta Hrvatska - poslovna rješenja, d.o.o. za trgovinu i usluge; MEMRB PULS PANEL TRGOVINA društvo s ograničenom odgovornošću za istraživanje tržišta, medija i javnog mnijenja "u likvida; AUTOCOMMERCE HRVATSKA d.o.o. za promet robe na vanjskom i unutrašnjem tržištu; KUNATEKS društvo s ograničenom odgovornošću za proizvodnju, trgovinu i usluge; Vetropack Straža tvornica stakla d.d. Hum na Sutli; ISTRACOMMERCE društvo s ograničenom odgovornošću za unutarnju i vanjsku trgovinu; HEP-Operator distribucijskog sustava d.o.o. za distribuciju i opskrbu električne energije; Unijapapir, skupljanje i primarna prerada otpada, društvo s ograničenom odgovornošću; STIO d.o.o. za trgovinu i usluge; PHD media d.o.o. za medijske usluge; BBDO ZAGREB d.o.o. za tržišne komunikacije; OTISAK d.o.o. za trgovinu i usluge; Hrvatski Telekom d.d.; HRVATSKA BANKA ZA OBNOVU I RAZVITAK; POSLOVNO - INOVACIJSKI CENTAR HRVATSKE - BICRO, društvo s ograničenom odgovornošću - u likvidaciji; MAKSIMA KOMUNIKACIJE  društvo s ograničenom odgovornošću za medijske djelatnosti; VIPnet, društvo s ograničenom odgovornošću za usluge javnih telekomunikacija; Financijska agencija; Hrvatska radiotelevizija; HOSPITALIJA TRGOVINA d.o.o. za trgovinu i usluge; KONZUM, trgovina na veliko i malo d.d.; ETI TRADE društvo s ograničenom odgovornošću za proizvodnju, promet roba i usluga; HELIOS Vienna Insurance Group dioničko društvo za osiguranje; Denis Vojnović; ZADRUŽNI SAVEZ DALMACIJE; LABUD tvornica sredstava za pranje, kozmetičkih i kemijskih proizvoda d.o.o.; Metropolis tourist društvo s ograničenom odgovornošću za trgovinu, ugostiteljstvo, turizam i putničke agencije; ČATEKS, dioničko društvo za proizvodnju tkanine, umjetne kože, kućanskog rublja i proizvoda za šport i rekreaciju; VITIS d.o.o. za trgovinu i usluge; JAŠKAPACK d.o.o. tvornica valovitog kartona i ambalaže; QIQO informatička djelatnost i trgovina, d. o. o.; TEHGRAD društvo s ograničenom odgovornošću za inženjering, građevinarstvo, proizvodnju i trgovinu; FRIGOMOTORS, društvo s ograničenom odgovornošću za proizvodnju, montažu i servis klima opreme; VB LEASING d.o.o. za leasing; RHEA d.o.o. za usluge; TRAST međunarodno otpremništvo, dioničko društvo; INFINITIV d.o.o. za trgovinu i usluge; STUDIO D I M d.o.o. za grafički i web dizajn, izdavaštvo i medije; AD PLASTIK dioničko društvo za proizvodnju dijelova i pribora za motorna vozila i proizvoda iz plastičnih masa; CROATIA osiguranje d.d.</derivirana_varijabla>
  </DomainObject.Predmet.StrankaFormated>
  <DomainObject.Predmet.StrankaFormatedOIB>
    <izvorni_sadrzaj>  SMS, d.o.o. za proizvodnju prirodne hrane "u stečaju", OIB 88679107711; ABC TISAK društvo s ograničenom odgovornošću za grafičku proizvodnju, usluge i trgovinu, OIB 68699724742; TRANSPORT-commerce dioničko društvo za unutarnji i međunarodni prijevoz putnika i robe, popravak i održavanje motornih vozil, OIB 07188635273; KOP-DAL d.o.o. za trgovinu i proizvodnju papirnate ambalaže, OIB 63498750379; CAPRICORNO, društvo s ograničenom odgovornošću za trgovinu, OIB 09517317411; BRENNTAG HRVATSKA društvo s ograničenom odgovornošću za trgovinu, OIB 27086065829; BETEX PROIZVODNJA društvo s ograničenom odgovornošću za proizvodnju, trgovinu i usluge, OIB 55721990887; ECOLAB društvo s ograničenom odgovornošću za trgovinu, OIB 82868069039 zastupanog po punomoćniku Bagarić &amp; Krajnović odvjetničko društvo - u likvidaciji; MILOŠ ŠERBO, OIB 67112824191; SOCIETE GENERALE-SPLITSKA BANKA dioničko društvo, OIB 69326397242; SLOBODNA DALMACIJA - TRGOVINA d.o.o. za trgovinu, OIB 08227096233; PARTNER BANKA d.d., OIB 71221608291; CESTAR društvo s ograničenom odgovornošću za građevinarstvo, OIB 27471262195; M.L.H. MARTINI d.o.o. za trgovinu i usluge, OIB 37938922389; HIPERMARKETI COOP društvo s ograničenom odgovornošću za proizvodnju i trgovinu, OIB 00365099972; STEGA TISAK društvo s ograničenom odgovornošću za grafičku proizvodnju, OIB 78043520516 zastupanog po punomoćniku Drakulić  i partneri odvjetničko društvo, j.t.d.; B1 PLAKATI d.o.o. za marketing i poslovne usluge, OIB 52846567786 zastupanog po punomoćniku ŠAVORIĆ &amp; PARTNERI odvjetničko društvo, d.o.o.; Središnja agencija za financiranje i ugovaranje programa i projekata Europske unije, OIB 11548277852; CROATIA BANKA, dioničko društvo, OIB 32247795989; SUMAN d.o.o. za proizvodnju i promet, OIB 85053522203; TANGAR, d.o.o. za trgovinu i poslovne usluge, OIB 96658402770; LUXOR, d.o.o. za proizvodnju i trgovinu, OIB 25029423812; REVOLUCIJA dizajna d.o.o. za promidžbu i dizajn, OIB 58685832104; PRAEVENIRE za reviziju i računovodstvene poslove, društvo s ograničenom odgovornošću, OIB 98008125662; PAN - papirna industrija - Tvornica kartona i kartonske ambalaže, d. o. o., OIB 21056005908; HRVATSKE ŠUME društvo s ograničenom odgovornošću, OIB 69693144506; VODOVOD I ČISTOĆA - SINJ, društvo s ograničenom odgovornošću za obavljanje djelatnosti vodoopskrbe i ostalih komunalnih dj, OIB 81685682389; PODRAVKA prehrambena industrija, d.d., OIB 18928523252; KROLO DOM, društvo s ograničenom odgovornošću za gradjevinarstvo, OIB 09337297267; HRVATSKA IZVJEŠTAJNA NOVINSKA AGENCIJA, OIB 41387373932; Željko Katić, OIB 64141164422; CROATIA osiguranje d.d., OIB 26187994862; LIDER PRESS dioničko društvo za novinsko izdavačku djelatnost, OIB 90034071582; PLUTO d.d. za proizvodnju metalnih zatvarača i plutenih proizvoda, OIB 91658541446; ROTERM d.o.o. za projektiranje, nadzor i izvođenje termo instalacija, zastupanje i promet robom, OIB 79948849024; Konica Minolta Hrvatska - poslovna rješenja, d.o.o. za trgovinu i usluge, OIB 31697259786; MEMRB PULS PANEL TRGOVINA društvo s ograničenom odgovornošću za istraživanje tržišta, medija i javnog mnijenja "u likvida, OIB 76048963150; AUTOCOMMERCE HRVATSKA d.o.o. za promet robe na vanjskom i unutrašnjem tržištu, OIB 36844439304; KUNATEKS društvo s ograničenom odgovornošću za proizvodnju, trgovinu i usluge, OIB 46382522119; Vetropack Straža tvornica stakla d.d. Hum na Sutli, OIB 74210066591; ISTRACOMMERCE društvo s ograničenom odgovornošću za unutarnju i vanjsku trgovinu, OIB 03666747905; HEP-Operator distribucijskog sustava d.o.o. za distribuciju i opskrbu električne energije, OIB 46830600751; Unijapapir, skupljanje i primarna prerada otpada, društvo s ograničenom odgovornošću, OIB 99467758764; STIO d.o.o. za trgovinu i usluge, OIB 15363604813; PHD media d.o.o. za medijske usluge, OIB 35754508254; BBDO ZAGREB d.o.o. za tržišne komunikacije, OIB 39157666333; OTISAK d.o.o. za trgovinu i usluge, OIB 72348426200; Hrvatski Telekom d.d., OIB 81793146560; HRVATSKA BANKA ZA OBNOVU I RAZVITAK, OIB 26702280390; POSLOVNO - INOVACIJSKI CENTAR HRVATSKE - BICRO, društvo s ograničenom odgovornošću - u likvidaciji, OIB 22940012051; MAKSIMA KOMUNIKACIJE  društvo s ograničenom odgovornošću za medijske djelatnosti, OIB 61296146737; VIPnet, društvo s ograničenom odgovornošću za usluge javnih telekomunikacija, OIB 29524210204; Financijska agencija, OIB 85821130368; Hrvatska radiotelevizija, OIB 68419124305; HOSPITALIJA TRGOVINA d.o.o. za trgovinu i usluge, OIB 40457591383; KONZUM, trgovina na veliko i malo d.d., OIB 29955634590; ETI TRADE društvo s ograničenom odgovornošću za proizvodnju, promet roba i usluga, OIB 41122391100; HELIOS Vienna Insurance Group dioničko društvo za osiguranje, OIB 59369087232; Denis Vojnović, OIB 96816863360; ZADRUŽNI SAVEZ DALMACIJE, OIB 97059868731; LABUD tvornica sredstava za pranje, kozmetičkih i kemijskih proizvoda d.o.o., OIB 23359164583; Metropolis tourist društvo s ograničenom odgovornošću za trgovinu, ugostiteljstvo, turizam i putničke agencije, OIB 83429785183; ČATEKS, dioničko društvo za proizvodnju tkanine, umjetne kože, kućanskog rublja i proizvoda za šport i rekreaciju, OIB 16536095427; VITIS d.o.o. za trgovinu i usluge, OIB 96887244333; JAŠKAPACK d.o.o. tvornica valovitog kartona i ambalaže, OIB 53994275676; QIQO informatička djelatnost i trgovina, d. o. o., OIB 70752453049; TEHGRAD društvo s ograničenom odgovornošću za inženjering, građevinarstvo, proizvodnju i trgovinu, OIB 77895024069; FRIGOMOTORS, društvo s ograničenom odgovornošću za proizvodnju, montažu i servis klima opreme, OIB 09191580513; VB LEASING d.o.o. za leasing, OIB 55525619967; RHEA d.o.o. za usluge, OIB 38577928372; TRAST međunarodno otpremništvo, dioničko društvo, OIB 93225891495; INFINITIV d.o.o. za trgovinu i usluge, OIB 72730052968; STUDIO D I M d.o.o. za grafički i web dizajn, izdavaštvo i medije, OIB 60033582626; AD PLASTIK dioničko društvo za proizvodnju dijelova i pribora za motorna vozila i proizvoda iz plastičnih masa, OIB 48351740621; CROATIA osiguranje d.d., OIB 26187994862</izvorni_sadrzaj>
    <derivirana_varijabla naziv="DomainObject.Predmet.StrankaFormatedOIB_1">  SMS, d.o.o. za proizvodnju prirodne hrane "u stečaju", OIB 88679107711; ABC TISAK društvo s ograničenom odgovornošću za grafičku proizvodnju, usluge i trgovinu, OIB 68699724742; TRANSPORT-commerce dioničko društvo za unutarnji i međunarodni prijevoz putnika i robe, popravak i održavanje motornih vozil, OIB 07188635273; KOP-DAL d.o.o. za trgovinu i proizvodnju papirnate ambalaže, OIB 63498750379; CAPRICORNO, društvo s ograničenom odgovornošću za trgovinu, OIB 09517317411; BRENNTAG HRVATSKA društvo s ograničenom odgovornošću za trgovinu, OIB 27086065829; BETEX PROIZVODNJA društvo s ograničenom odgovornošću za proizvodnju, trgovinu i usluge, OIB 55721990887; ECOLAB društvo s ograničenom odgovornošću za trgovinu, OIB 82868069039 zastupanog po punomoćniku Bagarić &amp; Krajnović odvjetničko društvo - u likvidaciji; MILOŠ ŠERBO, OIB 67112824191; SOCIETE GENERALE-SPLITSKA BANKA dioničko društvo, OIB 69326397242; SLOBODNA DALMACIJA - TRGOVINA d.o.o. za trgovinu, OIB 08227096233; PARTNER BANKA d.d., OIB 71221608291; CESTAR društvo s ograničenom odgovornošću za građevinarstvo, OIB 27471262195; M.L.H. MARTINI d.o.o. za trgovinu i usluge, OIB 37938922389; HIPERMARKETI COOP društvo s ograničenom odgovornošću za proizvodnju i trgovinu, OIB 00365099972; STEGA TISAK društvo s ograničenom odgovornošću za grafičku proizvodnju, OIB 78043520516 zastupanog po punomoćniku Drakulić  i partneri odvjetničko društvo, j.t.d.; B1 PLAKATI d.o.o. za marketing i poslovne usluge, OIB 52846567786 zastupanog po punomoćniku ŠAVORIĆ &amp; PARTNERI odvjetničko društvo, d.o.o.; Središnja agencija za financiranje i ugovaranje programa i projekata Europske unije, OIB 11548277852; CROATIA BANKA, dioničko društvo, OIB 32247795989; SUMAN d.o.o. za proizvodnju i promet, OIB 85053522203; TANGAR, d.o.o. za trgovinu i poslovne usluge, OIB 96658402770; LUXOR, d.o.o. za proizvodnju i trgovinu, OIB 25029423812; REVOLUCIJA dizajna d.o.o. za promidžbu i dizajn, OIB 58685832104; PRAEVENIRE za reviziju i računovodstvene poslove, društvo s ograničenom odgovornošću, OIB 98008125662; PAN - papirna industrija - Tvornica kartona i kartonske ambalaže, d. o. o., OIB 21056005908; HRVATSKE ŠUME društvo s ograničenom odgovornošću, OIB 69693144506; VODOVOD I ČISTOĆA - SINJ, društvo s ograničenom odgovornošću za obavljanje djelatnosti vodoopskrbe i ostalih komunalnih dj, OIB 81685682389; PODRAVKA prehrambena industrija, d.d., OIB 18928523252; KROLO DOM, društvo s ograničenom odgovornošću za gradjevinarstvo, OIB 09337297267; HRVATSKA IZVJEŠTAJNA NOVINSKA AGENCIJA, OIB 41387373932; Željko Katić, OIB 64141164422; CROATIA osiguranje d.d., OIB 26187994862; LIDER PRESS dioničko društvo za novinsko izdavačku djelatnost, OIB 90034071582; PLUTO d.d. za proizvodnju metalnih zatvarača i plutenih proizvoda, OIB 91658541446; ROTERM d.o.o. za projektiranje, nadzor i izvođenje termo instalacija, zastupanje i promet robom, OIB 79948849024; Konica Minolta Hrvatska - poslovna rješenja, d.o.o. za trgovinu i usluge, OIB 31697259786; MEMRB PULS PANEL TRGOVINA društvo s ograničenom odgovornošću za istraživanje tržišta, medija i javnog mnijenja "u likvida, OIB 76048963150; AUTOCOMMERCE HRVATSKA d.o.o. za promet robe na vanjskom i unutrašnjem tržištu, OIB 36844439304; KUNATEKS društvo s ograničenom odgovornošću za proizvodnju, trgovinu i usluge, OIB 46382522119; Vetropack Straža tvornica stakla d.d. Hum na Sutli, OIB 74210066591; ISTRACOMMERCE društvo s ograničenom odgovornošću za unutarnju i vanjsku trgovinu, OIB 03666747905; HEP-Operator distribucijskog sustava d.o.o. za distribuciju i opskrbu električne energije, OIB 46830600751; Unijapapir, skupljanje i primarna prerada otpada, društvo s ograničenom odgovornošću, OIB 99467758764; STIO d.o.o. za trgovinu i usluge, OIB 15363604813; PHD media d.o.o. za medijske usluge, OIB 35754508254; BBDO ZAGREB d.o.o. za tržišne komunikacije, OIB 39157666333; OTISAK d.o.o. za trgovinu i usluge, OIB 72348426200; Hrvatski Telekom d.d., OIB 81793146560; HRVATSKA BANKA ZA OBNOVU I RAZVITAK, OIB 26702280390; POSLOVNO - INOVACIJSKI CENTAR HRVATSKE - BICRO, društvo s ograničenom odgovornošću - u likvidaciji, OIB 22940012051; MAKSIMA KOMUNIKACIJE  društvo s ograničenom odgovornošću za medijske djelatnosti, OIB 61296146737; VIPnet, društvo s ograničenom odgovornošću za usluge javnih telekomunikacija, OIB 29524210204; Financijska agencija, OIB 85821130368; Hrvatska radiotelevizija, OIB 68419124305; HOSPITALIJA TRGOVINA d.o.o. za trgovinu i usluge, OIB 40457591383; KONZUM, trgovina na veliko i malo d.d., OIB 29955634590; ETI TRADE društvo s ograničenom odgovornošću za proizvodnju, promet roba i usluga, OIB 41122391100; HELIOS Vienna Insurance Group dioničko društvo za osiguranje, OIB 59369087232; Denis Vojnović, OIB 96816863360; ZADRUŽNI SAVEZ DALMACIJE, OIB 97059868731; LABUD tvornica sredstava za pranje, kozmetičkih i kemijskih proizvoda d.o.o., OIB 23359164583; Metropolis tourist društvo s ograničenom odgovornošću za trgovinu, ugostiteljstvo, turizam i putničke agencije, OIB 83429785183; ČATEKS, dioničko društvo za proizvodnju tkanine, umjetne kože, kućanskog rublja i proizvoda za šport i rekreaciju, OIB 16536095427; VITIS d.o.o. za trgovinu i usluge, OIB 96887244333; JAŠKAPACK d.o.o. tvornica valovitog kartona i ambalaže, OIB 53994275676; QIQO informatička djelatnost i trgovina, d. o. o., OIB 70752453049; TEHGRAD društvo s ograničenom odgovornošću za inženjering, građevinarstvo, proizvodnju i trgovinu, OIB 77895024069; FRIGOMOTORS, društvo s ograničenom odgovornošću za proizvodnju, montažu i servis klima opreme, OIB 09191580513; VB LEASING d.o.o. za leasing, OIB 55525619967; RHEA d.o.o. za usluge, OIB 38577928372; TRAST međunarodno otpremništvo, dioničko društvo, OIB 93225891495; INFINITIV d.o.o. za trgovinu i usluge, OIB 72730052968; STUDIO D I M d.o.o. za grafički i web dizajn, izdavaštvo i medije, OIB 60033582626; AD PLASTIK dioničko društvo za proizvodnju dijelova i pribora za motorna vozila i proizvoda iz plastičnih masa, OIB 48351740621; CROATIA osiguranje d.d., OIB 26187994862</derivirana_varijabla>
  </DomainObject.Predmet.StrankaFormatedOIB>
  <DomainObject.Predmet.StrankaFormatedWithAdress>
    <izvorni_sadrzaj> SMS, d.o.o. za proizvodnju prirodne hrane "u stečaju", Kopilica 5, Split; ABC TISAK društvo s ograničenom odgovornošću za grafičku proizvodnju, usluge i trgovinu, Kralja Zvonimira 104/D, Solin; TRANSPORT-commerce dioničko društvo za unutarnji i međunarodni prijevoz putnika i robe, popravak i održavanje motornih vozil, Put Majdana 53/A, Mravince; KOP-DAL d.o.o. za trgovinu i proizvodnju papirnate ambalaže, Vrazova 14, Split; CAPRICORNO, društvo s ograničenom odgovornošću za trgovinu, Hercegovačka 57/A, Split; BRENNTAG HRVATSKA društvo s ograničenom odgovornošću za trgovinu, Radnička cesta/173p, 10000 Zagreb; BETEX PROIZVODNJA društvo s ograničenom odgovornošću za proizvodnju, trgovinu i usluge, Braće Radića 48, 40319 Belica; ECOLAB društvo s ograničenom odgovornošću za trgovinu, Zavrtnica 17, 10000 Zagreb zastupanog po punomoćniku Bagarić &amp; Krajnović odvjetničko društvo - u likvidaciji; MILOŠ ŠERBO, Sredmanuška 11, 21000 Split; SOCIETE GENERALE-SPLITSKA BANKA dioničko društvo, Ruđera Boškovića 16, Split; SLOBODNA DALMACIJA - TRGOVINA d.o.o. za trgovinu, Dugopoljska 17, Dugopolje; PARTNER BANKA d.d., Vončinina 2, 10000 Zagreb; CESTAR društvo s ograničenom odgovornošću za građevinarstvo, Tršćanska 1, Split; M.L.H. MARTINI d.o.o. za trgovinu i usluge, Miroslava Krleže 26, Split; HIPERMARKETI COOP društvo s ograničenom odgovornošću za proizvodnju i trgovinu, Škorpikova 34/2, 10000 Zagreb; STEGA TISAK društvo s ograničenom odgovornošću za grafičku proizvodnju, Zavrtnica 17, 10000 Zagreb zastupanog po punomoćniku Drakulić  i partneri odvjetničko društvo, j.t.d.; B1 PLAKATI d.o.o. za marketing i poslovne usluge, Gorjanovićeva 25, 10000 Zagreb zastupanog po punomoćniku ŠAVORIĆ &amp; PARTNERI odvjetničko društvo, d.o.o.; Središnja agencija za financiranje i ugovaranje programa i projekata Europske unije, Ulica grada Vukovara 284, objekt C, 10000 Zagreb; CROATIA BANKA, dioničko društvo, Kvaternikov Trg 9, 10000 Zagreb; SUMAN d.o.o. za proizvodnju i promet, Karlovačka cesta 32/F, 10000 Zagreb; TANGAR, d.o.o. za trgovinu i poslovne usluge, Cesta dr. Franje Tuđmana 177, Kaštel Sućurac; LUXOR, d.o.o. za proizvodnju i trgovinu, Put Majdana 43/A, Solin; REVOLUCIJA dizajna d.o.o. za promidžbu i dizajn, Haćimovićeva 22, 10000 Zagreb; PRAEVENIRE za reviziju i računovodstvene poslove, društvo s ograničenom odgovornošću, Mosećka 78, Split; PAN - papirna industrija - Tvornica kartona i kartonske ambalaže, d. o. o., Miramarska cesta 11 B, 10000 Zagreb; HRVATSKE ŠUME društvo s ograničenom odgovornošću, Ul.Ljudevita Farkaša Vukotinovića 2, 10000 Zagreb; VODOVOD I ČISTOĆA - SINJ, društvo s ograničenom odgovornošću za obavljanje djelatnosti vodoopskrbe i ostalih komunalnih dj, Put Pazara 3, Sinj; PODRAVKA prehrambena industrija, d.d., A.Starčevića 32, Koprivnica; KROLO DOM, društvo s ograničenom odgovornošću za gradjevinarstvo, Bana Jelačića 40, Kaštel Stari; HRVATSKA IZVJEŠTAJNA NOVINSKA AGENCIJA, Marulićev trg 16, 10000 Zagreb; Željko Katić, Sućidar 8, 21000 Split; CROATIA osiguranje d.d., Miramarska 22, 10000 Zagreb; LIDER PRESS dioničko društvo za novinsko izdavačku djelatnost, Savska cesta 41, 10000 Zagreb; PLUTO d.d. za proizvodnju metalnih zatvarača i plutenih proizvoda, Zastavnice 25/b, 10257 Hrvatski Leskovac; ROTERM d.o.o. za projektiranje, nadzor i izvođenje termo instalacija, zastupanje i promet robom, Marina Držića 8, 21000 Split; Konica Minolta Hrvatska - poslovna rješenja, d.o.o. za trgovinu i usluge, Horvatova 82, 10000 Zagreb; MEMRB PULS PANEL TRGOVINA društvo s ograničenom odgovornošću za istraživanje tržišta, medija i javnog mnijenja "u likvida, Črnomerec 3/1, 10000 Zagreb; AUTOCOMMERCE HRVATSKA d.o.o. za promet robe na vanjskom i unutrašnjem tržištu, Kovinska 22, 10000 Zagreb; KUNATEKS društvo s ograničenom odgovornošću za proizvodnju, trgovinu i usluge, Janka Leskovara/bb, 49218 Pregrada; Vetropack Straža tvornica stakla d.d. Hum na Sutli, Hum na Sutli, Hum na Sutli 203, 49231 Hum Na Sutli; ISTRACOMMERCE društvo s ograničenom odgovornošću za unutarnju i vanjsku trgovinu, Trg Slobode 2, 52000 Pazin; HEP-Operator distribucijskog sustava d.o.o. za distribuciju i opskrbu električne energije, Ulica grada Vukovara 37, 10000 Zagreb; Unijapapir, skupljanje i primarna prerada otpada, društvo s ograničenom odgovornošću, Radnička Cesta 22, 10000 Zagreb; STIO d.o.o. za trgovinu i usluge, Čučerska cesta 117/b, 10000 Zagreb; PHD media d.o.o. za medijske usluge, Šoštarićeva 10, 10000 Zagreb; BBDO ZAGREB d.o.o. za tržišne komunikacije, Šoštarićeva 10, 10000 Zagreb; OTISAK d.o.o. za trgovinu i usluge, Matice Hrvatske 58, 21000 Split; Hrvatski Telekom d.d., Roberta Frangeša Mihanovića 9, 10000 Zagreb; HRVATSKA BANKA ZA OBNOVU I RAZVITAK, Strossmayerov trg 9, 10000 Zagreb; POSLOVNO - INOVACIJSKI CENTAR HRVATSKE - BICRO, društvo s ograničenom odgovornošću - u likvidaciji, Planinska 1, 10000 Zagreb; MAKSIMA KOMUNIKACIJE  društvo s ograničenom odgovornošću za medijske djelatnosti, Franje Račkoga 11, 10000 Zagreb; VIPnet, društvo s ograničenom odgovornošću za usluge javnih telekomunikacija, Vrtni put 1, 10000 Zagreb; Financijska agencija, Vrtni put 3, 10000 Zagreb; Hrvatska radiotelevizija, Prisavlje 3, 10000 Zagreb; HOSPITALIJA TRGOVINA d.o.o. za trgovinu i usluge, Vojvodići 25, 10431 Sveta Nedelja; KONZUM, trgovina na veliko i malo d.d., Marijana Čavića 1/a, 10000 Zagreb; ETI TRADE društvo s ograničenom odgovornošću za proizvodnju, promet roba i usluga, Jakova Volčića 2, 52000 Pazin; HELIOS Vienna Insurance Group dioničko društvo za osiguranje, Poljička ulica 5, Zagreb; Denis Vojnović, Gaženička b.b., 23000 Zadar; ZADRUŽNI SAVEZ DALMACIJE, Kamila Tončića 4, 21000 Split; LABUD tvornica sredstava za pranje, kozmetičkih i kemijskih proizvoda d.o.o., Radnička cesta 173/r, Zagreb; Metropolis tourist društvo s ograničenom odgovornošću za trgovinu, ugostiteljstvo, turizam i putničke agencije, Ulica Ive Robića 2, Zagreb; ČATEKS, dioničko društvo za proizvodnju tkanine, umjetne kože, kućanskog rublja i proizvoda za šport i rekreaciju, Ulica Zrinsko-Frankopanska 25, 40000 Čakovec; VITIS d.o.o. za trgovinu i usluge, Kustošijski venec 48, Zagreb; JAŠKAPACK d.o.o. tvornica valovitog kartona i ambalaže, Savska Cesta 1, 10360 Sesvete; QIQO informatička djelatnost i trgovina, d. o. o., Voltićeva 1, 52100 Pula; TEHGRAD društvo s ograničenom odgovornošću za inženjering, građevinarstvo, proizvodnju i trgovinu, Riva Boduli 7, 51000 Rijeka; FRIGOMOTORS, društvo s ograničenom odgovornošću za proizvodnju, montažu i servis klima opreme, Dugopoljska 35, 21204 Dugopolje; VB LEASING d.o.o. za leasing, Horvatova 82, Zagreb; RHEA d.o.o. za usluge, Vukovarska 229/c, 31000 Osijek; TRAST međunarodno otpremništvo, dioničko društvo,  Gat Sv.Duje 4, 21000 Split; INFINITIV d.o.o. za trgovinu i usluge, Maksimirska 118, Zagreb; STUDIO D I M d.o.o. za grafički i web dizajn, izdavaštvo i medije, Kamaufova 22, Zagreb; AD PLASTIK dioničko društvo za proizvodnju dijelova i pribora za motorna vozila i proizvoda iz plastičnih masa, Matoševa Ulica 8, 21210 Solin; CROATIA osiguranje d.d., Trg Hrvatske bratske zajednice 8, 21000 Split</izvorni_sadrzaj>
    <derivirana_varijabla naziv="DomainObject.Predmet.StrankaFormatedWithAdress_1"> SMS, d.o.o. za proizvodnju prirodne hrane "u stečaju", Kopilica 5, Split; ABC TISAK društvo s ograničenom odgovornošću za grafičku proizvodnju, usluge i trgovinu, Kralja Zvonimira 104/D, Solin; TRANSPORT-commerce dioničko društvo za unutarnji i međunarodni prijevoz putnika i robe, popravak i održavanje motornih vozil, Put Majdana 53/A, Mravince; KOP-DAL d.o.o. za trgovinu i proizvodnju papirnate ambalaže, Vrazova 14, Split; CAPRICORNO, društvo s ograničenom odgovornošću za trgovinu, Hercegovačka 57/A, Split; BRENNTAG HRVATSKA društvo s ograničenom odgovornošću za trgovinu, Radnička cesta/173p, 10000 Zagreb; BETEX PROIZVODNJA društvo s ograničenom odgovornošću za proizvodnju, trgovinu i usluge, Braće Radića 48, 40319 Belica; ECOLAB društvo s ograničenom odgovornošću za trgovinu, Zavrtnica 17, 10000 Zagreb zastupanog po punomoćniku Bagarić &amp; Krajnović odvjetničko društvo - u likvidaciji; MILOŠ ŠERBO, Sredmanuška 11, 21000 Split; SOCIETE GENERALE-SPLITSKA BANKA dioničko društvo, Ruđera Boškovića 16, Split; SLOBODNA DALMACIJA - TRGOVINA d.o.o. za trgovinu, Dugopoljska 17, Dugopolje; PARTNER BANKA d.d., Vončinina 2, 10000 Zagreb; CESTAR društvo s ograničenom odgovornošću za građevinarstvo, Tršćanska 1, Split; M.L.H. MARTINI d.o.o. za trgovinu i usluge, Miroslava Krleže 26, Split; HIPERMARKETI COOP društvo s ograničenom odgovornošću za proizvodnju i trgovinu, Škorpikova 34/2, 10000 Zagreb; STEGA TISAK društvo s ograničenom odgovornošću za grafičku proizvodnju, Zavrtnica 17, 10000 Zagreb zastupanog po punomoćniku Drakulić  i partneri odvjetničko društvo, j.t.d.; B1 PLAKATI d.o.o. za marketing i poslovne usluge, Gorjanovićeva 25, 10000 Zagreb zastupanog po punomoćniku ŠAVORIĆ &amp; PARTNERI odvjetničko društvo, d.o.o.; Središnja agencija za financiranje i ugovaranje programa i projekata Europske unije, Ulica grada Vukovara 284, objekt C, 10000 Zagreb; CROATIA BANKA, dioničko društvo, Kvaternikov Trg 9, 10000 Zagreb; SUMAN d.o.o. za proizvodnju i promet, Karlovačka cesta 32/F, 10000 Zagreb; TANGAR, d.o.o. za trgovinu i poslovne usluge, Cesta dr. Franje Tuđmana 177, Kaštel Sućurac; LUXOR, d.o.o. za proizvodnju i trgovinu, Put Majdana 43/A, Solin; REVOLUCIJA dizajna d.o.o. za promidžbu i dizajn, Haćimovićeva 22, 10000 Zagreb; PRAEVENIRE za reviziju i računovodstvene poslove, društvo s ograničenom odgovornošću, Mosećka 78, Split; PAN - papirna industrija - Tvornica kartona i kartonske ambalaže, d. o. o., Miramarska cesta 11 B, 10000 Zagreb; HRVATSKE ŠUME društvo s ograničenom odgovornošću, Ul.Ljudevita Farkaša Vukotinovića 2, 10000 Zagreb; VODOVOD I ČISTOĆA - SINJ, društvo s ograničenom odgovornošću za obavljanje djelatnosti vodoopskrbe i ostalih komunalnih dj, Put Pazara 3, Sinj; PODRAVKA prehrambena industrija, d.d., A.Starčevića 32, Koprivnica; KROLO DOM, društvo s ograničenom odgovornošću za gradjevinarstvo, Bana Jelačića 40, Kaštel Stari; HRVATSKA IZVJEŠTAJNA NOVINSKA AGENCIJA, Marulićev trg 16, 10000 Zagreb; Željko Katić, Sućidar 8, 21000 Split; CROATIA osiguranje d.d., Miramarska 22, 10000 Zagreb; LIDER PRESS dioničko društvo za novinsko izdavačku djelatnost, Savska cesta 41, 10000 Zagreb; PLUTO d.d. za proizvodnju metalnih zatvarača i plutenih proizvoda, Zastavnice 25/b, 10257 Hrvatski Leskovac; ROTERM d.o.o. za projektiranje, nadzor i izvođenje termo instalacija, zastupanje i promet robom, Marina Držića 8, 21000 Split; Konica Minolta Hrvatska - poslovna rješenja, d.o.o. za trgovinu i usluge, Horvatova 82, 10000 Zagreb; MEMRB PULS PANEL TRGOVINA društvo s ograničenom odgovornošću za istraživanje tržišta, medija i javnog mnijenja "u likvida, Črnomerec 3/1, 10000 Zagreb; AUTOCOMMERCE HRVATSKA d.o.o. za promet robe na vanjskom i unutrašnjem tržištu, Kovinska 22, 10000 Zagreb; KUNATEKS društvo s ograničenom odgovornošću za proizvodnju, trgovinu i usluge, Janka Leskovara/bb, 49218 Pregrada; Vetropack Straža tvornica stakla d.d. Hum na Sutli, Hum na Sutli, Hum na Sutli 203, 49231 Hum Na Sutli; ISTRACOMMERCE društvo s ograničenom odgovornošću za unutarnju i vanjsku trgovinu, Trg Slobode 2, 52000 Pazin; HEP-Operator distribucijskog sustava d.o.o. za distribuciju i opskrbu električne energije, Ulica grada Vukovara 37, 10000 Zagreb; Unijapapir, skupljanje i primarna prerada otpada, društvo s ograničenom odgovornošću, Radnička Cesta 22, 10000 Zagreb; STIO d.o.o. za trgovinu i usluge, Čučerska cesta 117/b, 10000 Zagreb; PHD media d.o.o. za medijske usluge, Šoštarićeva 10, 10000 Zagreb; BBDO ZAGREB d.o.o. za tržišne komunikacije, Šoštarićeva 10, 10000 Zagreb; OTISAK d.o.o. za trgovinu i usluge, Matice Hrvatske 58, 21000 Split; Hrvatski Telekom d.d., Roberta Frangeša Mihanovića 9, 10000 Zagreb; HRVATSKA BANKA ZA OBNOVU I RAZVITAK, Strossmayerov trg 9, 10000 Zagreb; POSLOVNO - INOVACIJSKI CENTAR HRVATSKE - BICRO, društvo s ograničenom odgovornošću - u likvidaciji, Planinska 1, 10000 Zagreb; MAKSIMA KOMUNIKACIJE  društvo s ograničenom odgovornošću za medijske djelatnosti, Franje Račkoga 11, 10000 Zagreb; VIPnet, društvo s ograničenom odgovornošću za usluge javnih telekomunikacija, Vrtni put 1, 10000 Zagreb; Financijska agencija, Vrtni put 3, 10000 Zagreb; Hrvatska radiotelevizija, Prisavlje 3, 10000 Zagreb; HOSPITALIJA TRGOVINA d.o.o. za trgovinu i usluge, Vojvodići 25, 10431 Sveta Nedelja; KONZUM, trgovina na veliko i malo d.d., Marijana Čavića 1/a, 10000 Zagreb; ETI TRADE društvo s ograničenom odgovornošću za proizvodnju, promet roba i usluga, Jakova Volčića 2, 52000 Pazin; HELIOS Vienna Insurance Group dioničko društvo za osiguranje, Poljička ulica 5, Zagreb; Denis Vojnović, Gaženička b.b., 23000 Zadar; ZADRUŽNI SAVEZ DALMACIJE, Kamila Tončića 4, 21000 Split; LABUD tvornica sredstava za pranje, kozmetičkih i kemijskih proizvoda d.o.o., Radnička cesta 173/r, Zagreb; Metropolis tourist društvo s ograničenom odgovornošću za trgovinu, ugostiteljstvo, turizam i putničke agencije, Ulica Ive Robića 2, Zagreb; ČATEKS, dioničko društvo za proizvodnju tkanine, umjetne kože, kućanskog rublja i proizvoda za šport i rekreaciju, Ulica Zrinsko-Frankopanska 25, 40000 Čakovec; VITIS d.o.o. za trgovinu i usluge, Kustošijski venec 48, Zagreb; JAŠKAPACK d.o.o. tvornica valovitog kartona i ambalaže, Savska Cesta 1, 10360 Sesvete; QIQO informatička djelatnost i trgovina, d. o. o., Voltićeva 1, 52100 Pula; TEHGRAD društvo s ograničenom odgovornošću za inženjering, građevinarstvo, proizvodnju i trgovinu, Riva Boduli 7, 51000 Rijeka; FRIGOMOTORS, društvo s ograničenom odgovornošću za proizvodnju, montažu i servis klima opreme, Dugopoljska 35, 21204 Dugopolje; VB LEASING d.o.o. za leasing, Horvatova 82, Zagreb; RHEA d.o.o. za usluge, Vukovarska 229/c, 31000 Osijek; TRAST međunarodno otpremništvo, dioničko društvo,  Gat Sv.Duje 4, 21000 Split; INFINITIV d.o.o. za trgovinu i usluge, Maksimirska 118, Zagreb; STUDIO D I M d.o.o. za grafički i web dizajn, izdavaštvo i medije, Kamaufova 22, Zagreb; AD PLASTIK dioničko društvo za proizvodnju dijelova i pribora za motorna vozila i proizvoda iz plastičnih masa, Matoševa Ulica 8, 21210 Solin; CROATIA osiguranje d.d., Trg Hrvatske bratske zajednice 8, 21000 Split</derivirana_varijabla>
  </DomainObject.Predmet.StrankaFormatedWithAdress>
  <DomainObject.Predmet.StrankaFormatedWithAdressOIB>
    <izvorni_sadrzaj> SMS, d.o.o. za proizvodnju prirodne hrane "u stečaju", OIB 88679107711, Kopilica 5, Split; ABC TISAK društvo s ograničenom odgovornošću za grafičku proizvodnju, usluge i trgovinu, OIB 68699724742, Kralja Zvonimira 104/D, Solin; TRANSPORT-commerce dioničko društvo za unutarnji i međunarodni prijevoz putnika i robe, popravak i održavanje motornih vozil, OIB 07188635273, Put Majdana 53/A, Mravince; KOP-DAL d.o.o. za trgovinu i proizvodnju papirnate ambalaže, OIB 63498750379, Vrazova 14, Split; CAPRICORNO, društvo s ograničenom odgovornošću za trgovinu, OIB 09517317411, Hercegovačka 57/A, Split; BRENNTAG HRVATSKA društvo s ograničenom odgovornošću za trgovinu, OIB 27086065829, Radnička cesta/173p, 10000 Zagreb; BETEX PROIZVODNJA društvo s ograničenom odgovornošću za proizvodnju, trgovinu i usluge, OIB 55721990887, Braće Radića 48, 40319 Belica; ECOLAB društvo s ograničenom odgovornošću za trgovinu, OIB 82868069039, Zavrtnica 17, 10000 Zagreb zastupanog po punomoćniku Bagarić &amp; Krajnović odvjetničko društvo - u likvidaciji; MILOŠ ŠERBO, OIB 67112824191, Sredmanuška 11, 21000 Split; SOCIETE GENERALE-SPLITSKA BANKA dioničko društvo, OIB 69326397242, Ruđera Boškovića 16, Split; SLOBODNA DALMACIJA - TRGOVINA d.o.o. za trgovinu, OIB 08227096233, Dugopoljska 17, Dugopolje; PARTNER BANKA d.d., OIB 71221608291, Vončinina 2, 10000 Zagreb; CESTAR društvo s ograničenom odgovornošću za građevinarstvo, OIB 27471262195, Tršćanska 1, Split; M.L.H. MARTINI d.o.o. za trgovinu i usluge, OIB 37938922389, Miroslava Krleže 26, Split; HIPERMARKETI COOP društvo s ograničenom odgovornošću za proizvodnju i trgovinu, OIB 00365099972, Škorpikova 34/2, 10000 Zagreb; STEGA TISAK društvo s ograničenom odgovornošću za grafičku proizvodnju, OIB 78043520516, Zavrtnica 17, 10000 Zagreb zastupanog po punomoćniku Drakulić  i partneri odvjetničko društvo, j.t.d.; B1 PLAKATI d.o.o. za marketing i poslovne usluge, OIB 52846567786, Gorjanovićeva 25, 10000 Zagreb zastupanog po punomoćniku ŠAVORIĆ &amp; PARTNERI odvjetničko društvo, d.o.o.; Središnja agencija za financiranje i ugovaranje programa i projekata Europske unije, OIB 11548277852, Ulica grada Vukovara 284, objekt C, 10000 Zagreb; CROATIA BANKA, dioničko društvo, OIB 32247795989, Kvaternikov Trg 9, 10000 Zagreb; SUMAN d.o.o. za proizvodnju i promet, OIB 85053522203, Karlovačka cesta 32/F, 10000 Zagreb; TANGAR, d.o.o. za trgovinu i poslovne usluge, OIB 96658402770, Cesta dr. Franje Tuđmana 177, Kaštel Sućurac; LUXOR, d.o.o. za proizvodnju i trgovinu, OIB 25029423812, Put Majdana 43/A, Solin; REVOLUCIJA dizajna d.o.o. za promidžbu i dizajn, OIB 58685832104, Haćimovićeva 22, 10000 Zagreb; PRAEVENIRE za reviziju i računovodstvene poslove, društvo s ograničenom odgovornošću, OIB 98008125662, Mosećka 78, Split; PAN - papirna industrija - Tvornica kartona i kartonske ambalaže, d. o. o., OIB 21056005908, Miramarska cesta 11 B, 10000 Zagreb; HRVATSKE ŠUME društvo s ograničenom odgovornošću, OIB 69693144506, Ul.Ljudevita Farkaša Vukotinovića 2, 10000 Zagreb; VODOVOD I ČISTOĆA - SINJ, društvo s ograničenom odgovornošću za obavljanje djelatnosti vodoopskrbe i ostalih komunalnih dj, OIB 81685682389, Put Pazara 3, Sinj; PODRAVKA prehrambena industrija, d.d., OIB 18928523252, A.Starčevića 32, Koprivnica; KROLO DOM, društvo s ograničenom odgovornošću za gradjevinarstvo, OIB 09337297267, Bana Jelačića 40, Kaštel Stari; HRVATSKA IZVJEŠTAJNA NOVINSKA AGENCIJA, OIB 41387373932, Marulićev trg 16, 10000 Zagreb; Željko Katić, OIB 64141164422, Sućidar 8, 21000 Split; CROATIA osiguranje d.d., OIB 26187994862, Miramarska 22, 10000 Zagreb; LIDER PRESS dioničko društvo za novinsko izdavačku djelatnost, OIB 90034071582, Savska cesta 41, 10000 Zagreb; PLUTO d.d. za proizvodnju metalnih zatvarača i plutenih proizvoda, OIB 91658541446, Zastavnice 25/b, 10257 Hrvatski Leskovac; ROTERM d.o.o. za projektiranje, nadzor i izvođenje termo instalacija, zastupanje i promet robom, OIB 79948849024, Marina Držića 8, 21000 Split; Konica Minolta Hrvatska - poslovna rješenja, d.o.o. za trgovinu i usluge, OIB 31697259786, Horvatova 82, 10000 Zagreb; MEMRB PULS PANEL TRGOVINA društvo s ograničenom odgovornošću za istraživanje tržišta, medija i javnog mnijenja "u likvida, OIB 76048963150, Črnomerec 3/1, 10000 Zagreb; AUTOCOMMERCE HRVATSKA d.o.o. za promet robe na vanjskom i unutrašnjem tržištu, OIB 36844439304, Kovinska 22, 10000 Zagreb; KUNATEKS društvo s ograničenom odgovornošću za proizvodnju, trgovinu i usluge, OIB 46382522119, Janka Leskovara/bb, 49218 Pregrada; Vetropack Straža tvornica stakla d.d. Hum na Sutli, OIB 74210066591, Hum na Sutli, Hum na Sutli 203, 49231 Hum Na Sutli; ISTRACOMMERCE društvo s ograničenom odgovornošću za unutarnju i vanjsku trgovinu, OIB 03666747905, Trg Slobode 2, 52000 Pazin; HEP-Operator distribucijskog sustava d.o.o. za distribuciju i opskrbu električne energije, OIB 46830600751, Ulica grada Vukovara 37, 10000 Zagreb; Unijapapir, skupljanje i primarna prerada otpada, društvo s ograničenom odgovornošću, OIB 99467758764, Radnička Cesta 22, 10000 Zagreb; STIO d.o.o. za trgovinu i usluge, OIB 15363604813, Čučerska cesta 117/b, 10000 Zagreb; PHD media d.o.o. za medijske usluge, OIB 35754508254, Šoštarićeva 10, 10000 Zagreb; BBDO ZAGREB d.o.o. za tržišne komunikacije, OIB 39157666333, Šoštarićeva 10, 10000 Zagreb; OTISAK d.o.o. za trgovinu i usluge, OIB 72348426200, Matice Hrvatske 58, 21000 Split; Hrvatski Telekom d.d., OIB 81793146560, Roberta Frangeša Mihanovića 9, 10000 Zagreb; HRVATSKA BANKA ZA OBNOVU I RAZVITAK, OIB 26702280390, Strossmayerov trg 9, 10000 Zagreb; POSLOVNO - INOVACIJSKI CENTAR HRVATSKE - BICRO, društvo s ograničenom odgovornošću - u likvidaciji, OIB 22940012051, Planinska 1, 10000 Zagreb; MAKSIMA KOMUNIKACIJE  društvo s ograničenom odgovornošću za medijske djelatnosti, OIB 61296146737, Franje Račkoga 11, 10000 Zagreb; VIPnet, društvo s ograničenom odgovornošću za usluge javnih telekomunikacija, OIB 29524210204, Vrtni put 1, 10000 Zagreb; Financijska agencija, OIB 85821130368, Vrtni put 3, 10000 Zagreb; Hrvatska radiotelevizija, OIB 68419124305, Prisavlje 3, 10000 Zagreb; HOSPITALIJA TRGOVINA d.o.o. za trgovinu i usluge, OIB 40457591383, Vojvodići 25, 10431 Sveta Nedelja; KONZUM, trgovina na veliko i malo d.d., OIB 29955634590, Marijana Čavića 1/a, 10000 Zagreb; ETI TRADE društvo s ograničenom odgovornošću za proizvodnju, promet roba i usluga, OIB 41122391100, Jakova Volčića 2, 52000 Pazin; HELIOS Vienna Insurance Group dioničko društvo za osiguranje, OIB 59369087232, Poljička ulica 5, Zagreb; Denis Vojnović, OIB 96816863360, Gaženička b.b., 23000 Zadar; ZADRUŽNI SAVEZ DALMACIJE, OIB 97059868731, Kamila Tončića 4, 21000 Split; LABUD tvornica sredstava za pranje, kozmetičkih i kemijskih proizvoda d.o.o., OIB 23359164583, Radnička cesta 173/r, Zagreb; Metropolis tourist društvo s ograničenom odgovornošću za trgovinu, ugostiteljstvo, turizam i putničke agencije, OIB 83429785183, Ulica Ive Robića 2, Zagreb; ČATEKS, dioničko društvo za proizvodnju tkanine, umjetne kože, kućanskog rublja i proizvoda za šport i rekreaciju, OIB 16536095427, Ulica Zrinsko-Frankopanska 25, 40000 Čakovec; VITIS d.o.o. za trgovinu i usluge, OIB 96887244333, Kustošijski venec 48, Zagreb; JAŠKAPACK d.o.o. tvornica valovitog kartona i ambalaže, OIB 53994275676, Savska Cesta 1, 10360 Sesvete; QIQO informatička djelatnost i trgovina, d. o. o., OIB 70752453049, Voltićeva 1, 52100 Pula; TEHGRAD društvo s ograničenom odgovornošću za inženjering, građevinarstvo, proizvodnju i trgovinu, OIB 77895024069, Riva Boduli 7, 51000 Rijeka; FRIGOMOTORS, društvo s ograničenom odgovornošću za proizvodnju, montažu i servis klima opreme, OIB 09191580513, Dugopoljska 35, 21204 Dugopolje; VB LEASING d.o.o. za leasing, OIB 55525619967, Horvatova 82, Zagreb; RHEA d.o.o. za usluge, OIB 38577928372, Vukovarska 229/c, 31000 Osijek; TRAST međunarodno otpremništvo, dioničko društvo, OIB 93225891495,  Gat Sv.Duje 4, 21000 Split; INFINITIV d.o.o. za trgovinu i usluge, OIB 72730052968, Maksimirska 118, Zagreb; STUDIO D I M d.o.o. za grafički i web dizajn, izdavaštvo i medije, OIB 60033582626, Kamaufova 22, Zagreb; AD PLASTIK dioničko društvo za proizvodnju dijelova i pribora za motorna vozila i proizvoda iz plastičnih masa, OIB 48351740621, Matoševa Ulica 8, 21210 Solin; CROATIA osiguranje d.d., OIB 26187994862, Trg Hrvatske bratske zajednice 8, 21000 Split</izvorni_sadrzaj>
    <derivirana_varijabla naziv="DomainObject.Predmet.StrankaFormatedWithAdressOIB_1"> SMS, d.o.o. za proizvodnju prirodne hrane "u stečaju", OIB 88679107711, Kopilica 5, Split; ABC TISAK društvo s ograničenom odgovornošću za grafičku proizvodnju, usluge i trgovinu, OIB 68699724742, Kralja Zvonimira 104/D, Solin; TRANSPORT-commerce dioničko društvo za unutarnji i međunarodni prijevoz putnika i robe, popravak i održavanje motornih vozil, OIB 07188635273, Put Majdana 53/A, Mravince; KOP-DAL d.o.o. za trgovinu i proizvodnju papirnate ambalaže, OIB 63498750379, Vrazova 14, Split; CAPRICORNO, društvo s ograničenom odgovornošću za trgovinu, OIB 09517317411, Hercegovačka 57/A, Split; BRENNTAG HRVATSKA društvo s ograničenom odgovornošću za trgovinu, OIB 27086065829, Radnička cesta/173p, 10000 Zagreb; BETEX PROIZVODNJA društvo s ograničenom odgovornošću za proizvodnju, trgovinu i usluge, OIB 55721990887, Braće Radića 48, 40319 Belica; ECOLAB društvo s ograničenom odgovornošću za trgovinu, OIB 82868069039, Zavrtnica 17, 10000 Zagreb zastupanog po punomoćniku Bagarić &amp; Krajnović odvjetničko društvo - u likvidaciji; MILOŠ ŠERBO, OIB 67112824191, Sredmanuška 11, 21000 Split; SOCIETE GENERALE-SPLITSKA BANKA dioničko društvo, OIB 69326397242, Ruđera Boškovića 16, Split; SLOBODNA DALMACIJA - TRGOVINA d.o.o. za trgovinu, OIB 08227096233, Dugopoljska 17, Dugopolje; PARTNER BANKA d.d., OIB 71221608291, Vončinina 2, 10000 Zagreb; CESTAR društvo s ograničenom odgovornošću za građevinarstvo, OIB 27471262195, Tršćanska 1, Split; M.L.H. MARTINI d.o.o. za trgovinu i usluge, OIB 37938922389, Miroslava Krleže 26, Split; HIPERMARKETI COOP društvo s ograničenom odgovornošću za proizvodnju i trgovinu, OIB 00365099972, Škorpikova 34/2, 10000 Zagreb; STEGA TISAK društvo s ograničenom odgovornošću za grafičku proizvodnju, OIB 78043520516, Zavrtnica 17, 10000 Zagreb zastupanog po punomoćniku Drakulić  i partneri odvjetničko društvo, j.t.d.; B1 PLAKATI d.o.o. za marketing i poslovne usluge, OIB 52846567786, Gorjanovićeva 25, 10000 Zagreb zastupanog po punomoćniku ŠAVORIĆ &amp; PARTNERI odvjetničko društvo, d.o.o.; Središnja agencija za financiranje i ugovaranje programa i projekata Europske unije, OIB 11548277852, Ulica grada Vukovara 284, objekt C, 10000 Zagreb; CROATIA BANKA, dioničko društvo, OIB 32247795989, Kvaternikov Trg 9, 10000 Zagreb; SUMAN d.o.o. za proizvodnju i promet, OIB 85053522203, Karlovačka cesta 32/F, 10000 Zagreb; TANGAR, d.o.o. za trgovinu i poslovne usluge, OIB 96658402770, Cesta dr. Franje Tuđmana 177, Kaštel Sućurac; LUXOR, d.o.o. za proizvodnju i trgovinu, OIB 25029423812, Put Majdana 43/A, Solin; REVOLUCIJA dizajna d.o.o. za promidžbu i dizajn, OIB 58685832104, Haćimovićeva 22, 10000 Zagreb; PRAEVENIRE za reviziju i računovodstvene poslove, društvo s ograničenom odgovornošću, OIB 98008125662, Mosećka 78, Split; PAN - papirna industrija - Tvornica kartona i kartonske ambalaže, d. o. o., OIB 21056005908, Miramarska cesta 11 B, 10000 Zagreb; HRVATSKE ŠUME društvo s ograničenom odgovornošću, OIB 69693144506, Ul.Ljudevita Farkaša Vukotinovića 2, 10000 Zagreb; VODOVOD I ČISTOĆA - SINJ, društvo s ograničenom odgovornošću za obavljanje djelatnosti vodoopskrbe i ostalih komunalnih dj, OIB 81685682389, Put Pazara 3, Sinj; PODRAVKA prehrambena industrija, d.d., OIB 18928523252, A.Starčevića 32, Koprivnica; KROLO DOM, društvo s ograničenom odgovornošću za gradjevinarstvo, OIB 09337297267, Bana Jelačića 40, Kaštel Stari; HRVATSKA IZVJEŠTAJNA NOVINSKA AGENCIJA, OIB 41387373932, Marulićev trg 16, 10000 Zagreb; Željko Katić, OIB 64141164422, Sućidar 8, 21000 Split; CROATIA osiguranje d.d., OIB 26187994862, Miramarska 22, 10000 Zagreb; LIDER PRESS dioničko društvo za novinsko izdavačku djelatnost, OIB 90034071582, Savska cesta 41, 10000 Zagreb; PLUTO d.d. za proizvodnju metalnih zatvarača i plutenih proizvoda, OIB 91658541446, Zastavnice 25/b, 10257 Hrvatski Leskovac; ROTERM d.o.o. za projektiranje, nadzor i izvođenje termo instalacija, zastupanje i promet robom, OIB 79948849024, Marina Držića 8, 21000 Split; Konica Minolta Hrvatska - poslovna rješenja, d.o.o. za trgovinu i usluge, OIB 31697259786, Horvatova 82, 10000 Zagreb; MEMRB PULS PANEL TRGOVINA društvo s ograničenom odgovornošću za istraživanje tržišta, medija i javnog mnijenja "u likvida, OIB 76048963150, Črnomerec 3/1, 10000 Zagreb; AUTOCOMMERCE HRVATSKA d.o.o. za promet robe na vanjskom i unutrašnjem tržištu, OIB 36844439304, Kovinska 22, 10000 Zagreb; KUNATEKS društvo s ograničenom odgovornošću za proizvodnju, trgovinu i usluge, OIB 46382522119, Janka Leskovara/bb, 49218 Pregrada; Vetropack Straža tvornica stakla d.d. Hum na Sutli, OIB 74210066591, Hum na Sutli, Hum na Sutli 203, 49231 Hum Na Sutli; ISTRACOMMERCE društvo s ograničenom odgovornošću za unutarnju i vanjsku trgovinu, OIB 03666747905, Trg Slobode 2, 52000 Pazin; HEP-Operator distribucijskog sustava d.o.o. za distribuciju i opskrbu električne energije, OIB 46830600751, Ulica grada Vukovara 37, 10000 Zagreb; Unijapapir, skupljanje i primarna prerada otpada, društvo s ograničenom odgovornošću, OIB 99467758764, Radnička Cesta 22, 10000 Zagreb; STIO d.o.o. za trgovinu i usluge, OIB 15363604813, Čučerska cesta 117/b, 10000 Zagreb; PHD media d.o.o. za medijske usluge, OIB 35754508254, Šoštarićeva 10, 10000 Zagreb; BBDO ZAGREB d.o.o. za tržišne komunikacije, OIB 39157666333, Šoštarićeva 10, 10000 Zagreb; OTISAK d.o.o. za trgovinu i usluge, OIB 72348426200, Matice Hrvatske 58, 21000 Split; Hrvatski Telekom d.d., OIB 81793146560, Roberta Frangeša Mihanovića 9, 10000 Zagreb; HRVATSKA BANKA ZA OBNOVU I RAZVITAK, OIB 26702280390, Strossmayerov trg 9, 10000 Zagreb; POSLOVNO - INOVACIJSKI CENTAR HRVATSKE - BICRO, društvo s ograničenom odgovornošću - u likvidaciji, OIB 22940012051, Planinska 1, 10000 Zagreb; MAKSIMA KOMUNIKACIJE  društvo s ograničenom odgovornošću za medijske djelatnosti, OIB 61296146737, Franje Račkoga 11, 10000 Zagreb; VIPnet, društvo s ograničenom odgovornošću za usluge javnih telekomunikacija, OIB 29524210204, Vrtni put 1, 10000 Zagreb; Financijska agencija, OIB 85821130368, Vrtni put 3, 10000 Zagreb; Hrvatska radiotelevizija, OIB 68419124305, Prisavlje 3, 10000 Zagreb; HOSPITALIJA TRGOVINA d.o.o. za trgovinu i usluge, OIB 40457591383, Vojvodići 25, 10431 Sveta Nedelja; KONZUM, trgovina na veliko i malo d.d., OIB 29955634590, Marijana Čavića 1/a, 10000 Zagreb; ETI TRADE društvo s ograničenom odgovornošću za proizvodnju, promet roba i usluga, OIB 41122391100, Jakova Volčića 2, 52000 Pazin; HELIOS Vienna Insurance Group dioničko društvo za osiguranje, OIB 59369087232, Poljička ulica 5, Zagreb; Denis Vojnović, OIB 96816863360, Gaženička b.b., 23000 Zadar; ZADRUŽNI SAVEZ DALMACIJE, OIB 97059868731, Kamila Tončića 4, 21000 Split; LABUD tvornica sredstava za pranje, kozmetičkih i kemijskih proizvoda d.o.o., OIB 23359164583, Radnička cesta 173/r, Zagreb; Metropolis tourist društvo s ograničenom odgovornošću za trgovinu, ugostiteljstvo, turizam i putničke agencije, OIB 83429785183, Ulica Ive Robića 2, Zagreb; ČATEKS, dioničko društvo za proizvodnju tkanine, umjetne kože, kućanskog rublja i proizvoda za šport i rekreaciju, OIB 16536095427, Ulica Zrinsko-Frankopanska 25, 40000 Čakovec; VITIS d.o.o. za trgovinu i usluge, OIB 96887244333, Kustošijski venec 48, Zagreb; JAŠKAPACK d.o.o. tvornica valovitog kartona i ambalaže, OIB 53994275676, Savska Cesta 1, 10360 Sesvete; QIQO informatička djelatnost i trgovina, d. o. o., OIB 70752453049, Voltićeva 1, 52100 Pula; TEHGRAD društvo s ograničenom odgovornošću za inženjering, građevinarstvo, proizvodnju i trgovinu, OIB 77895024069, Riva Boduli 7, 51000 Rijeka; FRIGOMOTORS, društvo s ograničenom odgovornošću za proizvodnju, montažu i servis klima opreme, OIB 09191580513, Dugopoljska 35, 21204 Dugopolje; VB LEASING d.o.o. za leasing, OIB 55525619967, Horvatova 82, Zagreb; RHEA d.o.o. za usluge, OIB 38577928372, Vukovarska 229/c, 31000 Osijek; TRAST međunarodno otpremništvo, dioničko društvo, OIB 93225891495,  Gat Sv.Duje 4, 21000 Split; INFINITIV d.o.o. za trgovinu i usluge, OIB 72730052968, Maksimirska 118, Zagreb; STUDIO D I M d.o.o. za grafički i web dizajn, izdavaštvo i medije, OIB 60033582626, Kamaufova 22, Zagreb; AD PLASTIK dioničko društvo za proizvodnju dijelova i pribora za motorna vozila i proizvoda iz plastičnih masa, OIB 48351740621, Matoševa Ulica 8, 21210 Solin; CROATIA osiguranje d.d., OIB 26187994862, Trg Hrvatske bratske zajednice 8, 21000 Split</derivirana_varijabla>
  </DomainObject.Predmet.StrankaFormatedWithAdressOIB>
  <DomainObject.Predmet.StrankaWithAdress>
    <izvorni_sadrzaj>SMS, d.o.o. za proizvodnju prirodne hrane "u stečaju" Kopilica 5,Split,ABC TISAK društvo s ograničenom odgovornošću za grafičku proizvodnju, usluge i trgovinu Kralja Zvonimira 104/D,Solin,TRANSPORT-commerce dioničko društvo za unutarnji i međunarodni prijevoz putnika i robe, popravak i održavanje motornih vozil Put Majdana 53/A,Mravince,KOP-DAL d.o.o. za trgovinu i proizvodnju papirnate ambalaže Vrazova 14,Split,CAPRICORNO, društvo s ograničenom odgovornošću za trgovinu Hercegovačka 57/A,Split,BRENNTAG HRVATSKA društvo s ograničenom odgovornošću za trgovinu Radnička cesta/173p,10000 Zagreb,BETEX PROIZVODNJA društvo s ograničenom odgovornošću za proizvodnju, trgovinu i usluge Braće Radića 48,40319 Belica,ECOLAB društvo s ograničenom odgovornošću za trgovinu Zavrtnica 17,10000 Zagreb,MILOŠ ŠERBO Sredmanuška 11,21000 Split,SOCIETE GENERALE-SPLITSKA BANKA dioničko društvo Ruđera Boškovića 16,Split,SLOBODNA DALMACIJA - TRGOVINA d.o.o. za trgovinu Dugopoljska 17,Dugopolje,PARTNER BANKA d.d. Vončinina 2,10000 Zagreb,CESTAR društvo s ograničenom odgovornošću za građevinarstvo Tršćanska 1,Split,M.L.H. MARTINI d.o.o. za trgovinu i usluge Miroslava Krleže 26,Split,HIPERMARKETI COOP društvo s ograničenom odgovornošću za proizvodnju i trgovinu Škorpikova 34/2,10000 Zagreb,STEGA TISAK društvo s ograničenom odgovornošću za grafičku proizvodnju Zavrtnica 17,10000 Zagreb,B1 PLAKATI d.o.o. za marketing i poslovne usluge Gorjanovićeva 25,10000 Zagreb,Središnja agencija za financiranje i ugovaranje programa i projekata Europske unije Ulica grada Vukovara 284, objekt C,10000 Zagreb,CROATIA BANKA, dioničko društvo Kvaternikov Trg 9,10000 Zagreb,SUMAN d.o.o. za proizvodnju i promet Karlovačka cesta 32/F,10000 Zagreb,TANGAR, d.o.o. za trgovinu i poslovne usluge Cesta dr. Franje Tuđmana 177,Kaštel Sućurac,LUXOR, d.o.o. za proizvodnju i trgovinu Put Majdana 43/A,Solin,REVOLUCIJA dizajna d.o.o. za promidžbu i dizajn Haćimovićeva 22,10000 Zagreb,PRAEVENIRE za reviziju i računovodstvene poslove, društvo s ograničenom odgovornošću Mosećka 78,Split,PAN - papirna industrija - Tvornica kartona i kartonske ambalaže, d. o. o. Miramarska cesta 11 B,10000 Zagreb,HRVATSKE ŠUME društvo s ograničenom odgovornošću Ul.Ljudevita Farkaša Vukotinovića 2,10000 Zagreb,VODOVOD I ČISTOĆA - SINJ, društvo s ograničenom odgovornošću za obavljanje djelatnosti vodoopskrbe i ostalih komunalnih dj Put Pazara 3,Sinj,PODRAVKA prehrambena industrija, d.d. A.Starčevića 32,Koprivnica,KROLO DOM, društvo s ograničenom odgovornošću za gradjevinarstvo Bana Jelačića 40,Kaštel Stari,HRVATSKA IZVJEŠTAJNA NOVINSKA AGENCIJA Marulićev trg 16,10000 Zagreb,Željko Katić Sućidar 8,21000 Split,CROATIA osiguranje d.d. Miramarska 22,10000 Zagreb,LIDER PRESS dioničko društvo za novinsko izdavačku djelatnost Savska cesta 41,10000 Zagreb,PLUTO d.d. za proizvodnju metalnih zatvarača i plutenih proizvoda Zastavnice 25/b,10257 Hrvatski Leskovac,ROTERM d.o.o. za projektiranje, nadzor i izvođenje termo instalacija, zastupanje i promet robom Marina Držića 8,21000 Split,Konica Minolta Hrvatska - poslovna rješenja, d.o.o. za trgovinu i usluge Horvatova 82,10000 Zagreb,MEMRB PULS PANEL TRGOVINA društvo s ograničenom odgovornošću za istraživanje tržišta, medija i javnog mnijenja "u likvida Črnomerec 3/1,10000 Zagreb,AUTOCOMMERCE HRVATSKA d.o.o. za promet robe na vanjskom i unutrašnjem tržištu Kovinska 22,10000 Zagreb,KUNATEKS društvo s ograničenom odgovornošću za proizvodnju, trgovinu i usluge Janka Leskovara/bb,49218 Pregrada,Vetropack Straža tvornica stakla d.d. Hum na Sutli Hum na Sutli, Hum na Sutli 203,49231 Hum Na Sutli,ISTRACOMMERCE društvo s ograničenom odgovornošću za unutarnju i vanjsku trgovinu Trg Slobode 2,52000 Pazin,HEP-Operator distribucijskog sustava d.o.o. za distribuciju i opskrbu električne energije Ulica grada Vukovara 37,10000 Zagreb,Unijapapir, skupljanje i primarna prerada otpada, društvo s ograničenom odgovornošću Radnička Cesta 22,10000 Zagreb,STIO d.o.o. za trgovinu i usluge Čučerska cesta 117/b,10000 Zagreb,PHD media d.o.o. za medijske usluge Šoštarićeva 10,10000 Zagreb,BBDO ZAGREB d.o.o. za tržišne komunikacije Šoštarićeva 10,10000 Zagreb,OTISAK d.o.o. za trgovinu i usluge Matice Hrvatske 58,21000 Split,Hrvatski Telekom d.d. Roberta Frangeša Mihanovića 9,10000 Zagreb,HRVATSKA BANKA ZA OBNOVU I RAZVITAK Strossmayerov trg 9,10000 Zagreb,POSLOVNO - INOVACIJSKI CENTAR HRVATSKE - BICRO, društvo s ograničenom odgovornošću - u likvidaciji Planinska 1,10000 Zagreb,MAKSIMA KOMUNIKACIJE  društvo s ograničenom odgovornošću za medijske djelatnosti Franje Račkoga 11,10000 Zagreb,VIPnet, društvo s ograničenom odgovornošću za usluge javnih telekomunikacija Vrtni put 1,10000 Zagreb,Financijska agencija Vrtni put 3,10000 Zagreb,Hrvatska radiotelevizija Prisavlje 3,10000 Zagreb,HOSPITALIJA TRGOVINA d.o.o. za trgovinu i usluge Vojvodići 25,10431 Sveta Nedelja,KONZUM, trgovina na veliko i malo d.d. Marijana Čavića 1/a,10000 Zagreb,ETI TRADE društvo s ograničenom odgovornošću za proizvodnju, promet roba i usluga Jakova Volčića 2,52000 Pazin,HELIOS Vienna Insurance Group dioničko društvo za osiguranje Poljička ulica 5,Zagreb,Denis Vojnović Gaženička b.b.,23000 Zadar,ZADRUŽNI SAVEZ DALMACIJE Kamila Tončića 4,21000 Split,LABUD tvornica sredstava za pranje, kozmetičkih i kemijskih proizvoda d.o.o. Radnička cesta 173/r,Zagreb,Metropolis tourist društvo s ograničenom odgovornošću za trgovinu, ugostiteljstvo, turizam i putničke agencije Ulica Ive Robića 2,Zagreb,ČATEKS, dioničko društvo za proizvodnju tkanine, umjetne kože, kućanskog rublja i proizvoda za šport i rekreaciju Ulica Zrinsko-Frankopanska 25,40000 Čakovec,VITIS d.o.o. za trgovinu i usluge Kustošijski venec 48,Zagreb,JAŠKAPACK d.o.o. tvornica valovitog kartona i ambalaže Savska Cesta 1,10360 Sesvete,QIQO informatička djelatnost i trgovina, d. o. o. Voltićeva 1,52100 Pula,TEHGRAD društvo s ograničenom odgovornošću za inženjering, građevinarstvo, proizvodnju i trgovinu Riva Boduli 7,51000 Rijeka,FRIGOMOTORS, društvo s ograničenom odgovornošću za proizvodnju, montažu i servis klima opreme Dugopoljska 35,21204 Dugopolje,VB LEASING d.o.o. za leasing Horvatova 82,Zagreb,RHEA d.o.o. za usluge Vukovarska 229/c,31000 Osijek,TRAST međunarodno otpremništvo, dioničko društvo  Gat Sv.Duje 4,21000 Split,INFINITIV d.o.o. za trgovinu i usluge Maksimirska 118,Zagreb,STUDIO D I M d.o.o. za grafički i web dizajn, izdavaštvo i medije Kamaufova 22,Zagreb,AD PLASTIK dioničko društvo za proizvodnju dijelova i pribora za motorna vozila i proizvoda iz plastičnih masa Matoševa Ulica 8,21210 Solin,CROATIA osiguranje d.d. Trg Hrvatske bratske zajednice 8,21000 Split</izvorni_sadrzaj>
    <derivirana_varijabla naziv="DomainObject.Predmet.StrankaWithAdress_1">SMS, d.o.o. za proizvodnju prirodne hrane "u stečaju" Kopilica 5,Split,ABC TISAK društvo s ograničenom odgovornošću za grafičku proizvodnju, usluge i trgovinu Kralja Zvonimira 104/D,Solin,TRANSPORT-commerce dioničko društvo za unutarnji i međunarodni prijevoz putnika i robe, popravak i održavanje motornih vozil Put Majdana 53/A,Mravince,KOP-DAL d.o.o. za trgovinu i proizvodnju papirnate ambalaže Vrazova 14,Split,CAPRICORNO, društvo s ograničenom odgovornošću za trgovinu Hercegovačka 57/A,Split,BRENNTAG HRVATSKA društvo s ograničenom odgovornošću za trgovinu Radnička cesta/173p,10000 Zagreb,BETEX PROIZVODNJA društvo s ograničenom odgovornošću za proizvodnju, trgovinu i usluge Braće Radića 48,40319 Belica,ECOLAB društvo s ograničenom odgovornošću za trgovinu Zavrtnica 17,10000 Zagreb,MILOŠ ŠERBO Sredmanuška 11,21000 Split,SOCIETE GENERALE-SPLITSKA BANKA dioničko društvo Ruđera Boškovića 16,Split,SLOBODNA DALMACIJA - TRGOVINA d.o.o. za trgovinu Dugopoljska 17,Dugopolje,PARTNER BANKA d.d. Vončinina 2,10000 Zagreb,CESTAR društvo s ograničenom odgovornošću za građevinarstvo Tršćanska 1,Split,M.L.H. MARTINI d.o.o. za trgovinu i usluge Miroslava Krleže 26,Split,HIPERMARKETI COOP društvo s ograničenom odgovornošću za proizvodnju i trgovinu Škorpikova 34/2,10000 Zagreb,STEGA TISAK društvo s ograničenom odgovornošću za grafičku proizvodnju Zavrtnica 17,10000 Zagreb,B1 PLAKATI d.o.o. za marketing i poslovne usluge Gorjanovićeva 25,10000 Zagreb,Središnja agencija za financiranje i ugovaranje programa i projekata Europske unije Ulica grada Vukovara 284, objekt C,10000 Zagreb,CROATIA BANKA, dioničko društvo Kvaternikov Trg 9,10000 Zagreb,SUMAN d.o.o. za proizvodnju i promet Karlovačka cesta 32/F,10000 Zagreb,TANGAR, d.o.o. za trgovinu i poslovne usluge Cesta dr. Franje Tuđmana 177,Kaštel Sućurac,LUXOR, d.o.o. za proizvodnju i trgovinu Put Majdana 43/A,Solin,REVOLUCIJA dizajna d.o.o. za promidžbu i dizajn Haćimovićeva 22,10000 Zagreb,PRAEVENIRE za reviziju i računovodstvene poslove, društvo s ograničenom odgovornošću Mosećka 78,Split,PAN - papirna industrija - Tvornica kartona i kartonske ambalaže, d. o. o. Miramarska cesta 11 B,10000 Zagreb,HRVATSKE ŠUME društvo s ograničenom odgovornošću Ul.Ljudevita Farkaša Vukotinovića 2,10000 Zagreb,VODOVOD I ČISTOĆA - SINJ, društvo s ograničenom odgovornošću za obavljanje djelatnosti vodoopskrbe i ostalih komunalnih dj Put Pazara 3,Sinj,PODRAVKA prehrambena industrija, d.d. A.Starčevića 32,Koprivnica,KROLO DOM, društvo s ograničenom odgovornošću za gradjevinarstvo Bana Jelačića 40,Kaštel Stari,HRVATSKA IZVJEŠTAJNA NOVINSKA AGENCIJA Marulićev trg 16,10000 Zagreb,Željko Katić Sućidar 8,21000 Split,CROATIA osiguranje d.d. Miramarska 22,10000 Zagreb,LIDER PRESS dioničko društvo za novinsko izdavačku djelatnost Savska cesta 41,10000 Zagreb,PLUTO d.d. za proizvodnju metalnih zatvarača i plutenih proizvoda Zastavnice 25/b,10257 Hrvatski Leskovac,ROTERM d.o.o. za projektiranje, nadzor i izvođenje termo instalacija, zastupanje i promet robom Marina Držića 8,21000 Split,Konica Minolta Hrvatska - poslovna rješenja, d.o.o. za trgovinu i usluge Horvatova 82,10000 Zagreb,MEMRB PULS PANEL TRGOVINA društvo s ograničenom odgovornošću za istraživanje tržišta, medija i javnog mnijenja "u likvida Črnomerec 3/1,10000 Zagreb,AUTOCOMMERCE HRVATSKA d.o.o. za promet robe na vanjskom i unutrašnjem tržištu Kovinska 22,10000 Zagreb,KUNATEKS društvo s ograničenom odgovornošću za proizvodnju, trgovinu i usluge Janka Leskovara/bb,49218 Pregrada,Vetropack Straža tvornica stakla d.d. Hum na Sutli Hum na Sutli, Hum na Sutli 203,49231 Hum Na Sutli,ISTRACOMMERCE društvo s ograničenom odgovornošću za unutarnju i vanjsku trgovinu Trg Slobode 2,52000 Pazin,HEP-Operator distribucijskog sustava d.o.o. za distribuciju i opskrbu električne energije Ulica grada Vukovara 37,10000 Zagreb,Unijapapir, skupljanje i primarna prerada otpada, društvo s ograničenom odgovornošću Radnička Cesta 22,10000 Zagreb,STIO d.o.o. za trgovinu i usluge Čučerska cesta 117/b,10000 Zagreb,PHD media d.o.o. za medijske usluge Šoštarićeva 10,10000 Zagreb,BBDO ZAGREB d.o.o. za tržišne komunikacije Šoštarićeva 10,10000 Zagreb,OTISAK d.o.o. za trgovinu i usluge Matice Hrvatske 58,21000 Split,Hrvatski Telekom d.d. Roberta Frangeša Mihanovića 9,10000 Zagreb,HRVATSKA BANKA ZA OBNOVU I RAZVITAK Strossmayerov trg 9,10000 Zagreb,POSLOVNO - INOVACIJSKI CENTAR HRVATSKE - BICRO, društvo s ograničenom odgovornošću - u likvidaciji Planinska 1,10000 Zagreb,MAKSIMA KOMUNIKACIJE  društvo s ograničenom odgovornošću za medijske djelatnosti Franje Račkoga 11,10000 Zagreb,VIPnet, društvo s ograničenom odgovornošću za usluge javnih telekomunikacija Vrtni put 1,10000 Zagreb,Financijska agencija Vrtni put 3,10000 Zagreb,Hrvatska radiotelevizija Prisavlje 3,10000 Zagreb,HOSPITALIJA TRGOVINA d.o.o. za trgovinu i usluge Vojvodići 25,10431 Sveta Nedelja,KONZUM, trgovina na veliko i malo d.d. Marijana Čavića 1/a,10000 Zagreb,ETI TRADE društvo s ograničenom odgovornošću za proizvodnju, promet roba i usluga Jakova Volčića 2,52000 Pazin,HELIOS Vienna Insurance Group dioničko društvo za osiguranje Poljička ulica 5,Zagreb,Denis Vojnović Gaženička b.b.,23000 Zadar,ZADRUŽNI SAVEZ DALMACIJE Kamila Tončića 4,21000 Split,LABUD tvornica sredstava za pranje, kozmetičkih i kemijskih proizvoda d.o.o. Radnička cesta 173/r,Zagreb,Metropolis tourist društvo s ograničenom odgovornošću za trgovinu, ugostiteljstvo, turizam i putničke agencije Ulica Ive Robića 2,Zagreb,ČATEKS, dioničko društvo za proizvodnju tkanine, umjetne kože, kućanskog rublja i proizvoda za šport i rekreaciju Ulica Zrinsko-Frankopanska 25,40000 Čakovec,VITIS d.o.o. za trgovinu i usluge Kustošijski venec 48,Zagreb,JAŠKAPACK d.o.o. tvornica valovitog kartona i ambalaže Savska Cesta 1,10360 Sesvete,QIQO informatička djelatnost i trgovina, d. o. o. Voltićeva 1,52100 Pula,TEHGRAD društvo s ograničenom odgovornošću za inženjering, građevinarstvo, proizvodnju i trgovinu Riva Boduli 7,51000 Rijeka,FRIGOMOTORS, društvo s ograničenom odgovornošću za proizvodnju, montažu i servis klima opreme Dugopoljska 35,21204 Dugopolje,VB LEASING d.o.o. za leasing Horvatova 82,Zagreb,RHEA d.o.o. za usluge Vukovarska 229/c,31000 Osijek,TRAST međunarodno otpremništvo, dioničko društvo  Gat Sv.Duje 4,21000 Split,INFINITIV d.o.o. za trgovinu i usluge Maksimirska 118,Zagreb,STUDIO D I M d.o.o. za grafički i web dizajn, izdavaštvo i medije Kamaufova 22,Zagreb,AD PLASTIK dioničko društvo za proizvodnju dijelova i pribora za motorna vozila i proizvoda iz plastičnih masa Matoševa Ulica 8,21210 Solin,CROATIA osiguranje d.d. Trg Hrvatske bratske zajednice 8,21000 Split</derivirana_varijabla>
  </DomainObject.Predmet.StrankaWithAdress>
  <DomainObject.Predmet.StrankaWithAdressOIB>
    <izvorni_sadrzaj>SMS, d.o.o. za proizvodnju prirodne hrane "u stečaju", OIB 88679107711, Kopilica 5,Split,ABC TISAK društvo s ograničenom odgovornošću za grafičku proizvodnju, usluge i trgovinu, OIB 68699724742, Kralja Zvonimira 104/D,Solin,TRANSPORT-commerce dioničko društvo za unutarnji i međunarodni prijevoz putnika i robe, popravak i održavanje motornih vozil, OIB 07188635273, Put Majdana 53/A,Mravince,KOP-DAL d.o.o. za trgovinu i proizvodnju papirnate ambalaže, OIB 63498750379, Vrazova 14,Split,CAPRICORNO, društvo s ograničenom odgovornošću za trgovinu, OIB 09517317411, Hercegovačka 57/A,Split,BRENNTAG HRVATSKA društvo s ograničenom odgovornošću za trgovinu, OIB 27086065829, Radnička cesta/173p,10000 Zagreb,BETEX PROIZVODNJA društvo s ograničenom odgovornošću za proizvodnju, trgovinu i usluge, OIB 55721990887, Braće Radića 48,40319 Belica,ECOLAB društvo s ograničenom odgovornošću za trgovinu, OIB 82868069039, Zavrtnica 17,10000 Zagreb,MILOŠ ŠERBO, OIB 67112824191, Sredmanuška 11,21000 Split,SOCIETE GENERALE-SPLITSKA BANKA dioničko društvo, OIB 69326397242, Ruđera Boškovića 16,Split,SLOBODNA DALMACIJA - TRGOVINA d.o.o. za trgovinu, OIB 08227096233, Dugopoljska 17,Dugopolje,PARTNER BANKA d.d., OIB 71221608291, Vončinina 2,10000 Zagreb,CESTAR društvo s ograničenom odgovornošću za građevinarstvo, OIB 27471262195, Tršćanska 1,Split,M.L.H. MARTINI d.o.o. za trgovinu i usluge, OIB 37938922389, Miroslava Krleže 26,Split,HIPERMARKETI COOP društvo s ograničenom odgovornošću za proizvodnju i trgovinu, OIB 00365099972, Škorpikova 34/2,10000 Zagreb,STEGA TISAK društvo s ograničenom odgovornošću za grafičku proizvodnju, OIB 78043520516, Zavrtnica 17,10000 Zagreb,B1 PLAKATI d.o.o. za marketing i poslovne usluge, OIB 52846567786, Gorjanovićeva 25,10000 Zagreb,Središnja agencija za financiranje i ugovaranje programa i projekata Europske unije, OIB 11548277852, Ulica grada Vukovara 284, objekt C,10000 Zagreb,CROATIA BANKA, dioničko društvo, OIB 32247795989, Kvaternikov Trg 9,10000 Zagreb,SUMAN d.o.o. za proizvodnju i promet, OIB 85053522203, Karlovačka cesta 32/F,10000 Zagreb,TANGAR, d.o.o. za trgovinu i poslovne usluge, OIB 96658402770, Cesta dr. Franje Tuđmana 177,Kaštel Sućurac,LUXOR, d.o.o. za proizvodnju i trgovinu, OIB 25029423812, Put Majdana 43/A,Solin,REVOLUCIJA dizajna d.o.o. za promidžbu i dizajn, OIB 58685832104, Haćimovićeva 22,10000 Zagreb,PRAEVENIRE za reviziju i računovodstvene poslove, društvo s ograničenom odgovornošću, OIB 98008125662, Mosećka 78,Split,PAN - papirna industrija - Tvornica kartona i kartonske ambalaže, d. o. o., OIB 21056005908, Miramarska cesta 11 B,10000 Zagreb,HRVATSKE ŠUME društvo s ograničenom odgovornošću, OIB 69693144506, Ul.Ljudevita Farkaša Vukotinovića 2,10000 Zagreb,VODOVOD I ČISTOĆA - SINJ, društvo s ograničenom odgovornošću za obavljanje djelatnosti vodoopskrbe i ostalih komunalnih dj, OIB 81685682389, Put Pazara 3,Sinj,PODRAVKA prehrambena industrija, d.d., OIB 18928523252, A.Starčevića 32,Koprivnica,KROLO DOM, društvo s ograničenom odgovornošću za gradjevinarstvo, OIB 09337297267, Bana Jelačića 40,Kaštel Stari,HRVATSKA IZVJEŠTAJNA NOVINSKA AGENCIJA, OIB 41387373932, Marulićev trg 16,10000 Zagreb,Željko Katić, OIB 64141164422, Sućidar 8,21000 Split,CROATIA osiguranje d.d., OIB 26187994862, Miramarska 22,10000 Zagreb,LIDER PRESS dioničko društvo za novinsko izdavačku djelatnost, OIB 90034071582, Savska cesta 41,10000 Zagreb,PLUTO d.d. za proizvodnju metalnih zatvarača i plutenih proizvoda, OIB 91658541446, Zastavnice 25/b,10257 Hrvatski Leskovac,ROTERM d.o.o. za projektiranje, nadzor i izvođenje termo instalacija, zastupanje i promet robom, OIB 79948849024, Marina Držića 8,21000 Split,Konica Minolta Hrvatska - poslovna rješenja, d.o.o. za trgovinu i usluge, OIB 31697259786, Horvatova 82,10000 Zagreb,MEMRB PULS PANEL TRGOVINA društvo s ograničenom odgovornošću za istraživanje tržišta, medija i javnog mnijenja "u likvida, OIB 76048963150, Črnomerec 3/1,10000 Zagreb,AUTOCOMMERCE HRVATSKA d.o.o. za promet robe na vanjskom i unutrašnjem tržištu, OIB 36844439304, Kovinska 22,10000 Zagreb,KUNATEKS društvo s ograničenom odgovornošću za proizvodnju, trgovinu i usluge, OIB 46382522119, Janka Leskovara/bb,49218 Pregrada,Vetropack Straža tvornica stakla d.d. Hum na Sutli, OIB 74210066591, Hum na Sutli, Hum na Sutli 203,49231 Hum Na Sutli,ISTRACOMMERCE društvo s ograničenom odgovornošću za unutarnju i vanjsku trgovinu, OIB 03666747905, Trg Slobode 2,52000 Pazin,HEP-Operator distribucijskog sustava d.o.o. za distribuciju i opskrbu električne energije, OIB 46830600751, Ulica grada Vukovara 37,10000 Zagreb,Unijapapir, skupljanje i primarna prerada otpada, društvo s ograničenom odgovornošću, OIB 99467758764, Radnička Cesta 22,10000 Zagreb,STIO d.o.o. za trgovinu i usluge, OIB 15363604813, Čučerska cesta 117/b,10000 Zagreb,PHD media d.o.o. za medijske usluge, OIB 35754508254, Šoštarićeva 10,10000 Zagreb,BBDO ZAGREB d.o.o. za tržišne komunikacije, OIB 39157666333, Šoštarićeva 10,10000 Zagreb,OTISAK d.o.o. za trgovinu i usluge, OIB 72348426200, Matice Hrvatske 58,21000 Split,Hrvatski Telekom d.d., OIB 81793146560, Roberta Frangeša Mihanovića 9,10000 Zagreb,HRVATSKA BANKA ZA OBNOVU I RAZVITAK, OIB 26702280390, Strossmayerov trg 9,10000 Zagreb,POSLOVNO - INOVACIJSKI CENTAR HRVATSKE - BICRO, društvo s ograničenom odgovornošću - u likvidaciji, OIB 22940012051, Planinska 1,10000 Zagreb,MAKSIMA KOMUNIKACIJE  društvo s ograničenom odgovornošću za medijske djelatnosti, OIB 61296146737, Franje Račkoga 11,10000 Zagreb,VIPnet, društvo s ograničenom odgovornošću za usluge javnih telekomunikacija, OIB 29524210204, Vrtni put 1,10000 Zagreb,Financijska agencija, OIB 85821130368, Vrtni put 3,10000 Zagreb,Hrvatska radiotelevizija, OIB 68419124305, Prisavlje 3,10000 Zagreb,HOSPITALIJA TRGOVINA d.o.o. za trgovinu i usluge, OIB 40457591383, Vojvodići 25,10431 Sveta Nedelja,KONZUM, trgovina na veliko i malo d.d., OIB 29955634590, Marijana Čavića 1/a,10000 Zagreb,ETI TRADE društvo s ograničenom odgovornošću za proizvodnju, promet roba i usluga, OIB 41122391100, Jakova Volčića 2,52000 Pazin,HELIOS Vienna Insurance Group dioničko društvo za osiguranje, OIB 59369087232, Poljička ulica 5,Zagreb,Denis Vojnović, OIB 96816863360, Gaženička b.b.,23000 Zadar,ZADRUŽNI SAVEZ DALMACIJE, OIB 97059868731, Kamila Tončića 4,21000 Split,LABUD tvornica sredstava za pranje, kozmetičkih i kemijskih proizvoda d.o.o., OIB 23359164583, Radnička cesta 173/r,Zagreb,Metropolis tourist društvo s ograničenom odgovornošću za trgovinu, ugostiteljstvo, turizam i putničke agencije, OIB 83429785183, Ulica Ive Robića 2,Zagreb,ČATEKS, dioničko društvo za proizvodnju tkanine, umjetne kože, kućanskog rublja i proizvoda za šport i rekreaciju, OIB 16536095427, Ulica Zrinsko-Frankopanska 25,40000 Čakovec,VITIS d.o.o. za trgovinu i usluge, OIB 96887244333, Kustošijski venec 48,Zagreb,JAŠKAPACK d.o.o. tvornica valovitog kartona i ambalaže, OIB 53994275676, Savska Cesta 1,10360 Sesvete,QIQO informatička djelatnost i trgovina, d. o. o., OIB 70752453049, Voltićeva 1,52100 Pula,TEHGRAD društvo s ograničenom odgovornošću za inženjering, građevinarstvo, proizvodnju i trgovinu, OIB 77895024069, Riva Boduli 7,51000 Rijeka,FRIGOMOTORS, društvo s ograničenom odgovornošću za proizvodnju, montažu i servis klima opreme, OIB 09191580513, Dugopoljska 35,21204 Dugopolje,VB LEASING d.o.o. za leasing, OIB 55525619967, Horvatova 82,Zagreb,RHEA d.o.o. za usluge, OIB 38577928372, Vukovarska 229/c,31000 Osijek,TRAST međunarodno otpremništvo, dioničko društvo, OIB 93225891495,  Gat Sv.Duje 4,21000 Split,INFINITIV d.o.o. za trgovinu i usluge, OIB 72730052968, Maksimirska 118,Zagreb,STUDIO D I M d.o.o. za grafički i web dizajn, izdavaštvo i medije, OIB 60033582626, Kamaufova 22,Zagreb,AD PLASTIK dioničko društvo za proizvodnju dijelova i pribora za motorna vozila i proizvoda iz plastičnih masa, OIB 48351740621, Matoševa Ulica 8,21210 Solin,CROATIA osiguranje d.d., OIB 26187994862, Trg Hrvatske bratske zajednice 8,21000 Split</izvorni_sadrzaj>
    <derivirana_varijabla naziv="DomainObject.Predmet.StrankaWithAdressOIB_1">SMS, d.o.o. za proizvodnju prirodne hrane "u stečaju", OIB 88679107711, Kopilica 5,Split,ABC TISAK društvo s ograničenom odgovornošću za grafičku proizvodnju, usluge i trgovinu, OIB 68699724742, Kralja Zvonimira 104/D,Solin,TRANSPORT-commerce dioničko društvo za unutarnji i međunarodni prijevoz putnika i robe, popravak i održavanje motornih vozil, OIB 07188635273, Put Majdana 53/A,Mravince,KOP-DAL d.o.o. za trgovinu i proizvodnju papirnate ambalaže, OIB 63498750379, Vrazova 14,Split,CAPRICORNO, društvo s ograničenom odgovornošću za trgovinu, OIB 09517317411, Hercegovačka 57/A,Split,BRENNTAG HRVATSKA društvo s ograničenom odgovornošću za trgovinu, OIB 27086065829, Radnička cesta/173p,10000 Zagreb,BETEX PROIZVODNJA društvo s ograničenom odgovornošću za proizvodnju, trgovinu i usluge, OIB 55721990887, Braće Radića 48,40319 Belica,ECOLAB društvo s ograničenom odgovornošću za trgovinu, OIB 82868069039, Zavrtnica 17,10000 Zagreb,MILOŠ ŠERBO, OIB 67112824191, Sredmanuška 11,21000 Split,SOCIETE GENERALE-SPLITSKA BANKA dioničko društvo, OIB 69326397242, Ruđera Boškovića 16,Split,SLOBODNA DALMACIJA - TRGOVINA d.o.o. za trgovinu, OIB 08227096233, Dugopoljska 17,Dugopolje,PARTNER BANKA d.d., OIB 71221608291, Vončinina 2,10000 Zagreb,CESTAR društvo s ograničenom odgovornošću za građevinarstvo, OIB 27471262195, Tršćanska 1,Split,M.L.H. MARTINI d.o.o. za trgovinu i usluge, OIB 37938922389, Miroslava Krleže 26,Split,HIPERMARKETI COOP društvo s ograničenom odgovornošću za proizvodnju i trgovinu, OIB 00365099972, Škorpikova 34/2,10000 Zagreb,STEGA TISAK društvo s ograničenom odgovornošću za grafičku proizvodnju, OIB 78043520516, Zavrtnica 17,10000 Zagreb,B1 PLAKATI d.o.o. za marketing i poslovne usluge, OIB 52846567786, Gorjanovićeva 25,10000 Zagreb,Središnja agencija za financiranje i ugovaranje programa i projekata Europske unije, OIB 11548277852, Ulica grada Vukovara 284, objekt C,10000 Zagreb,CROATIA BANKA, dioničko društvo, OIB 32247795989, Kvaternikov Trg 9,10000 Zagreb,SUMAN d.o.o. za proizvodnju i promet, OIB 85053522203, Karlovačka cesta 32/F,10000 Zagreb,TANGAR, d.o.o. za trgovinu i poslovne usluge, OIB 96658402770, Cesta dr. Franje Tuđmana 177,Kaštel Sućurac,LUXOR, d.o.o. za proizvodnju i trgovinu, OIB 25029423812, Put Majdana 43/A,Solin,REVOLUCIJA dizajna d.o.o. za promidžbu i dizajn, OIB 58685832104, Haćimovićeva 22,10000 Zagreb,PRAEVENIRE za reviziju i računovodstvene poslove, društvo s ograničenom odgovornošću, OIB 98008125662, Mosećka 78,Split,PAN - papirna industrija - Tvornica kartona i kartonske ambalaže, d. o. o., OIB 21056005908, Miramarska cesta 11 B,10000 Zagreb,HRVATSKE ŠUME društvo s ograničenom odgovornošću, OIB 69693144506, Ul.Ljudevita Farkaša Vukotinovića 2,10000 Zagreb,VODOVOD I ČISTOĆA - SINJ, društvo s ograničenom odgovornošću za obavljanje djelatnosti vodoopskrbe i ostalih komunalnih dj, OIB 81685682389, Put Pazara 3,Sinj,PODRAVKA prehrambena industrija, d.d., OIB 18928523252, A.Starčevića 32,Koprivnica,KROLO DOM, društvo s ograničenom odgovornošću za gradjevinarstvo, OIB 09337297267, Bana Jelačića 40,Kaštel Stari,HRVATSKA IZVJEŠTAJNA NOVINSKA AGENCIJA, OIB 41387373932, Marulićev trg 16,10000 Zagreb,Željko Katić, OIB 64141164422, Sućidar 8,21000 Split,CROATIA osiguranje d.d., OIB 26187994862, Miramarska 22,10000 Zagreb,LIDER PRESS dioničko društvo za novinsko izdavačku djelatnost, OIB 90034071582, Savska cesta 41,10000 Zagreb,PLUTO d.d. za proizvodnju metalnih zatvarača i plutenih proizvoda, OIB 91658541446, Zastavnice 25/b,10257 Hrvatski Leskovac,ROTERM d.o.o. za projektiranje, nadzor i izvođenje termo instalacija, zastupanje i promet robom, OIB 79948849024, Marina Držića 8,21000 Split,Konica Minolta Hrvatska - poslovna rješenja, d.o.o. za trgovinu i usluge, OIB 31697259786, Horvatova 82,10000 Zagreb,MEMRB PULS PANEL TRGOVINA društvo s ograničenom odgovornošću za istraživanje tržišta, medija i javnog mnijenja "u likvida, OIB 76048963150, Črnomerec 3/1,10000 Zagreb,AUTOCOMMERCE HRVATSKA d.o.o. za promet robe na vanjskom i unutrašnjem tržištu, OIB 36844439304, Kovinska 22,10000 Zagreb,KUNATEKS društvo s ograničenom odgovornošću za proizvodnju, trgovinu i usluge, OIB 46382522119, Janka Leskovara/bb,49218 Pregrada,Vetropack Straža tvornica stakla d.d. Hum na Sutli, OIB 74210066591, Hum na Sutli, Hum na Sutli 203,49231 Hum Na Sutli,ISTRACOMMERCE društvo s ograničenom odgovornošću za unutarnju i vanjsku trgovinu, OIB 03666747905, Trg Slobode 2,52000 Pazin,HEP-Operator distribucijskog sustava d.o.o. za distribuciju i opskrbu električne energije, OIB 46830600751, Ulica grada Vukovara 37,10000 Zagreb,Unijapapir, skupljanje i primarna prerada otpada, društvo s ograničenom odgovornošću, OIB 99467758764, Radnička Cesta 22,10000 Zagreb,STIO d.o.o. za trgovinu i usluge, OIB 15363604813, Čučerska cesta 117/b,10000 Zagreb,PHD media d.o.o. za medijske usluge, OIB 35754508254, Šoštarićeva 10,10000 Zagreb,BBDO ZAGREB d.o.o. za tržišne komunikacije, OIB 39157666333, Šoštarićeva 10,10000 Zagreb,OTISAK d.o.o. za trgovinu i usluge, OIB 72348426200, Matice Hrvatske 58,21000 Split,Hrvatski Telekom d.d., OIB 81793146560, Roberta Frangeša Mihanovića 9,10000 Zagreb,HRVATSKA BANKA ZA OBNOVU I RAZVITAK, OIB 26702280390, Strossmayerov trg 9,10000 Zagreb,POSLOVNO - INOVACIJSKI CENTAR HRVATSKE - BICRO, društvo s ograničenom odgovornošću - u likvidaciji, OIB 22940012051, Planinska 1,10000 Zagreb,MAKSIMA KOMUNIKACIJE  društvo s ograničenom odgovornošću za medijske djelatnosti, OIB 61296146737, Franje Račkoga 11,10000 Zagreb,VIPnet, društvo s ograničenom odgovornošću za usluge javnih telekomunikacija, OIB 29524210204, Vrtni put 1,10000 Zagreb,Financijska agencija, OIB 85821130368, Vrtni put 3,10000 Zagreb,Hrvatska radiotelevizija, OIB 68419124305, Prisavlje 3,10000 Zagreb,HOSPITALIJA TRGOVINA d.o.o. za trgovinu i usluge, OIB 40457591383, Vojvodići 25,10431 Sveta Nedelja,KONZUM, trgovina na veliko i malo d.d., OIB 29955634590, Marijana Čavića 1/a,10000 Zagreb,ETI TRADE društvo s ograničenom odgovornošću za proizvodnju, promet roba i usluga, OIB 41122391100, Jakova Volčića 2,52000 Pazin,HELIOS Vienna Insurance Group dioničko društvo za osiguranje, OIB 59369087232, Poljička ulica 5,Zagreb,Denis Vojnović, OIB 96816863360, Gaženička b.b.,23000 Zadar,ZADRUŽNI SAVEZ DALMACIJE, OIB 97059868731, Kamila Tončića 4,21000 Split,LABUD tvornica sredstava za pranje, kozmetičkih i kemijskih proizvoda d.o.o., OIB 23359164583, Radnička cesta 173/r,Zagreb,Metropolis tourist društvo s ograničenom odgovornošću za trgovinu, ugostiteljstvo, turizam i putničke agencije, OIB 83429785183, Ulica Ive Robića 2,Zagreb,ČATEKS, dioničko društvo za proizvodnju tkanine, umjetne kože, kućanskog rublja i proizvoda za šport i rekreaciju, OIB 16536095427, Ulica Zrinsko-Frankopanska 25,40000 Čakovec,VITIS d.o.o. za trgovinu i usluge, OIB 96887244333, Kustošijski venec 48,Zagreb,JAŠKAPACK d.o.o. tvornica valovitog kartona i ambalaže, OIB 53994275676, Savska Cesta 1,10360 Sesvete,QIQO informatička djelatnost i trgovina, d. o. o., OIB 70752453049, Voltićeva 1,52100 Pula,TEHGRAD društvo s ograničenom odgovornošću za inženjering, građevinarstvo, proizvodnju i trgovinu, OIB 77895024069, Riva Boduli 7,51000 Rijeka,FRIGOMOTORS, društvo s ograničenom odgovornošću za proizvodnju, montažu i servis klima opreme, OIB 09191580513, Dugopoljska 35,21204 Dugopolje,VB LEASING d.o.o. za leasing, OIB 55525619967, Horvatova 82,Zagreb,RHEA d.o.o. za usluge, OIB 38577928372, Vukovarska 229/c,31000 Osijek,TRAST međunarodno otpremništvo, dioničko društvo, OIB 93225891495,  Gat Sv.Duje 4,21000 Split,INFINITIV d.o.o. za trgovinu i usluge, OIB 72730052968, Maksimirska 118,Zagreb,STUDIO D I M d.o.o. za grafički i web dizajn, izdavaštvo i medije, OIB 60033582626, Kamaufova 22,Zagreb,AD PLASTIK dioničko društvo za proizvodnju dijelova i pribora za motorna vozila i proizvoda iz plastičnih masa, OIB 48351740621, Matoševa Ulica 8,21210 Solin,CROATIA osiguranje d.d., OIB 26187994862, Trg Hrvatske bratske zajednice 8,21000 Split</derivirana_varijabla>
  </DomainObject.Predmet.StrankaWithAdressOIB>
  <DomainObject.Predmet.StrankaNazivFormated>
    <izvorni_sadrzaj>SMS, d.o.o. za proizvodnju prirodne hrane "u stečaju",ABC TISAK društvo s ograničenom odgovornošću za grafičku proizvodnju, usluge i trgovinu,TRANSPORT-commerce dioničko društvo za unutarnji i međunarodni prijevoz putnika i robe, popravak i održavanje motornih vozil,KOP-DAL d.o.o. za trgovinu i proizvodnju papirnate ambalaže,CAPRICORNO, društvo s ograničenom odgovornošću za trgovinu,BRENNTAG HRVATSKA društvo s ograničenom odgovornošću za trgovinu,BETEX PROIZVODNJA društvo s ograničenom odgovornošću za proizvodnju, trgovinu i usluge,ECOLAB društvo s ograničenom odgovornošću za trgovinu,MILOŠ ŠERBO,SOCIETE GENERALE-SPLITSKA BANKA dioničko društvo,SLOBODNA DALMACIJA - TRGOVINA d.o.o. za trgovinu,PARTNER BANKA d.d.,CESTAR društvo s ograničenom odgovornošću za građevinarstvo,M.L.H. MARTINI d.o.o. za trgovinu i usluge,HIPERMARKETI COOP društvo s ograničenom odgovornošću za proizvodnju i trgovinu,STEGA TISAK društvo s ograničenom odgovornošću za grafičku proizvodnju,B1 PLAKATI d.o.o. za marketing i poslovne usluge,Središnja agencija za financiranje i ugovaranje programa i projekata Europske unije,CROATIA BANKA, dioničko društvo,SUMAN d.o.o. za proizvodnju i promet,TANGAR, d.o.o. za trgovinu i poslovne usluge,LUXOR, d.o.o. za proizvodnju i trgovinu,REVOLUCIJA dizajna d.o.o. za promidžbu i dizajn,PRAEVENIRE za reviziju i računovodstvene poslove, društvo s ograničenom odgovornošću,PAN - papirna industrija - Tvornica kartona i kartonske ambalaže, d. o. o.,HRVATSKE ŠUME društvo s ograničenom odgovornošću,VODOVOD I ČISTOĆA - SINJ, društvo s ograničenom odgovornošću za obavljanje djelatnosti vodoopskrbe i ostalih komunalnih dj,PODRAVKA prehrambena industrija, d.d.,KROLO DOM, društvo s ograničenom odgovornošću za gradjevinarstvo,HRVATSKA IZVJEŠTAJNA NOVINSKA AGENCIJA,Željko Katić,CROATIA osiguranje d.d.,LIDER PRESS dioničko društvo za novinsko izdavačku djelatnost,PLUTO d.d. za proizvodnju metalnih zatvarača i plutenih proizvoda,ROTERM d.o.o. za projektiranje, nadzor i izvođenje termo instalacija, zastupanje i promet robom,Konica Minolta Hrvatska - poslovna rješenja, d.o.o. za trgovinu i usluge,MEMRB PULS PANEL TRGOVINA društvo s ograničenom odgovornošću za istraživanje tržišta, medija i javnog mnijenja "u likvida,AUTOCOMMERCE HRVATSKA d.o.o. za promet robe na vanjskom i unutrašnjem tržištu,KUNATEKS društvo s ograničenom odgovornošću za proizvodnju, trgovinu i usluge,Vetropack Straža tvornica stakla d.d. Hum na Sutli,ISTRACOMMERCE društvo s ograničenom odgovornošću za unutarnju i vanjsku trgovinu,HEP-Operator distribucijskog sustava d.o.o. za distribuciju i opskrbu električne energije,Unijapapir, skupljanje i primarna prerada otpada, društvo s ograničenom odgovornošću,STIO d.o.o. za trgovinu i usluge,PHD media d.o.o. za medijske usluge,BBDO ZAGREB d.o.o. za tržišne komunikacije,OTISAK d.o.o. za trgovinu i usluge,Hrvatski Telekom d.d.,HRVATSKA BANKA ZA OBNOVU I RAZVITAK,POSLOVNO - INOVACIJSKI CENTAR HRVATSKE - BICRO, društvo s ograničenom odgovornošću - u likvidaciji,MAKSIMA KOMUNIKACIJE  društvo s ograničenom odgovornošću za medijske djelatnosti,VIPnet, društvo s ograničenom odgovornošću za usluge javnih telekomunikacija,Financijska agencija,Hrvatska radiotelevizija,HOSPITALIJA TRGOVINA d.o.o. za trgovinu i usluge,KONZUM, trgovina na veliko i malo d.d.,ETI TRADE društvo s ograničenom odgovornošću za proizvodnju, promet roba i usluga,HELIOS Vienna Insurance Group dioničko društvo za osiguranje,Denis Vojnović,ZADRUŽNI SAVEZ DALMACIJE,LABUD tvornica sredstava za pranje, kozmetičkih i kemijskih proizvoda d.o.o.,Metropolis tourist društvo s ograničenom odgovornošću za trgovinu, ugostiteljstvo, turizam i putničke agencije,ČATEKS, dioničko društvo za proizvodnju tkanine, umjetne kože, kućanskog rublja i proizvoda za šport i rekreaciju,VITIS d.o.o. za trgovinu i usluge,JAŠKAPACK d.o.o. tvornica valovitog kartona i ambalaže,QIQO informatička djelatnost i trgovina, d. o. o.,TEHGRAD društvo s ograničenom odgovornošću za inženjering, građevinarstvo, proizvodnju i trgovinu,FRIGOMOTORS, društvo s ograničenom odgovornošću za proizvodnju, montažu i servis klima opreme,VB LEASING d.o.o. za leasing,RHEA d.o.o. za usluge,TRAST međunarodno otpremništvo, dioničko društvo,INFINITIV d.o.o. za trgovinu i usluge,STUDIO D I M d.o.o. za grafički i web dizajn, izdavaštvo i medije,AD PLASTIK dioničko društvo za proizvodnju dijelova i pribora za motorna vozila i proizvoda iz plastičnih masa,CROATIA osiguranje d.d.</izvorni_sadrzaj>
    <derivirana_varijabla naziv="DomainObject.Predmet.StrankaNazivFormated_1">SMS, d.o.o. za proizvodnju prirodne hrane "u stečaju",ABC TISAK društvo s ograničenom odgovornošću za grafičku proizvodnju, usluge i trgovinu,TRANSPORT-commerce dioničko društvo za unutarnji i međunarodni prijevoz putnika i robe, popravak i održavanje motornih vozil,KOP-DAL d.o.o. za trgovinu i proizvodnju papirnate ambalaže,CAPRICORNO, društvo s ograničenom odgovornošću za trgovinu,BRENNTAG HRVATSKA društvo s ograničenom odgovornošću za trgovinu,BETEX PROIZVODNJA društvo s ograničenom odgovornošću za proizvodnju, trgovinu i usluge,ECOLAB društvo s ograničenom odgovornošću za trgovinu,MILOŠ ŠERBO,SOCIETE GENERALE-SPLITSKA BANKA dioničko društvo,SLOBODNA DALMACIJA - TRGOVINA d.o.o. za trgovinu,PARTNER BANKA d.d.,CESTAR društvo s ograničenom odgovornošću za građevinarstvo,M.L.H. MARTINI d.o.o. za trgovinu i usluge,HIPERMARKETI COOP društvo s ograničenom odgovornošću za proizvodnju i trgovinu,STEGA TISAK društvo s ograničenom odgovornošću za grafičku proizvodnju,B1 PLAKATI d.o.o. za marketing i poslovne usluge,Središnja agencija za financiranje i ugovaranje programa i projekata Europske unije,CROATIA BANKA, dioničko društvo,SUMAN d.o.o. za proizvodnju i promet,TANGAR, d.o.o. za trgovinu i poslovne usluge,LUXOR, d.o.o. za proizvodnju i trgovinu,REVOLUCIJA dizajna d.o.o. za promidžbu i dizajn,PRAEVENIRE za reviziju i računovodstvene poslove, društvo s ograničenom odgovornošću,PAN - papirna industrija - Tvornica kartona i kartonske ambalaže, d. o. o.,HRVATSKE ŠUME društvo s ograničenom odgovornošću,VODOVOD I ČISTOĆA - SINJ, društvo s ograničenom odgovornošću za obavljanje djelatnosti vodoopskrbe i ostalih komunalnih dj,PODRAVKA prehrambena industrija, d.d.,KROLO DOM, društvo s ograničenom odgovornošću za gradjevinarstvo,HRVATSKA IZVJEŠTAJNA NOVINSKA AGENCIJA,Željko Katić,CROATIA osiguranje d.d.,LIDER PRESS dioničko društvo za novinsko izdavačku djelatnost,PLUTO d.d. za proizvodnju metalnih zatvarača i plutenih proizvoda,ROTERM d.o.o. za projektiranje, nadzor i izvođenje termo instalacija, zastupanje i promet robom,Konica Minolta Hrvatska - poslovna rješenja, d.o.o. za trgovinu i usluge,MEMRB PULS PANEL TRGOVINA društvo s ograničenom odgovornošću za istraživanje tržišta, medija i javnog mnijenja "u likvida,AUTOCOMMERCE HRVATSKA d.o.o. za promet robe na vanjskom i unutrašnjem tržištu,KUNATEKS društvo s ograničenom odgovornošću za proizvodnju, trgovinu i usluge,Vetropack Straža tvornica stakla d.d. Hum na Sutli,ISTRACOMMERCE društvo s ograničenom odgovornošću za unutarnju i vanjsku trgovinu,HEP-Operator distribucijskog sustava d.o.o. za distribuciju i opskrbu električne energije,Unijapapir, skupljanje i primarna prerada otpada, društvo s ograničenom odgovornošću,STIO d.o.o. za trgovinu i usluge,PHD media d.o.o. za medijske usluge,BBDO ZAGREB d.o.o. za tržišne komunikacije,OTISAK d.o.o. za trgovinu i usluge,Hrvatski Telekom d.d.,HRVATSKA BANKA ZA OBNOVU I RAZVITAK,POSLOVNO - INOVACIJSKI CENTAR HRVATSKE - BICRO, društvo s ograničenom odgovornošću - u likvidaciji,MAKSIMA KOMUNIKACIJE  društvo s ograničenom odgovornošću za medijske djelatnosti,VIPnet, društvo s ograničenom odgovornošću za usluge javnih telekomunikacija,Financijska agencija,Hrvatska radiotelevizija,HOSPITALIJA TRGOVINA d.o.o. za trgovinu i usluge,KONZUM, trgovina na veliko i malo d.d.,ETI TRADE društvo s ograničenom odgovornošću za proizvodnju, promet roba i usluga,HELIOS Vienna Insurance Group dioničko društvo za osiguranje,Denis Vojnović,ZADRUŽNI SAVEZ DALMACIJE,LABUD tvornica sredstava za pranje, kozmetičkih i kemijskih proizvoda d.o.o.,Metropolis tourist društvo s ograničenom odgovornošću za trgovinu, ugostiteljstvo, turizam i putničke agencije,ČATEKS, dioničko društvo za proizvodnju tkanine, umjetne kože, kućanskog rublja i proizvoda za šport i rekreaciju,VITIS d.o.o. za trgovinu i usluge,JAŠKAPACK d.o.o. tvornica valovitog kartona i ambalaže,QIQO informatička djelatnost i trgovina, d. o. o.,TEHGRAD društvo s ograničenom odgovornošću za inženjering, građevinarstvo, proizvodnju i trgovinu,FRIGOMOTORS, društvo s ograničenom odgovornošću za proizvodnju, montažu i servis klima opreme,VB LEASING d.o.o. za leasing,RHEA d.o.o. za usluge,TRAST međunarodno otpremništvo, dioničko društvo,INFINITIV d.o.o. za trgovinu i usluge,STUDIO D I M d.o.o. za grafički i web dizajn, izdavaštvo i medije,AD PLASTIK dioničko društvo za proizvodnju dijelova i pribora za motorna vozila i proizvoda iz plastičnih masa,CROATIA osiguranje d.d.</derivirana_varijabla>
  </DomainObject.Predmet.StrankaNazivFormated>
  <DomainObject.Predmet.StrankaNazivFormatedOIB>
    <izvorni_sadrzaj>SMS, d.o.o. za proizvodnju prirodne hrane "u stečaju", OIB 88679107711,ABC TISAK društvo s ograničenom odgovornošću za grafičku proizvodnju, usluge i trgovinu, OIB 68699724742,TRANSPORT-commerce dioničko društvo za unutarnji i međunarodni prijevoz putnika i robe, popravak i održavanje motornih vozil, OIB 07188635273,KOP-DAL d.o.o. za trgovinu i proizvodnju papirnate ambalaže, OIB 63498750379,CAPRICORNO, društvo s ograničenom odgovornošću za trgovinu, OIB 09517317411,BRENNTAG HRVATSKA društvo s ograničenom odgovornošću za trgovinu, OIB 27086065829,BETEX PROIZVODNJA društvo s ograničenom odgovornošću za proizvodnju, trgovinu i usluge, OIB 55721990887,ECOLAB društvo s ograničenom odgovornošću za trgovinu, OIB 82868069039,MILOŠ ŠERBO, OIB 67112824191,SOCIETE GENERALE-SPLITSKA BANKA dioničko društvo, OIB 69326397242,SLOBODNA DALMACIJA - TRGOVINA d.o.o. za trgovinu, OIB 08227096233,PARTNER BANKA d.d., OIB 71221608291,CESTAR društvo s ograničenom odgovornošću za građevinarstvo, OIB 27471262195,M.L.H. MARTINI d.o.o. za trgovinu i usluge, OIB 37938922389,HIPERMARKETI COOP društvo s ograničenom odgovornošću za proizvodnju i trgovinu, OIB 00365099972,STEGA TISAK društvo s ograničenom odgovornošću za grafičku proizvodnju, OIB 78043520516,B1 PLAKATI d.o.o. za marketing i poslovne usluge, OIB 52846567786,Središnja agencija za financiranje i ugovaranje programa i projekata Europske unije, OIB 11548277852,CROATIA BANKA, dioničko društvo, OIB 32247795989,SUMAN d.o.o. za proizvodnju i promet, OIB 85053522203,TANGAR, d.o.o. za trgovinu i poslovne usluge, OIB 96658402770,LUXOR, d.o.o. za proizvodnju i trgovinu, OIB 25029423812,REVOLUCIJA dizajna d.o.o. za promidžbu i dizajn, OIB 58685832104,PRAEVENIRE za reviziju i računovodstvene poslove, društvo s ograničenom odgovornošću, OIB 98008125662,PAN - papirna industrija - Tvornica kartona i kartonske ambalaže, d. o. o., OIB 21056005908,HRVATSKE ŠUME društvo s ograničenom odgovornošću, OIB 69693144506,VODOVOD I ČISTOĆA - SINJ, društvo s ograničenom odgovornošću za obavljanje djelatnosti vodoopskrbe i ostalih komunalnih dj, OIB 81685682389,PODRAVKA prehrambena industrija, d.d., OIB 18928523252,KROLO DOM, društvo s ograničenom odgovornošću za gradjevinarstvo, OIB 09337297267,HRVATSKA IZVJEŠTAJNA NOVINSKA AGENCIJA, OIB 41387373932,Željko Katić, OIB 64141164422,CROATIA osiguranje d.d., OIB 26187994862,LIDER PRESS dioničko društvo za novinsko izdavačku djelatnost, OIB 90034071582,PLUTO d.d. za proizvodnju metalnih zatvarača i plutenih proizvoda, OIB 91658541446,ROTERM d.o.o. za projektiranje, nadzor i izvođenje termo instalacija, zastupanje i promet robom, OIB 79948849024,Konica Minolta Hrvatska - poslovna rješenja, d.o.o. za trgovinu i usluge, OIB 31697259786,MEMRB PULS PANEL TRGOVINA društvo s ograničenom odgovornošću za istraživanje tržišta, medija i javnog mnijenja "u likvida, OIB 76048963150,AUTOCOMMERCE HRVATSKA d.o.o. za promet robe na vanjskom i unutrašnjem tržištu, OIB 36844439304,KUNATEKS društvo s ograničenom odgovornošću za proizvodnju, trgovinu i usluge, OIB 46382522119,Vetropack Straža tvornica stakla d.d. Hum na Sutli, OIB 74210066591,ISTRACOMMERCE društvo s ograničenom odgovornošću za unutarnju i vanjsku trgovinu, OIB 03666747905,HEP-Operator distribucijskog sustava d.o.o. za distribuciju i opskrbu električne energije, OIB 46830600751,Unijapapir, skupljanje i primarna prerada otpada, društvo s ograničenom odgovornošću, OIB 99467758764,STIO d.o.o. za trgovinu i usluge, OIB 15363604813,PHD media d.o.o. za medijske usluge, OIB 35754508254,BBDO ZAGREB d.o.o. za tržišne komunikacije, OIB 39157666333,OTISAK d.o.o. za trgovinu i usluge, OIB 72348426200,Hrvatski Telekom d.d., OIB 81793146560,HRVATSKA BANKA ZA OBNOVU I RAZVITAK, OIB 26702280390,POSLOVNO - INOVACIJSKI CENTAR HRVATSKE - BICRO, društvo s ograničenom odgovornošću - u likvidaciji, OIB 22940012051,MAKSIMA KOMUNIKACIJE  društvo s ograničenom odgovornošću za medijske djelatnosti, OIB 61296146737,VIPnet, društvo s ograničenom odgovornošću za usluge javnih telekomunikacija, OIB 29524210204,Financijska agencija, OIB 85821130368,Hrvatska radiotelevizija, OIB 68419124305,HOSPITALIJA TRGOVINA d.o.o. za trgovinu i usluge, OIB 40457591383,KONZUM, trgovina na veliko i malo d.d., OIB 29955634590,ETI TRADE društvo s ograničenom odgovornošću za proizvodnju, promet roba i usluga, OIB 41122391100,HELIOS Vienna Insurance Group dioničko društvo za osiguranje, OIB 59369087232,Denis Vojnović, OIB 96816863360,ZADRUŽNI SAVEZ DALMACIJE, OIB 97059868731,LABUD tvornica sredstava za pranje, kozmetičkih i kemijskih proizvoda d.o.o., OIB 23359164583,Metropolis tourist društvo s ograničenom odgovornošću za trgovinu, ugostiteljstvo, turizam i putničke agencije, OIB 83429785183,ČATEKS, dioničko društvo za proizvodnju tkanine, umjetne kože, kućanskog rublja i proizvoda za šport i rekreaciju, OIB 16536095427,VITIS d.o.o. za trgovinu i usluge, OIB 96887244333,JAŠKAPACK d.o.o. tvornica valovitog kartona i ambalaže, OIB 53994275676,QIQO informatička djelatnost i trgovina, d. o. o., OIB 70752453049,TEHGRAD društvo s ograničenom odgovornošću za inženjering, građevinarstvo, proizvodnju i trgovinu, OIB 77895024069,FRIGOMOTORS, društvo s ograničenom odgovornošću za proizvodnju, montažu i servis klima opreme, OIB 09191580513,VB LEASING d.o.o. za leasing, OIB 55525619967,RHEA d.o.o. za usluge, OIB 38577928372,TRAST međunarodno otpremništvo, dioničko društvo, OIB 93225891495,INFINITIV d.o.o. za trgovinu i usluge, OIB 72730052968,STUDIO D I M d.o.o. za grafički i web dizajn, izdavaštvo i medije, OIB 60033582626,AD PLASTIK dioničko društvo za proizvodnju dijelova i pribora za motorna vozila i proizvoda iz plastičnih masa, OIB 48351740621,CROATIA osiguranje d.d., OIB 26187994862</izvorni_sadrzaj>
    <derivirana_varijabla naziv="DomainObject.Predmet.StrankaNazivFormatedOIB_1">SMS, d.o.o. za proizvodnju prirodne hrane "u stečaju", OIB 88679107711,ABC TISAK društvo s ograničenom odgovornošću za grafičku proizvodnju, usluge i trgovinu, OIB 68699724742,TRANSPORT-commerce dioničko društvo za unutarnji i međunarodni prijevoz putnika i robe, popravak i održavanje motornih vozil, OIB 07188635273,KOP-DAL d.o.o. za trgovinu i proizvodnju papirnate ambalaže, OIB 63498750379,CAPRICORNO, društvo s ograničenom odgovornošću za trgovinu, OIB 09517317411,BRENNTAG HRVATSKA društvo s ograničenom odgovornošću za trgovinu, OIB 27086065829,BETEX PROIZVODNJA društvo s ograničenom odgovornošću za proizvodnju, trgovinu i usluge, OIB 55721990887,ECOLAB društvo s ograničenom odgovornošću za trgovinu, OIB 82868069039,MILOŠ ŠERBO, OIB 67112824191,SOCIETE GENERALE-SPLITSKA BANKA dioničko društvo, OIB 69326397242,SLOBODNA DALMACIJA - TRGOVINA d.o.o. za trgovinu, OIB 08227096233,PARTNER BANKA d.d., OIB 71221608291,CESTAR društvo s ograničenom odgovornošću za građevinarstvo, OIB 27471262195,M.L.H. MARTINI d.o.o. za trgovinu i usluge, OIB 37938922389,HIPERMARKETI COOP društvo s ograničenom odgovornošću za proizvodnju i trgovinu, OIB 00365099972,STEGA TISAK društvo s ograničenom odgovornošću za grafičku proizvodnju, OIB 78043520516,B1 PLAKATI d.o.o. za marketing i poslovne usluge, OIB 52846567786,Središnja agencija za financiranje i ugovaranje programa i projekata Europske unije, OIB 11548277852,CROATIA BANKA, dioničko društvo, OIB 32247795989,SUMAN d.o.o. za proizvodnju i promet, OIB 85053522203,TANGAR, d.o.o. za trgovinu i poslovne usluge, OIB 96658402770,LUXOR, d.o.o. za proizvodnju i trgovinu, OIB 25029423812,REVOLUCIJA dizajna d.o.o. za promidžbu i dizajn, OIB 58685832104,PRAEVENIRE za reviziju i računovodstvene poslove, društvo s ograničenom odgovornošću, OIB 98008125662,PAN - papirna industrija - Tvornica kartona i kartonske ambalaže, d. o. o., OIB 21056005908,HRVATSKE ŠUME društvo s ograničenom odgovornošću, OIB 69693144506,VODOVOD I ČISTOĆA - SINJ, društvo s ograničenom odgovornošću za obavljanje djelatnosti vodoopskrbe i ostalih komunalnih dj, OIB 81685682389,PODRAVKA prehrambena industrija, d.d., OIB 18928523252,KROLO DOM, društvo s ograničenom odgovornošću za gradjevinarstvo, OIB 09337297267,HRVATSKA IZVJEŠTAJNA NOVINSKA AGENCIJA, OIB 41387373932,Željko Katić, OIB 64141164422,CROATIA osiguranje d.d., OIB 26187994862,LIDER PRESS dioničko društvo za novinsko izdavačku djelatnost, OIB 90034071582,PLUTO d.d. za proizvodnju metalnih zatvarača i plutenih proizvoda, OIB 91658541446,ROTERM d.o.o. za projektiranje, nadzor i izvođenje termo instalacija, zastupanje i promet robom, OIB 79948849024,Konica Minolta Hrvatska - poslovna rješenja, d.o.o. za trgovinu i usluge, OIB 31697259786,MEMRB PULS PANEL TRGOVINA društvo s ograničenom odgovornošću za istraživanje tržišta, medija i javnog mnijenja "u likvida, OIB 76048963150,AUTOCOMMERCE HRVATSKA d.o.o. za promet robe na vanjskom i unutrašnjem tržištu, OIB 36844439304,KUNATEKS društvo s ograničenom odgovornošću za proizvodnju, trgovinu i usluge, OIB 46382522119,Vetropack Straža tvornica stakla d.d. Hum na Sutli, OIB 74210066591,ISTRACOMMERCE društvo s ograničenom odgovornošću za unutarnju i vanjsku trgovinu, OIB 03666747905,HEP-Operator distribucijskog sustava d.o.o. za distribuciju i opskrbu električne energije, OIB 46830600751,Unijapapir, skupljanje i primarna prerada otpada, društvo s ograničenom odgovornošću, OIB 99467758764,STIO d.o.o. za trgovinu i usluge, OIB 15363604813,PHD media d.o.o. za medijske usluge, OIB 35754508254,BBDO ZAGREB d.o.o. za tržišne komunikacije, OIB 39157666333,OTISAK d.o.o. za trgovinu i usluge, OIB 72348426200,Hrvatski Telekom d.d., OIB 81793146560,HRVATSKA BANKA ZA OBNOVU I RAZVITAK, OIB 26702280390,POSLOVNO - INOVACIJSKI CENTAR HRVATSKE - BICRO, društvo s ograničenom odgovornošću - u likvidaciji, OIB 22940012051,MAKSIMA KOMUNIKACIJE  društvo s ograničenom odgovornošću za medijske djelatnosti, OIB 61296146737,VIPnet, društvo s ograničenom odgovornošću za usluge javnih telekomunikacija, OIB 29524210204,Financijska agencija, OIB 85821130368,Hrvatska radiotelevizija, OIB 68419124305,HOSPITALIJA TRGOVINA d.o.o. za trgovinu i usluge, OIB 40457591383,KONZUM, trgovina na veliko i malo d.d., OIB 29955634590,ETI TRADE društvo s ograničenom odgovornošću za proizvodnju, promet roba i usluga, OIB 41122391100,HELIOS Vienna Insurance Group dioničko društvo za osiguranje, OIB 59369087232,Denis Vojnović, OIB 96816863360,ZADRUŽNI SAVEZ DALMACIJE, OIB 97059868731,LABUD tvornica sredstava za pranje, kozmetičkih i kemijskih proizvoda d.o.o., OIB 23359164583,Metropolis tourist društvo s ograničenom odgovornošću za trgovinu, ugostiteljstvo, turizam i putničke agencije, OIB 83429785183,ČATEKS, dioničko društvo za proizvodnju tkanine, umjetne kože, kućanskog rublja i proizvoda za šport i rekreaciju, OIB 16536095427,VITIS d.o.o. za trgovinu i usluge, OIB 96887244333,JAŠKAPACK d.o.o. tvornica valovitog kartona i ambalaže, OIB 53994275676,QIQO informatička djelatnost i trgovina, d. o. o., OIB 70752453049,TEHGRAD društvo s ograničenom odgovornošću za inženjering, građevinarstvo, proizvodnju i trgovinu, OIB 77895024069,FRIGOMOTORS, društvo s ograničenom odgovornošću za proizvodnju, montažu i servis klima opreme, OIB 09191580513,VB LEASING d.o.o. za leasing, OIB 55525619967,RHEA d.o.o. za usluge, OIB 38577928372,TRAST međunarodno otpremništvo, dioničko društvo, OIB 93225891495,INFINITIV d.o.o. za trgovinu i usluge, OIB 72730052968,STUDIO D I M d.o.o. za grafički i web dizajn, izdavaštvo i medije, OIB 60033582626,AD PLASTIK dioničko društvo za proizvodnju dijelova i pribora za motorna vozila i proizvoda iz plastičnih masa, OIB 48351740621,CROATIA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 zastupanog po punomoćniku Bagarić &amp; Krajnović odvjetničko društvo - u likvidaciji</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 zastupanog po punomoćniku Drakulić  i partneri odvjetničko društvo, j.t.d.</item>
      <item>B1 PLAKATI d.o.o. za marketing i poslovne usluge zastupanog po punomoćniku ŠAVORIĆ &amp; PARTNERI odvjetničko društvo, d.o.o.</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trankaListFormated_1">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 zastupanog po punomoćniku Bagarić &amp; Krajnović odvjetničko društvo - u likvidaciji</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 zastupanog po punomoćniku Drakulić  i partneri odvjetničko društvo, j.t.d.</item>
      <item>B1 PLAKATI d.o.o. za marketing i poslovne usluge zastupanog po punomoćniku ŠAVORIĆ &amp; PARTNERI odvjetničko društvo, d.o.o.</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trankaListFormated>
  <DomainObject.Predmet.StrankaListFormatedOIB>
    <izvorni_sadrzaj>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 zastupanog po punomoćniku Bagarić &amp; Krajnović odvjetničko društvo - u likvidaciji</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 zastupanog po punomoćniku Drakulić  i partneri odvjetničko društvo, j.t.d.</item>
      <item>B1 PLAKATI d.o.o. za marketing i poslovne usluge, OIB 52846567786 zastupanog po punomoćniku ŠAVORIĆ &amp; PARTNERI odvjetničko društvo, d.o.o.</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izvorni_sadrzaj>
    <derivirana_varijabla naziv="DomainObject.Predmet.StrankaListFormatedOIB_1">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 zastupanog po punomoćniku Bagarić &amp; Krajnović odvjetničko društvo - u likvidaciji</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 zastupanog po punomoćniku Drakulić  i partneri odvjetničko društvo, j.t.d.</item>
      <item>B1 PLAKATI d.o.o. za marketing i poslovne usluge, OIB 52846567786 zastupanog po punomoćniku ŠAVORIĆ &amp; PARTNERI odvjetničko društvo, d.o.o.</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derivirana_varijabla>
  </DomainObject.Predmet.StrankaListFormatedOIB>
  <DomainObject.Predmet.StrankaListFormatedWithAdress>
    <izvorni_sadrzaj>
      <item>SMS, d.o.o. za proizvodnju prirodne hrane "u stečaju", Kopilica 5, Split</item>
      <item>ABC TISAK društvo s ograničenom odgovornošću za grafičku proizvodnju, usluge i trgovinu, Kralja Zvonimira 104/D, Solin</item>
      <item>TRANSPORT-commerce dioničko društvo za unutarnji i međunarodni prijevoz putnika i robe, popravak i održavanje motornih vozil, Put Majdana 53/A, Mravince</item>
      <item>KOP-DAL d.o.o. za trgovinu i proizvodnju papirnate ambalaže, Vrazova 14, Split</item>
      <item>CAPRICORNO, društvo s ograničenom odgovornošću za trgovinu, Hercegovačka 57/A, Split</item>
      <item>BRENNTAG HRVATSKA društvo s ograničenom odgovornošću za trgovinu, Radnička cesta/173p, 10000 Zagreb</item>
      <item>BETEX PROIZVODNJA društvo s ograničenom odgovornošću za proizvodnju, trgovinu i usluge, Braće Radića 48, 40319 Belica</item>
      <item>ECOLAB društvo s ograničenom odgovornošću za trgovinu, Zavrtnica 17, 10000 Zagreb zastupanog po punomoćniku Bagarić &amp; Krajnović odvjetničko društvo - u likvidaciji</item>
      <item>MILOŠ ŠERBO, Sredmanuška 11, 21000 Split</item>
      <item>SOCIETE GENERALE-SPLITSKA BANKA dioničko društvo, Ruđera Boškovića 16, Split</item>
      <item>SLOBODNA DALMACIJA - TRGOVINA d.o.o. za trgovinu, Dugopoljska 17, Dugopolje</item>
      <item>PARTNER BANKA d.d., Vončinina 2, 10000 Zagreb</item>
      <item>CESTAR društvo s ograničenom odgovornošću za građevinarstvo, Tršćanska 1, Split</item>
      <item>M.L.H. MARTINI d.o.o. za trgovinu i usluge, Miroslava Krleže 26, Split</item>
      <item>HIPERMARKETI COOP društvo s ograničenom odgovornošću za proizvodnju i trgovinu, Škorpikova 34/2, 10000 Zagreb</item>
      <item>STEGA TISAK društvo s ograničenom odgovornošću za grafičku proizvodnju, Zavrtnica 17, 10000 Zagreb zastupanog po punomoćniku Drakulić  i partneri odvjetničko društvo, j.t.d.</item>
      <item>B1 PLAKATI d.o.o. za marketing i poslovne usluge, Gorjanovićeva 25, 10000 Zagreb zastupanog po punomoćniku ŠAVORIĆ &amp; PARTNERI odvjetničko društvo, d.o.o.</item>
      <item>Središnja agencija za financiranje i ugovaranje programa i projekata Europske unije, Ulica grada Vukovara 284, objekt C, 10000 Zagreb</item>
      <item>CROATIA BANKA, dioničko društvo, Kvaternikov Trg 9, 10000 Zagreb</item>
      <item>SUMAN d.o.o. za proizvodnju i promet, Karlovačka cesta 32/F, 10000 Zagreb</item>
      <item>TANGAR, d.o.o. za trgovinu i poslovne usluge, Cesta dr. Franje Tuđmana 177, Kaštel Sućurac</item>
      <item>LUXOR, d.o.o. za proizvodnju i trgovinu, Put Majdana 43/A, Solin</item>
      <item>REVOLUCIJA dizajna d.o.o. za promidžbu i dizajn, Haćimovićeva 22, 10000 Zagreb</item>
      <item>PRAEVENIRE za reviziju i računovodstvene poslove, društvo s ograničenom odgovornošću, Mosećka 78, Split</item>
      <item>PAN - papirna industrija - Tvornica kartona i kartonske ambalaže, d. o. o., Miramarska cesta 11 B, 10000 Zagreb</item>
      <item>HRVATSKE ŠUME društvo s ograničenom odgovornošću, Ul.Ljudevita Farkaša Vukotinovića 2, 10000 Zagreb</item>
      <item>VODOVOD I ČISTOĆA - SINJ, društvo s ograničenom odgovornošću za obavljanje djelatnosti vodoopskrbe i ostalih komunalnih dj, Put Pazara 3, Sinj</item>
      <item>PODRAVKA prehrambena industrija, d.d., A.Starčevića 32, Koprivnica</item>
      <item>KROLO DOM, društvo s ograničenom odgovornošću za gradjevinarstvo, Bana Jelačića 40, Kaštel Stari</item>
      <item>HRVATSKA IZVJEŠTAJNA NOVINSKA AGENCIJA, Marulićev trg 16, 10000 Zagreb</item>
      <item>Željko Katić, Sućidar 8, 21000 Split</item>
      <item>CROATIA osiguranje d.d., Miramarska 22, 10000 Zagreb</item>
      <item>LIDER PRESS dioničko društvo za novinsko izdavačku djelatnost, Savska cesta 41, 10000 Zagreb</item>
      <item>PLUTO d.d. za proizvodnju metalnih zatvarača i plutenih proizvoda, Zastavnice 25/b, 10257 Hrvatski Leskovac</item>
      <item>ROTERM d.o.o. za projektiranje, nadzor i izvođenje termo instalacija, zastupanje i promet robom, Marina Držića 8, 21000 Split</item>
      <item>Konica Minolta Hrvatska - poslovna rješenja, d.o.o. za trgovinu i usluge, Horvatova 82, 10000 Zagreb</item>
      <item>MEMRB PULS PANEL TRGOVINA društvo s ograničenom odgovornošću za istraživanje tržišta, medija i javnog mnijenja "u likvida, Črnomerec 3/1, 10000 Zagreb</item>
      <item>AUTOCOMMERCE HRVATSKA d.o.o. za promet robe na vanjskom i unutrašnjem tržištu, Kovinska 22, 10000 Zagreb</item>
      <item>KUNATEKS društvo s ograničenom odgovornošću za proizvodnju, trgovinu i usluge, Janka Leskovara/bb, 49218 Pregrada</item>
      <item>Vetropack Straža tvornica stakla d.d. Hum na Sutli, Hum na Sutli, Hum na Sutli 203, 49231 Hum Na Sutli</item>
      <item>ISTRACOMMERCE društvo s ograničenom odgovornošću za unutarnju i vanjsku trgovinu, Trg Slobode 2, 52000 Pazin</item>
      <item>HEP-Operator distribucijskog sustava d.o.o. za distribuciju i opskrbu električne energije, Ulica grada Vukovara 37, 10000 Zagreb</item>
      <item>Unijapapir, skupljanje i primarna prerada otpada, društvo s ograničenom odgovornošću, Radnička Cesta 22, 10000 Zagreb</item>
      <item>STIO d.o.o. za trgovinu i usluge, Čučerska cesta 117/b, 10000 Zagreb</item>
      <item>PHD media d.o.o. za medijske usluge, Šoštarićeva 10, 10000 Zagreb</item>
      <item>BBDO ZAGREB d.o.o. za tržišne komunikacije, Šoštarićeva 10, 10000 Zagreb</item>
      <item>OTISAK d.o.o. za trgovinu i usluge, Matice Hrvatske 58, 21000 Split</item>
      <item>Hrvatski Telekom d.d., Roberta Frangeša Mihanovića 9, 10000 Zagreb</item>
      <item>HRVATSKA BANKA ZA OBNOVU I RAZVITAK, Strossmayerov trg 9, 10000 Zagreb</item>
      <item>POSLOVNO - INOVACIJSKI CENTAR HRVATSKE - BICRO, društvo s ograničenom odgovornošću - u likvidaciji, Planinska 1, 10000 Zagreb</item>
      <item>MAKSIMA KOMUNIKACIJE  društvo s ograničenom odgovornošću za medijske djelatnosti, Franje Račkoga 11, 10000 Zagreb</item>
      <item>VIPnet, društvo s ograničenom odgovornošću za usluge javnih telekomunikacija, Vrtni put 1, 10000 Zagreb</item>
      <item>Financijska agencija, Vrtni put 3, 10000 Zagreb</item>
      <item>Hrvatska radiotelevizija, Prisavlje 3, 10000 Zagreb</item>
      <item>HOSPITALIJA TRGOVINA d.o.o. za trgovinu i usluge, Vojvodići 25, 10431 Sveta Nedelja</item>
      <item>KONZUM, trgovina na veliko i malo d.d., Marijana Čavića 1/a, 10000 Zagreb</item>
      <item>ETI TRADE društvo s ograničenom odgovornošću za proizvodnju, promet roba i usluga, Jakova Volčića 2, 52000 Pazin</item>
      <item>HELIOS Vienna Insurance Group dioničko društvo za osiguranje, Poljička ulica 5, Zagreb</item>
      <item>Denis Vojnović, Gaženička b.b., 23000 Zadar</item>
      <item>ZADRUŽNI SAVEZ DALMACIJE, Kamila Tončića 4, 21000 Split</item>
      <item>LABUD tvornica sredstava za pranje, kozmetičkih i kemijskih proizvoda d.o.o., Radnička cesta 173/r, Zagreb</item>
      <item>Metropolis tourist društvo s ograničenom odgovornošću za trgovinu, ugostiteljstvo, turizam i putničke agencije, Ulica Ive Robića 2, Zagreb</item>
      <item>ČATEKS, dioničko društvo za proizvodnju tkanine, umjetne kože, kućanskog rublja i proizvoda za šport i rekreaciju, Ulica Zrinsko-Frankopanska 25, 40000 Čakovec</item>
      <item>VITIS d.o.o. za trgovinu i usluge, Kustošijski venec 48, Zagreb</item>
      <item>JAŠKAPACK d.o.o. tvornica valovitog kartona i ambalaže, Savska Cesta 1, 10360 Sesvete</item>
      <item>QIQO informatička djelatnost i trgovina, d. o. o., Voltićeva 1, 52100 Pula</item>
      <item>TEHGRAD društvo s ograničenom odgovornošću za inženjering, građevinarstvo, proizvodnju i trgovinu, Riva Boduli 7, 51000 Rijeka</item>
      <item>FRIGOMOTORS, društvo s ograničenom odgovornošću za proizvodnju, montažu i servis klima opreme, Dugopoljska 35, 21204 Dugopolje</item>
      <item>VB LEASING d.o.o. za leasing, Horvatova 82, Zagreb</item>
      <item>RHEA d.o.o. za usluge, Vukovarska 229/c, 31000 Osijek</item>
      <item>TRAST međunarodno otpremništvo, dioničko društvo,  Gat Sv.Duje 4, 21000 Split</item>
      <item>INFINITIV d.o.o. za trgovinu i usluge, Maksimirska 118, Zagreb</item>
      <item>STUDIO D I M d.o.o. za grafički i web dizajn, izdavaštvo i medije, Kamaufova 22, Zagreb</item>
      <item>AD PLASTIK dioničko društvo za proizvodnju dijelova i pribora za motorna vozila i proizvoda iz plastičnih masa, Matoševa Ulica 8, 21210 Solin</item>
      <item>CROATIA osiguranje d.d., Trg Hrvatske bratske zajednice 8, 21000 Split</item>
    </izvorni_sadrzaj>
    <derivirana_varijabla naziv="DomainObject.Predmet.StrankaListFormatedWithAdress_1">
      <item>SMS, d.o.o. za proizvodnju prirodne hrane "u stečaju", Kopilica 5, Split</item>
      <item>ABC TISAK društvo s ograničenom odgovornošću za grafičku proizvodnju, usluge i trgovinu, Kralja Zvonimira 104/D, Solin</item>
      <item>TRANSPORT-commerce dioničko društvo za unutarnji i međunarodni prijevoz putnika i robe, popravak i održavanje motornih vozil, Put Majdana 53/A, Mravince</item>
      <item>KOP-DAL d.o.o. za trgovinu i proizvodnju papirnate ambalaže, Vrazova 14, Split</item>
      <item>CAPRICORNO, društvo s ograničenom odgovornošću za trgovinu, Hercegovačka 57/A, Split</item>
      <item>BRENNTAG HRVATSKA društvo s ograničenom odgovornošću za trgovinu, Radnička cesta/173p, 10000 Zagreb</item>
      <item>BETEX PROIZVODNJA društvo s ograničenom odgovornošću za proizvodnju, trgovinu i usluge, Braće Radića 48, 40319 Belica</item>
      <item>ECOLAB društvo s ograničenom odgovornošću za trgovinu, Zavrtnica 17, 10000 Zagreb zastupanog po punomoćniku Bagarić &amp; Krajnović odvjetničko društvo - u likvidaciji</item>
      <item>MILOŠ ŠERBO, Sredmanuška 11, 21000 Split</item>
      <item>SOCIETE GENERALE-SPLITSKA BANKA dioničko društvo, Ruđera Boškovića 16, Split</item>
      <item>SLOBODNA DALMACIJA - TRGOVINA d.o.o. za trgovinu, Dugopoljska 17, Dugopolje</item>
      <item>PARTNER BANKA d.d., Vončinina 2, 10000 Zagreb</item>
      <item>CESTAR društvo s ograničenom odgovornošću za građevinarstvo, Tršćanska 1, Split</item>
      <item>M.L.H. MARTINI d.o.o. za trgovinu i usluge, Miroslava Krleže 26, Split</item>
      <item>HIPERMARKETI COOP društvo s ograničenom odgovornošću za proizvodnju i trgovinu, Škorpikova 34/2, 10000 Zagreb</item>
      <item>STEGA TISAK društvo s ograničenom odgovornošću za grafičku proizvodnju, Zavrtnica 17, 10000 Zagreb zastupanog po punomoćniku Drakulić  i partneri odvjetničko društvo, j.t.d.</item>
      <item>B1 PLAKATI d.o.o. za marketing i poslovne usluge, Gorjanovićeva 25, 10000 Zagreb zastupanog po punomoćniku ŠAVORIĆ &amp; PARTNERI odvjetničko društvo, d.o.o.</item>
      <item>Središnja agencija za financiranje i ugovaranje programa i projekata Europske unije, Ulica grada Vukovara 284, objekt C, 10000 Zagreb</item>
      <item>CROATIA BANKA, dioničko društvo, Kvaternikov Trg 9, 10000 Zagreb</item>
      <item>SUMAN d.o.o. za proizvodnju i promet, Karlovačka cesta 32/F, 10000 Zagreb</item>
      <item>TANGAR, d.o.o. za trgovinu i poslovne usluge, Cesta dr. Franje Tuđmana 177, Kaštel Sućurac</item>
      <item>LUXOR, d.o.o. za proizvodnju i trgovinu, Put Majdana 43/A, Solin</item>
      <item>REVOLUCIJA dizajna d.o.o. za promidžbu i dizajn, Haćimovićeva 22, 10000 Zagreb</item>
      <item>PRAEVENIRE za reviziju i računovodstvene poslove, društvo s ograničenom odgovornošću, Mosećka 78, Split</item>
      <item>PAN - papirna industrija - Tvornica kartona i kartonske ambalaže, d. o. o., Miramarska cesta 11 B, 10000 Zagreb</item>
      <item>HRVATSKE ŠUME društvo s ograničenom odgovornošću, Ul.Ljudevita Farkaša Vukotinovića 2, 10000 Zagreb</item>
      <item>VODOVOD I ČISTOĆA - SINJ, društvo s ograničenom odgovornošću za obavljanje djelatnosti vodoopskrbe i ostalih komunalnih dj, Put Pazara 3, Sinj</item>
      <item>PODRAVKA prehrambena industrija, d.d., A.Starčevića 32, Koprivnica</item>
      <item>KROLO DOM, društvo s ograničenom odgovornošću za gradjevinarstvo, Bana Jelačića 40, Kaštel Stari</item>
      <item>HRVATSKA IZVJEŠTAJNA NOVINSKA AGENCIJA, Marulićev trg 16, 10000 Zagreb</item>
      <item>Željko Katić, Sućidar 8, 21000 Split</item>
      <item>CROATIA osiguranje d.d., Miramarska 22, 10000 Zagreb</item>
      <item>LIDER PRESS dioničko društvo za novinsko izdavačku djelatnost, Savska cesta 41, 10000 Zagreb</item>
      <item>PLUTO d.d. za proizvodnju metalnih zatvarača i plutenih proizvoda, Zastavnice 25/b, 10257 Hrvatski Leskovac</item>
      <item>ROTERM d.o.o. za projektiranje, nadzor i izvođenje termo instalacija, zastupanje i promet robom, Marina Držića 8, 21000 Split</item>
      <item>Konica Minolta Hrvatska - poslovna rješenja, d.o.o. za trgovinu i usluge, Horvatova 82, 10000 Zagreb</item>
      <item>MEMRB PULS PANEL TRGOVINA društvo s ograničenom odgovornošću za istraživanje tržišta, medija i javnog mnijenja "u likvida, Črnomerec 3/1, 10000 Zagreb</item>
      <item>AUTOCOMMERCE HRVATSKA d.o.o. za promet robe na vanjskom i unutrašnjem tržištu, Kovinska 22, 10000 Zagreb</item>
      <item>KUNATEKS društvo s ograničenom odgovornošću za proizvodnju, trgovinu i usluge, Janka Leskovara/bb, 49218 Pregrada</item>
      <item>Vetropack Straža tvornica stakla d.d. Hum na Sutli, Hum na Sutli, Hum na Sutli 203, 49231 Hum Na Sutli</item>
      <item>ISTRACOMMERCE društvo s ograničenom odgovornošću za unutarnju i vanjsku trgovinu, Trg Slobode 2, 52000 Pazin</item>
      <item>HEP-Operator distribucijskog sustava d.o.o. za distribuciju i opskrbu električne energije, Ulica grada Vukovara 37, 10000 Zagreb</item>
      <item>Unijapapir, skupljanje i primarna prerada otpada, društvo s ograničenom odgovornošću, Radnička Cesta 22, 10000 Zagreb</item>
      <item>STIO d.o.o. za trgovinu i usluge, Čučerska cesta 117/b, 10000 Zagreb</item>
      <item>PHD media d.o.o. za medijske usluge, Šoštarićeva 10, 10000 Zagreb</item>
      <item>BBDO ZAGREB d.o.o. za tržišne komunikacije, Šoštarićeva 10, 10000 Zagreb</item>
      <item>OTISAK d.o.o. za trgovinu i usluge, Matice Hrvatske 58, 21000 Split</item>
      <item>Hrvatski Telekom d.d., Roberta Frangeša Mihanovića 9, 10000 Zagreb</item>
      <item>HRVATSKA BANKA ZA OBNOVU I RAZVITAK, Strossmayerov trg 9, 10000 Zagreb</item>
      <item>POSLOVNO - INOVACIJSKI CENTAR HRVATSKE - BICRO, društvo s ograničenom odgovornošću - u likvidaciji, Planinska 1, 10000 Zagreb</item>
      <item>MAKSIMA KOMUNIKACIJE  društvo s ograničenom odgovornošću za medijske djelatnosti, Franje Račkoga 11, 10000 Zagreb</item>
      <item>VIPnet, društvo s ograničenom odgovornošću za usluge javnih telekomunikacija, Vrtni put 1, 10000 Zagreb</item>
      <item>Financijska agencija, Vrtni put 3, 10000 Zagreb</item>
      <item>Hrvatska radiotelevizija, Prisavlje 3, 10000 Zagreb</item>
      <item>HOSPITALIJA TRGOVINA d.o.o. za trgovinu i usluge, Vojvodići 25, 10431 Sveta Nedelja</item>
      <item>KONZUM, trgovina na veliko i malo d.d., Marijana Čavića 1/a, 10000 Zagreb</item>
      <item>ETI TRADE društvo s ograničenom odgovornošću za proizvodnju, promet roba i usluga, Jakova Volčića 2, 52000 Pazin</item>
      <item>HELIOS Vienna Insurance Group dioničko društvo za osiguranje, Poljička ulica 5, Zagreb</item>
      <item>Denis Vojnović, Gaženička b.b., 23000 Zadar</item>
      <item>ZADRUŽNI SAVEZ DALMACIJE, Kamila Tončića 4, 21000 Split</item>
      <item>LABUD tvornica sredstava za pranje, kozmetičkih i kemijskih proizvoda d.o.o., Radnička cesta 173/r, Zagreb</item>
      <item>Metropolis tourist društvo s ograničenom odgovornošću za trgovinu, ugostiteljstvo, turizam i putničke agencije, Ulica Ive Robića 2, Zagreb</item>
      <item>ČATEKS, dioničko društvo za proizvodnju tkanine, umjetne kože, kućanskog rublja i proizvoda za šport i rekreaciju, Ulica Zrinsko-Frankopanska 25, 40000 Čakovec</item>
      <item>VITIS d.o.o. za trgovinu i usluge, Kustošijski venec 48, Zagreb</item>
      <item>JAŠKAPACK d.o.o. tvornica valovitog kartona i ambalaže, Savska Cesta 1, 10360 Sesvete</item>
      <item>QIQO informatička djelatnost i trgovina, d. o. o., Voltićeva 1, 52100 Pula</item>
      <item>TEHGRAD društvo s ograničenom odgovornošću za inženjering, građevinarstvo, proizvodnju i trgovinu, Riva Boduli 7, 51000 Rijeka</item>
      <item>FRIGOMOTORS, društvo s ograničenom odgovornošću za proizvodnju, montažu i servis klima opreme, Dugopoljska 35, 21204 Dugopolje</item>
      <item>VB LEASING d.o.o. za leasing, Horvatova 82, Zagreb</item>
      <item>RHEA d.o.o. za usluge, Vukovarska 229/c, 31000 Osijek</item>
      <item>TRAST međunarodno otpremništvo, dioničko društvo,  Gat Sv.Duje 4, 21000 Split</item>
      <item>INFINITIV d.o.o. za trgovinu i usluge, Maksimirska 118, Zagreb</item>
      <item>STUDIO D I M d.o.o. za grafički i web dizajn, izdavaštvo i medije, Kamaufova 22, Zagreb</item>
      <item>AD PLASTIK dioničko društvo za proizvodnju dijelova i pribora za motorna vozila i proizvoda iz plastičnih masa, Matoševa Ulica 8, 21210 Solin</item>
      <item>CROATIA osiguranje d.d., Trg Hrvatske bratske zajednice 8, 21000 Split</item>
    </derivirana_varijabla>
  </DomainObject.Predmet.StrankaListFormatedWithAdress>
  <DomainObject.Predmet.StrankaListFormatedWithAdressOIB>
    <izvorni_sadrzaj>
      <item>SMS, d.o.o. za proizvodnju prirodne hrane "u stečaju", OIB 88679107711, Kopilica 5, Split</item>
      <item>ABC TISAK društvo s ograničenom odgovornošću za grafičku proizvodnju, usluge i trgovinu, OIB 68699724742, Kralja Zvonimira 104/D, Solin</item>
      <item>TRANSPORT-commerce dioničko društvo za unutarnji i međunarodni prijevoz putnika i robe, popravak i održavanje motornih vozil, OIB 07188635273, Put Majdana 53/A, Mravince</item>
      <item>KOP-DAL d.o.o. za trgovinu i proizvodnju papirnate ambalaže, OIB 63498750379, Vrazova 14, Split</item>
      <item>CAPRICORNO, društvo s ograničenom odgovornošću za trgovinu, OIB 09517317411, Hercegovačka 57/A, Split</item>
      <item>BRENNTAG HRVATSKA društvo s ograničenom odgovornošću za trgovinu, OIB 27086065829, Radnička cesta/173p, 10000 Zagreb</item>
      <item>BETEX PROIZVODNJA društvo s ograničenom odgovornošću za proizvodnju, trgovinu i usluge, OIB 55721990887, Braće Radića 48, 40319 Belica</item>
      <item>ECOLAB društvo s ograničenom odgovornošću za trgovinu, OIB 82868069039, Zavrtnica 17, 10000 Zagreb zastupanog po punomoćniku Bagarić &amp; Krajnović odvjetničko društvo - u likvidaciji</item>
      <item>MILOŠ ŠERBO, OIB 67112824191, Sredmanuška 11, 21000 Split</item>
      <item>SOCIETE GENERALE-SPLITSKA BANKA dioničko društvo, OIB 69326397242, Ruđera Boškovića 16, Split</item>
      <item>SLOBODNA DALMACIJA - TRGOVINA d.o.o. za trgovinu, OIB 08227096233, Dugopoljska 17, Dugopolje</item>
      <item>PARTNER BANKA d.d., OIB 71221608291, Vončinina 2, 10000 Zagreb</item>
      <item>CESTAR društvo s ograničenom odgovornošću za građevinarstvo, OIB 27471262195, Tršćanska 1, Split</item>
      <item>M.L.H. MARTINI d.o.o. za trgovinu i usluge, OIB 37938922389, Miroslava Krleže 26, Split</item>
      <item>HIPERMARKETI COOP društvo s ograničenom odgovornošću za proizvodnju i trgovinu, OIB 00365099972, Škorpikova 34/2, 10000 Zagreb</item>
      <item>STEGA TISAK društvo s ograničenom odgovornošću za grafičku proizvodnju, OIB 78043520516, Zavrtnica 17, 10000 Zagreb zastupanog po punomoćniku Drakulić  i partneri odvjetničko društvo, j.t.d.</item>
      <item>B1 PLAKATI d.o.o. za marketing i poslovne usluge, OIB 52846567786, Gorjanovićeva 25, 10000 Zagreb zastupanog po punomoćniku ŠAVORIĆ &amp; PARTNERI odvjetničko društvo, d.o.o.</item>
      <item>Središnja agencija za financiranje i ugovaranje programa i projekata Europske unije, OIB 11548277852, Ulica grada Vukovara 284, objekt C, 10000 Zagreb</item>
      <item>CROATIA BANKA, dioničko društvo, OIB 32247795989, Kvaternikov Trg 9, 10000 Zagreb</item>
      <item>SUMAN d.o.o. za proizvodnju i promet, OIB 85053522203, Karlovačka cesta 32/F, 10000 Zagreb</item>
      <item>TANGAR, d.o.o. za trgovinu i poslovne usluge, OIB 96658402770, Cesta dr. Franje Tuđmana 177, Kaštel Sućurac</item>
      <item>LUXOR, d.o.o. za proizvodnju i trgovinu, OIB 25029423812, Put Majdana 43/A, Solin</item>
      <item>REVOLUCIJA dizajna d.o.o. za promidžbu i dizajn, OIB 58685832104, Haćimovićeva 22, 10000 Zagreb</item>
      <item>PRAEVENIRE za reviziju i računovodstvene poslove, društvo s ograničenom odgovornošću, OIB 98008125662, Mosećka 78, Split</item>
      <item>PAN - papirna industrija - Tvornica kartona i kartonske ambalaže, d. o. o., OIB 21056005908, Miramarska cesta 11 B, 10000 Zagreb</item>
      <item>HRVATSKE ŠUME društvo s ograničenom odgovornošću, OIB 69693144506, Ul.Ljudevita Farkaša Vukotinovića 2, 10000 Zagreb</item>
      <item>VODOVOD I ČISTOĆA - SINJ, društvo s ograničenom odgovornošću za obavljanje djelatnosti vodoopskrbe i ostalih komunalnih dj, OIB 81685682389, Put Pazara 3, Sinj</item>
      <item>PODRAVKA prehrambena industrija, d.d., OIB 18928523252, A.Starčevića 32, Koprivnica</item>
      <item>KROLO DOM, društvo s ograničenom odgovornošću za gradjevinarstvo, OIB 09337297267, Bana Jelačića 40, Kaštel Stari</item>
      <item>HRVATSKA IZVJEŠTAJNA NOVINSKA AGENCIJA, OIB 41387373932, Marulićev trg 16, 10000 Zagreb</item>
      <item>Željko Katić, OIB 64141164422, Sućidar 8, 21000 Split</item>
      <item>CROATIA osiguranje d.d., OIB 26187994862, Miramarska 22, 10000 Zagreb</item>
      <item>LIDER PRESS dioničko društvo za novinsko izdavačku djelatnost, OIB 90034071582, Savska cesta 41, 10000 Zagreb</item>
      <item>PLUTO d.d. za proizvodnju metalnih zatvarača i plutenih proizvoda, OIB 91658541446, Zastavnice 25/b, 10257 Hrvatski Leskovac</item>
      <item>ROTERM d.o.o. za projektiranje, nadzor i izvođenje termo instalacija, zastupanje i promet robom, OIB 79948849024, Marina Držića 8, 21000 Split</item>
      <item>Konica Minolta Hrvatska - poslovna rješenja, d.o.o. za trgovinu i usluge, OIB 31697259786, Horvatova 82, 10000 Zagreb</item>
      <item>MEMRB PULS PANEL TRGOVINA društvo s ograničenom odgovornošću za istraživanje tržišta, medija i javnog mnijenja "u likvida, OIB 76048963150, Črnomerec 3/1, 10000 Zagreb</item>
      <item>AUTOCOMMERCE HRVATSKA d.o.o. za promet robe na vanjskom i unutrašnjem tržištu, OIB 36844439304, Kovinska 22, 10000 Zagreb</item>
      <item>KUNATEKS društvo s ograničenom odgovornošću za proizvodnju, trgovinu i usluge, OIB 46382522119, Janka Leskovara/bb, 49218 Pregrada</item>
      <item>Vetropack Straža tvornica stakla d.d. Hum na Sutli, OIB 74210066591, Hum na Sutli, Hum na Sutli 203, 49231 Hum Na Sutli</item>
      <item>ISTRACOMMERCE društvo s ograničenom odgovornošću za unutarnju i vanjsku trgovinu, OIB 03666747905, Trg Slobode 2, 52000 Pazin</item>
      <item>HEP-Operator distribucijskog sustava d.o.o. za distribuciju i opskrbu električne energije, OIB 46830600751, Ulica grada Vukovara 37, 10000 Zagreb</item>
      <item>Unijapapir, skupljanje i primarna prerada otpada, društvo s ograničenom odgovornošću, OIB 99467758764, Radnička Cesta 22, 10000 Zagreb</item>
      <item>STIO d.o.o. za trgovinu i usluge, OIB 15363604813, Čučerska cesta 117/b, 10000 Zagreb</item>
      <item>PHD media d.o.o. za medijske usluge, OIB 35754508254, Šoštarićeva 10, 10000 Zagreb</item>
      <item>BBDO ZAGREB d.o.o. za tržišne komunikacije, OIB 39157666333, Šoštarićeva 10, 10000 Zagreb</item>
      <item>OTISAK d.o.o. za trgovinu i usluge, OIB 72348426200, Matice Hrvatske 58, 21000 Split</item>
      <item>Hrvatski Telekom d.d., OIB 81793146560, Roberta Frangeša Mihanovića 9, 10000 Zagreb</item>
      <item>HRVATSKA BANKA ZA OBNOVU I RAZVITAK, OIB 26702280390, Strossmayerov trg 9, 10000 Zagreb</item>
      <item>POSLOVNO - INOVACIJSKI CENTAR HRVATSKE - BICRO, društvo s ograničenom odgovornošću - u likvidaciji, OIB 22940012051, Planinska 1, 10000 Zagreb</item>
      <item>MAKSIMA KOMUNIKACIJE  društvo s ograničenom odgovornošću za medijske djelatnosti, OIB 61296146737, Franje Račkoga 11, 10000 Zagreb</item>
      <item>VIPnet, društvo s ograničenom odgovornošću za usluge javnih telekomunikacija, OIB 29524210204, Vrtni put 1, 10000 Zagreb</item>
      <item>Financijska agencija, OIB 85821130368, Vrtni put 3, 10000 Zagreb</item>
      <item>Hrvatska radiotelevizija, OIB 68419124305, Prisavlje 3, 10000 Zagreb</item>
      <item>HOSPITALIJA TRGOVINA d.o.o. za trgovinu i usluge, OIB 40457591383, Vojvodići 25, 10431 Sveta Nedelja</item>
      <item>KONZUM, trgovina na veliko i malo d.d., OIB 29955634590, Marijana Čavića 1/a, 10000 Zagreb</item>
      <item>ETI TRADE društvo s ograničenom odgovornošću za proizvodnju, promet roba i usluga, OIB 41122391100, Jakova Volčića 2, 52000 Pazin</item>
      <item>HELIOS Vienna Insurance Group dioničko društvo za osiguranje, OIB 59369087232, Poljička ulica 5, Zagreb</item>
      <item>Denis Vojnović, OIB 96816863360, Gaženička b.b., 23000 Zadar</item>
      <item>ZADRUŽNI SAVEZ DALMACIJE, OIB 97059868731, Kamila Tončića 4, 21000 Split</item>
      <item>LABUD tvornica sredstava za pranje, kozmetičkih i kemijskih proizvoda d.o.o., OIB 23359164583, Radnička cesta 173/r, Zagreb</item>
      <item>Metropolis tourist društvo s ograničenom odgovornošću za trgovinu, ugostiteljstvo, turizam i putničke agencije, OIB 83429785183, Ulica Ive Robića 2, Zagreb</item>
      <item>ČATEKS, dioničko društvo za proizvodnju tkanine, umjetne kože, kućanskog rublja i proizvoda za šport i rekreaciju, OIB 16536095427, Ulica Zrinsko-Frankopanska 25, 40000 Čakovec</item>
      <item>VITIS d.o.o. za trgovinu i usluge, OIB 96887244333, Kustošijski venec 48, Zagreb</item>
      <item>JAŠKAPACK d.o.o. tvornica valovitog kartona i ambalaže, OIB 53994275676, Savska Cesta 1, 10360 Sesvete</item>
      <item>QIQO informatička djelatnost i trgovina, d. o. o., OIB 70752453049, Voltićeva 1, 52100 Pula</item>
      <item>TEHGRAD društvo s ograničenom odgovornošću za inženjering, građevinarstvo, proizvodnju i trgovinu, OIB 77895024069, Riva Boduli 7, 51000 Rijeka</item>
      <item>FRIGOMOTORS, društvo s ograničenom odgovornošću za proizvodnju, montažu i servis klima opreme, OIB 09191580513, Dugopoljska 35, 21204 Dugopolje</item>
      <item>VB LEASING d.o.o. za leasing, OIB 55525619967, Horvatova 82, Zagreb</item>
      <item>RHEA d.o.o. za usluge, OIB 38577928372, Vukovarska 229/c, 31000 Osijek</item>
      <item>TRAST međunarodno otpremništvo, dioničko društvo, OIB 93225891495,  Gat Sv.Duje 4, 21000 Split</item>
      <item>INFINITIV d.o.o. za trgovinu i usluge, OIB 72730052968, Maksimirska 118, Zagreb</item>
      <item>STUDIO D I M d.o.o. za grafički i web dizajn, izdavaštvo i medije, OIB 60033582626, Kamaufova 22, Zagreb</item>
      <item>AD PLASTIK dioničko društvo za proizvodnju dijelova i pribora za motorna vozila i proizvoda iz plastičnih masa, OIB 48351740621, Matoševa Ulica 8, 21210 Solin</item>
      <item>CROATIA osiguranje d.d., OIB 26187994862, Trg Hrvatske bratske zajednice 8, 21000 Split</item>
    </izvorni_sadrzaj>
    <derivirana_varijabla naziv="DomainObject.Predmet.StrankaListFormatedWithAdressOIB_1">
      <item>SMS, d.o.o. za proizvodnju prirodne hrane "u stečaju", OIB 88679107711, Kopilica 5, Split</item>
      <item>ABC TISAK društvo s ograničenom odgovornošću za grafičku proizvodnju, usluge i trgovinu, OIB 68699724742, Kralja Zvonimira 104/D, Solin</item>
      <item>TRANSPORT-commerce dioničko društvo za unutarnji i međunarodni prijevoz putnika i robe, popravak i održavanje motornih vozil, OIB 07188635273, Put Majdana 53/A, Mravince</item>
      <item>KOP-DAL d.o.o. za trgovinu i proizvodnju papirnate ambalaže, OIB 63498750379, Vrazova 14, Split</item>
      <item>CAPRICORNO, društvo s ograničenom odgovornošću za trgovinu, OIB 09517317411, Hercegovačka 57/A, Split</item>
      <item>BRENNTAG HRVATSKA društvo s ograničenom odgovornošću za trgovinu, OIB 27086065829, Radnička cesta/173p, 10000 Zagreb</item>
      <item>BETEX PROIZVODNJA društvo s ograničenom odgovornošću za proizvodnju, trgovinu i usluge, OIB 55721990887, Braće Radića 48, 40319 Belica</item>
      <item>ECOLAB društvo s ograničenom odgovornošću za trgovinu, OIB 82868069039, Zavrtnica 17, 10000 Zagreb zastupanog po punomoćniku Bagarić &amp; Krajnović odvjetničko društvo - u likvidaciji</item>
      <item>MILOŠ ŠERBO, OIB 67112824191, Sredmanuška 11, 21000 Split</item>
      <item>SOCIETE GENERALE-SPLITSKA BANKA dioničko društvo, OIB 69326397242, Ruđera Boškovića 16, Split</item>
      <item>SLOBODNA DALMACIJA - TRGOVINA d.o.o. za trgovinu, OIB 08227096233, Dugopoljska 17, Dugopolje</item>
      <item>PARTNER BANKA d.d., OIB 71221608291, Vončinina 2, 10000 Zagreb</item>
      <item>CESTAR društvo s ograničenom odgovornošću za građevinarstvo, OIB 27471262195, Tršćanska 1, Split</item>
      <item>M.L.H. MARTINI d.o.o. za trgovinu i usluge, OIB 37938922389, Miroslava Krleže 26, Split</item>
      <item>HIPERMARKETI COOP društvo s ograničenom odgovornošću za proizvodnju i trgovinu, OIB 00365099972, Škorpikova 34/2, 10000 Zagreb</item>
      <item>STEGA TISAK društvo s ograničenom odgovornošću za grafičku proizvodnju, OIB 78043520516, Zavrtnica 17, 10000 Zagreb zastupanog po punomoćniku Drakulić  i partneri odvjetničko društvo, j.t.d.</item>
      <item>B1 PLAKATI d.o.o. za marketing i poslovne usluge, OIB 52846567786, Gorjanovićeva 25, 10000 Zagreb zastupanog po punomoćniku ŠAVORIĆ &amp; PARTNERI odvjetničko društvo, d.o.o.</item>
      <item>Središnja agencija za financiranje i ugovaranje programa i projekata Europske unije, OIB 11548277852, Ulica grada Vukovara 284, objekt C, 10000 Zagreb</item>
      <item>CROATIA BANKA, dioničko društvo, OIB 32247795989, Kvaternikov Trg 9, 10000 Zagreb</item>
      <item>SUMAN d.o.o. za proizvodnju i promet, OIB 85053522203, Karlovačka cesta 32/F, 10000 Zagreb</item>
      <item>TANGAR, d.o.o. za trgovinu i poslovne usluge, OIB 96658402770, Cesta dr. Franje Tuđmana 177, Kaštel Sućurac</item>
      <item>LUXOR, d.o.o. za proizvodnju i trgovinu, OIB 25029423812, Put Majdana 43/A, Solin</item>
      <item>REVOLUCIJA dizajna d.o.o. za promidžbu i dizajn, OIB 58685832104, Haćimovićeva 22, 10000 Zagreb</item>
      <item>PRAEVENIRE za reviziju i računovodstvene poslove, društvo s ograničenom odgovornošću, OIB 98008125662, Mosećka 78, Split</item>
      <item>PAN - papirna industrija - Tvornica kartona i kartonske ambalaže, d. o. o., OIB 21056005908, Miramarska cesta 11 B, 10000 Zagreb</item>
      <item>HRVATSKE ŠUME društvo s ograničenom odgovornošću, OIB 69693144506, Ul.Ljudevita Farkaša Vukotinovića 2, 10000 Zagreb</item>
      <item>VODOVOD I ČISTOĆA - SINJ, društvo s ograničenom odgovornošću za obavljanje djelatnosti vodoopskrbe i ostalih komunalnih dj, OIB 81685682389, Put Pazara 3, Sinj</item>
      <item>PODRAVKA prehrambena industrija, d.d., OIB 18928523252, A.Starčevića 32, Koprivnica</item>
      <item>KROLO DOM, društvo s ograničenom odgovornošću za gradjevinarstvo, OIB 09337297267, Bana Jelačića 40, Kaštel Stari</item>
      <item>HRVATSKA IZVJEŠTAJNA NOVINSKA AGENCIJA, OIB 41387373932, Marulićev trg 16, 10000 Zagreb</item>
      <item>Željko Katić, OIB 64141164422, Sućidar 8, 21000 Split</item>
      <item>CROATIA osiguranje d.d., OIB 26187994862, Miramarska 22, 10000 Zagreb</item>
      <item>LIDER PRESS dioničko društvo za novinsko izdavačku djelatnost, OIB 90034071582, Savska cesta 41, 10000 Zagreb</item>
      <item>PLUTO d.d. za proizvodnju metalnih zatvarača i plutenih proizvoda, OIB 91658541446, Zastavnice 25/b, 10257 Hrvatski Leskovac</item>
      <item>ROTERM d.o.o. za projektiranje, nadzor i izvođenje termo instalacija, zastupanje i promet robom, OIB 79948849024, Marina Držića 8, 21000 Split</item>
      <item>Konica Minolta Hrvatska - poslovna rješenja, d.o.o. za trgovinu i usluge, OIB 31697259786, Horvatova 82, 10000 Zagreb</item>
      <item>MEMRB PULS PANEL TRGOVINA društvo s ograničenom odgovornošću za istraživanje tržišta, medija i javnog mnijenja "u likvida, OIB 76048963150, Črnomerec 3/1, 10000 Zagreb</item>
      <item>AUTOCOMMERCE HRVATSKA d.o.o. za promet robe na vanjskom i unutrašnjem tržištu, OIB 36844439304, Kovinska 22, 10000 Zagreb</item>
      <item>KUNATEKS društvo s ograničenom odgovornošću za proizvodnju, trgovinu i usluge, OIB 46382522119, Janka Leskovara/bb, 49218 Pregrada</item>
      <item>Vetropack Straža tvornica stakla d.d. Hum na Sutli, OIB 74210066591, Hum na Sutli, Hum na Sutli 203, 49231 Hum Na Sutli</item>
      <item>ISTRACOMMERCE društvo s ograničenom odgovornošću za unutarnju i vanjsku trgovinu, OIB 03666747905, Trg Slobode 2, 52000 Pazin</item>
      <item>HEP-Operator distribucijskog sustava d.o.o. za distribuciju i opskrbu električne energije, OIB 46830600751, Ulica grada Vukovara 37, 10000 Zagreb</item>
      <item>Unijapapir, skupljanje i primarna prerada otpada, društvo s ograničenom odgovornošću, OIB 99467758764, Radnička Cesta 22, 10000 Zagreb</item>
      <item>STIO d.o.o. za trgovinu i usluge, OIB 15363604813, Čučerska cesta 117/b, 10000 Zagreb</item>
      <item>PHD media d.o.o. za medijske usluge, OIB 35754508254, Šoštarićeva 10, 10000 Zagreb</item>
      <item>BBDO ZAGREB d.o.o. za tržišne komunikacije, OIB 39157666333, Šoštarićeva 10, 10000 Zagreb</item>
      <item>OTISAK d.o.o. za trgovinu i usluge, OIB 72348426200, Matice Hrvatske 58, 21000 Split</item>
      <item>Hrvatski Telekom d.d., OIB 81793146560, Roberta Frangeša Mihanovića 9, 10000 Zagreb</item>
      <item>HRVATSKA BANKA ZA OBNOVU I RAZVITAK, OIB 26702280390, Strossmayerov trg 9, 10000 Zagreb</item>
      <item>POSLOVNO - INOVACIJSKI CENTAR HRVATSKE - BICRO, društvo s ograničenom odgovornošću - u likvidaciji, OIB 22940012051, Planinska 1, 10000 Zagreb</item>
      <item>MAKSIMA KOMUNIKACIJE  društvo s ograničenom odgovornošću za medijske djelatnosti, OIB 61296146737, Franje Račkoga 11, 10000 Zagreb</item>
      <item>VIPnet, društvo s ograničenom odgovornošću za usluge javnih telekomunikacija, OIB 29524210204, Vrtni put 1, 10000 Zagreb</item>
      <item>Financijska agencija, OIB 85821130368, Vrtni put 3, 10000 Zagreb</item>
      <item>Hrvatska radiotelevizija, OIB 68419124305, Prisavlje 3, 10000 Zagreb</item>
      <item>HOSPITALIJA TRGOVINA d.o.o. za trgovinu i usluge, OIB 40457591383, Vojvodići 25, 10431 Sveta Nedelja</item>
      <item>KONZUM, trgovina na veliko i malo d.d., OIB 29955634590, Marijana Čavića 1/a, 10000 Zagreb</item>
      <item>ETI TRADE društvo s ograničenom odgovornošću za proizvodnju, promet roba i usluga, OIB 41122391100, Jakova Volčića 2, 52000 Pazin</item>
      <item>HELIOS Vienna Insurance Group dioničko društvo za osiguranje, OIB 59369087232, Poljička ulica 5, Zagreb</item>
      <item>Denis Vojnović, OIB 96816863360, Gaženička b.b., 23000 Zadar</item>
      <item>ZADRUŽNI SAVEZ DALMACIJE, OIB 97059868731, Kamila Tončića 4, 21000 Split</item>
      <item>LABUD tvornica sredstava za pranje, kozmetičkih i kemijskih proizvoda d.o.o., OIB 23359164583, Radnička cesta 173/r, Zagreb</item>
      <item>Metropolis tourist društvo s ograničenom odgovornošću za trgovinu, ugostiteljstvo, turizam i putničke agencije, OIB 83429785183, Ulica Ive Robića 2, Zagreb</item>
      <item>ČATEKS, dioničko društvo za proizvodnju tkanine, umjetne kože, kućanskog rublja i proizvoda za šport i rekreaciju, OIB 16536095427, Ulica Zrinsko-Frankopanska 25, 40000 Čakovec</item>
      <item>VITIS d.o.o. za trgovinu i usluge, OIB 96887244333, Kustošijski venec 48, Zagreb</item>
      <item>JAŠKAPACK d.o.o. tvornica valovitog kartona i ambalaže, OIB 53994275676, Savska Cesta 1, 10360 Sesvete</item>
      <item>QIQO informatička djelatnost i trgovina, d. o. o., OIB 70752453049, Voltićeva 1, 52100 Pula</item>
      <item>TEHGRAD društvo s ograničenom odgovornošću za inženjering, građevinarstvo, proizvodnju i trgovinu, OIB 77895024069, Riva Boduli 7, 51000 Rijeka</item>
      <item>FRIGOMOTORS, društvo s ograničenom odgovornošću za proizvodnju, montažu i servis klima opreme, OIB 09191580513, Dugopoljska 35, 21204 Dugopolje</item>
      <item>VB LEASING d.o.o. za leasing, OIB 55525619967, Horvatova 82, Zagreb</item>
      <item>RHEA d.o.o. za usluge, OIB 38577928372, Vukovarska 229/c, 31000 Osijek</item>
      <item>TRAST međunarodno otpremništvo, dioničko društvo, OIB 93225891495,  Gat Sv.Duje 4, 21000 Split</item>
      <item>INFINITIV d.o.o. za trgovinu i usluge, OIB 72730052968, Maksimirska 118, Zagreb</item>
      <item>STUDIO D I M d.o.o. za grafički i web dizajn, izdavaštvo i medije, OIB 60033582626, Kamaufova 22, Zagreb</item>
      <item>AD PLASTIK dioničko društvo za proizvodnju dijelova i pribora za motorna vozila i proizvoda iz plastičnih masa, OIB 48351740621, Matoševa Ulica 8, 21210 Solin</item>
      <item>CROATIA osiguranje d.d., OIB 26187994862, Trg Hrvatske bratske zajednice 8, 21000 Split</item>
    </derivirana_varijabla>
  </DomainObject.Predmet.StrankaListFormatedWithAdressOIB>
  <DomainObject.Predmet.StrankaListNazivFormated>
    <izvorni_sadrzaj>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trankaListNazivFormated_1">
      <item>SMS, d.o.o. za proizvodnju prirodne hrane "u stečaju"</item>
      <item>ABC TISAK društvo s ograničenom odgovornošću za grafičku proizvodnju, usluge i trgovinu</item>
      <item>TRANSPORT-commerce dioničko društvo za unutarnji i međunarodni prijevoz putnika i robe, popravak i održavanje motornih vozil</item>
      <item>KOP-DAL d.o.o. za trgovinu i proizvodnju papirnate ambalaže</item>
      <item>CAPRICORNO, društvo s ograničenom odgovornošću za trgovinu</item>
      <item>BRENNTAG HRVATSKA društvo s ograničenom odgovornošću za trgovinu</item>
      <item>BETEX PROIZVODNJA društvo s ograničenom odgovornošću za proizvodnju, trgovinu i usluge</item>
      <item>ECOLAB društvo s ograničenom odgovornošću za trgovinu</item>
      <item>MILOŠ ŠERBO</item>
      <item>SOCIETE GENERALE-SPLITSKA BANKA dioničko društvo</item>
      <item>SLOBODNA DALMACIJA - TRGOVINA d.o.o. za trgovinu</item>
      <item>PARTNER BANKA d.d.</item>
      <item>CESTAR društvo s ograničenom odgovornošću za građevinarstvo</item>
      <item>M.L.H. MARTINI d.o.o. za trgovinu i usluge</item>
      <item>HIPERMARKETI COOP društvo s ograničenom odgovornošću za proizvodnju i trgovinu</item>
      <item>STEGA TISAK društvo s ograničenom odgovornošću za grafičku proizvodnju</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HRVATSKE ŠUME društvo s ograničenom odgovornošću</item>
      <item>VODOVOD I ČISTOĆA - SINJ, društvo s ograničenom odgovornošću za obavljanje djelatnosti vodoopskrbe i ostalih komunalnih dj</item>
      <item>PODRAVKA prehrambena industrija, d.d.</item>
      <item>KROLO DOM, društvo s ograničenom odgovornošću za gradjevinarstvo</item>
      <item>HRVATSKA IZVJEŠTAJNA NOVINSKA AGENCIJA</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trankaListNazivFormated>
  <DomainObject.Predmet.StrankaListNazivFormatedOIB>
    <izvorni_sadrzaj>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item>
      <item>B1 PLAKATI d.o.o. za marketing i poslovne usluge, OIB 52846567786</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izvorni_sadrzaj>
    <derivirana_varijabla naziv="DomainObject.Predmet.StrankaListNazivFormatedOIB_1">
      <item>SMS, d.o.o. za proizvodnju prirodne hrane "u stečaju", OIB 88679107711</item>
      <item>ABC TISAK društvo s ograničenom odgovornošću za grafičku proizvodnju, usluge i trgovinu, OIB 68699724742</item>
      <item>TRANSPORT-commerce dioničko društvo za unutarnji i međunarodni prijevoz putnika i robe, popravak i održavanje motornih vozil, OIB 07188635273</item>
      <item>KOP-DAL d.o.o. za trgovinu i proizvodnju papirnate ambalaže, OIB 63498750379</item>
      <item>CAPRICORNO, društvo s ograničenom odgovornošću za trgovinu, OIB 09517317411</item>
      <item>BRENNTAG HRVATSKA društvo s ograničenom odgovornošću za trgovinu, OIB 27086065829</item>
      <item>BETEX PROIZVODNJA društvo s ograničenom odgovornošću za proizvodnju, trgovinu i usluge, OIB 55721990887</item>
      <item>ECOLAB društvo s ograničenom odgovornošću za trgovinu, OIB 82868069039</item>
      <item>MILOŠ ŠERBO, OIB 67112824191</item>
      <item>SOCIETE GENERALE-SPLITSKA BANKA dioničko društvo, OIB 69326397242</item>
      <item>SLOBODNA DALMACIJA - TRGOVINA d.o.o. za trgovinu, OIB 08227096233</item>
      <item>PARTNER BANKA d.d., OIB 71221608291</item>
      <item>CESTAR društvo s ograničenom odgovornošću za građevinarstvo, OIB 27471262195</item>
      <item>M.L.H. MARTINI d.o.o. za trgovinu i usluge, OIB 37938922389</item>
      <item>HIPERMARKETI COOP društvo s ograničenom odgovornošću za proizvodnju i trgovinu, OIB 00365099972</item>
      <item>STEGA TISAK društvo s ograničenom odgovornošću za grafičku proizvodnju, OIB 78043520516</item>
      <item>B1 PLAKATI d.o.o. za marketing i poslovne usluge, OIB 52846567786</item>
      <item>Središnja agencija za financiranje i ugovaranje programa i projekata Europske unije, OIB 11548277852</item>
      <item>CROATIA BANKA, dioničko društvo, OIB 32247795989</item>
      <item>SUMAN d.o.o. za proizvodnju i promet, OIB 85053522203</item>
      <item>TANGAR, d.o.o. za trgovinu i poslovne usluge, OIB 96658402770</item>
      <item>LUXOR, d.o.o. za proizvodnju i trgovinu, OIB 25029423812</item>
      <item>REVOLUCIJA dizajna d.o.o. za promidžbu i dizajn, OIB 58685832104</item>
      <item>PRAEVENIRE za reviziju i računovodstvene poslove, društvo s ograničenom odgovornošću, OIB 98008125662</item>
      <item>PAN - papirna industrija - Tvornica kartona i kartonske ambalaže, d. o. o., OIB 21056005908</item>
      <item>HRVATSKE ŠUME društvo s ograničenom odgovornošću, OIB 69693144506</item>
      <item>VODOVOD I ČISTOĆA - SINJ, društvo s ograničenom odgovornošću za obavljanje djelatnosti vodoopskrbe i ostalih komunalnih dj, OIB 81685682389</item>
      <item>PODRAVKA prehrambena industrija, d.d., OIB 18928523252</item>
      <item>KROLO DOM, društvo s ograničenom odgovornošću za gradjevinarstvo, OIB 09337297267</item>
      <item>HRVATSKA IZVJEŠTAJNA NOVINSKA AGENCIJA, OIB 41387373932</item>
      <item>Željko Katić, OIB 64141164422</item>
      <item>CROATIA osiguranje d.d., OIB 26187994862</item>
      <item>LIDER PRESS dioničko društvo za novinsko izdavačku djelatnost, OIB 90034071582</item>
      <item>PLUTO d.d. za proizvodnju metalnih zatvarača i plutenih proizvoda, OIB 91658541446</item>
      <item>ROTERM d.o.o. za projektiranje, nadzor i izvođenje termo instalacija, zastupanje i promet robom, OIB 79948849024</item>
      <item>Konica Minolta Hrvatska - poslovna rješenja, d.o.o. za trgovinu i usluge, OIB 31697259786</item>
      <item>MEMRB PULS PANEL TRGOVINA društvo s ograničenom odgovornošću za istraživanje tržišta, medija i javnog mnijenja "u likvida, OIB 76048963150</item>
      <item>AUTOCOMMERCE HRVATSKA d.o.o. za promet robe na vanjskom i unutrašnjem tržištu, OIB 36844439304</item>
      <item>KUNATEKS društvo s ograničenom odgovornošću za proizvodnju, trgovinu i usluge, OIB 46382522119</item>
      <item>Vetropack Straža tvornica stakla d.d. Hum na Sutli, OIB 74210066591</item>
      <item>ISTRACOMMERCE društvo s ograničenom odgovornošću za unutarnju i vanjsku trgovinu, OIB 03666747905</item>
      <item>HEP-Operator distribucijskog sustava d.o.o. za distribuciju i opskrbu električne energije, OIB 46830600751</item>
      <item>Unijapapir, skupljanje i primarna prerada otpada, društvo s ograničenom odgovornošću, OIB 99467758764</item>
      <item>STIO d.o.o. za trgovinu i usluge, OIB 15363604813</item>
      <item>PHD media d.o.o. za medijske usluge, OIB 35754508254</item>
      <item>BBDO ZAGREB d.o.o. za tržišne komunikacije, OIB 39157666333</item>
      <item>OTISAK d.o.o. za trgovinu i usluge, OIB 72348426200</item>
      <item>Hrvatski Telekom d.d., OIB 81793146560</item>
      <item>HRVATSKA BANKA ZA OBNOVU I RAZVITAK, OIB 26702280390</item>
      <item>POSLOVNO - INOVACIJSKI CENTAR HRVATSKE - BICRO, društvo s ograničenom odgovornošću - u likvidaciji, OIB 22940012051</item>
      <item>MAKSIMA KOMUNIKACIJE  društvo s ograničenom odgovornošću za medijske djelatnosti, OIB 61296146737</item>
      <item>VIPnet, društvo s ograničenom odgovornošću za usluge javnih telekomunikacija, OIB 29524210204</item>
      <item>Financijska agencija, OIB 85821130368</item>
      <item>Hrvatska radiotelevizija, OIB 68419124305</item>
      <item>HOSPITALIJA TRGOVINA d.o.o. za trgovinu i usluge, OIB 40457591383</item>
      <item>KONZUM, trgovina na veliko i malo d.d., OIB 29955634590</item>
      <item>ETI TRADE društvo s ograničenom odgovornošću za proizvodnju, promet roba i usluga, OIB 41122391100</item>
      <item>HELIOS Vienna Insurance Group dioničko društvo za osiguranje, OIB 59369087232</item>
      <item>Denis Vojnović, OIB 96816863360</item>
      <item>ZADRUŽNI SAVEZ DALMACIJE, OIB 97059868731</item>
      <item>LABUD tvornica sredstava za pranje, kozmetičkih i kemijskih proizvoda d.o.o., OIB 23359164583</item>
      <item>Metropolis tourist društvo s ograničenom odgovornošću za trgovinu, ugostiteljstvo, turizam i putničke agencije, OIB 83429785183</item>
      <item>ČATEKS, dioničko društvo za proizvodnju tkanine, umjetne kože, kućanskog rublja i proizvoda za šport i rekreaciju, OIB 16536095427</item>
      <item>VITIS d.o.o. za trgovinu i usluge, OIB 96887244333</item>
      <item>JAŠKAPACK d.o.o. tvornica valovitog kartona i ambalaže, OIB 53994275676</item>
      <item>QIQO informatička djelatnost i trgovina, d. o. o., OIB 70752453049</item>
      <item>TEHGRAD društvo s ograničenom odgovornošću za inženjering, građevinarstvo, proizvodnju i trgovinu, OIB 77895024069</item>
      <item>FRIGOMOTORS, društvo s ograničenom odgovornošću za proizvodnju, montažu i servis klima opreme, OIB 09191580513</item>
      <item>VB LEASING d.o.o. za leasing, OIB 55525619967</item>
      <item>RHEA d.o.o. za usluge, OIB 38577928372</item>
      <item>TRAST međunarodno otpremništvo, dioničko društvo, OIB 93225891495</item>
      <item>INFINITIV d.o.o. za trgovinu i usluge, OIB 72730052968</item>
      <item>STUDIO D I M d.o.o. za grafički i web dizajn, izdavaštvo i medije, OIB 60033582626</item>
      <item>AD PLASTIK dioničko društvo za proizvodnju dijelova i pribora za motorna vozila i proizvoda iz plastičnih masa, OIB 48351740621</item>
      <item>CROATIA osiguranje d.d., OIB 26187994862</item>
    </derivirana_varijabla>
  </DomainObject.Predmet.StrankaListNazivFormatedOIB>
  <DomainObject.Predmet.ProtuStrankaListFormated>
    <izvorni_sadrzaj>
      <item>SMS, d.o.o. za proizvodnju prirodne hrane "u stečaju"</item>
    </izvorni_sadrzaj>
    <derivirana_varijabla naziv="DomainObject.Predmet.ProtuStrankaListFormated_1">
      <item>SMS, d.o.o. za proizvodnju prirodne hrane "u stečaju"</item>
    </derivirana_varijabla>
  </DomainObject.Predmet.ProtuStrankaListFormated>
  <DomainObject.Predmet.ProtuStrankaListFormatedOIB>
    <izvorni_sadrzaj>
      <item>SMS, d.o.o. za proizvodnju prirodne hrane "u stečaju", OIB 88679107711</item>
    </izvorni_sadrzaj>
    <derivirana_varijabla naziv="DomainObject.Predmet.ProtuStrankaListFormatedOIB_1">
      <item>SMS, d.o.o. za proizvodnju prirodne hrane "u stečaju", OIB 88679107711</item>
    </derivirana_varijabla>
  </DomainObject.Predmet.ProtuStrankaListFormatedOIB>
  <DomainObject.Predmet.ProtuStrankaListFormatedWithAdress>
    <izvorni_sadrzaj>
      <item>SMS, d.o.o. za proizvodnju prirodne hrane "u stečaju", Kopilica 5, Split</item>
    </izvorni_sadrzaj>
    <derivirana_varijabla naziv="DomainObject.Predmet.ProtuStrankaListFormatedWithAdress_1">
      <item>SMS, d.o.o. za proizvodnju prirodne hrane "u stečaju", Kopilica 5, Split</item>
    </derivirana_varijabla>
  </DomainObject.Predmet.ProtuStrankaListFormatedWithAdress>
  <DomainObject.Predmet.ProtuStrankaListFormatedWithAdressOIB>
    <izvorni_sadrzaj>
      <item>SMS, d.o.o. za proizvodnju prirodne hrane "u stečaju", OIB 88679107711, Kopilica 5, Split</item>
    </izvorni_sadrzaj>
    <derivirana_varijabla naziv="DomainObject.Predmet.ProtuStrankaListFormatedWithAdressOIB_1">
      <item>SMS, d.o.o. za proizvodnju prirodne hrane "u stečaju", OIB 88679107711, Kopilica 5, Split</item>
    </derivirana_varijabla>
  </DomainObject.Predmet.ProtuStrankaListFormatedWithAdressOIB>
  <DomainObject.Predmet.ProtuStrankaListNazivFormated>
    <izvorni_sadrzaj>
      <item>SMS, d.o.o. za proizvodnju prirodne hrane "u stečaju"</item>
    </izvorni_sadrzaj>
    <derivirana_varijabla naziv="DomainObject.Predmet.ProtuStrankaListNazivFormated_1">
      <item>SMS, d.o.o. za proizvodnju prirodne hrane "u stečaju"</item>
    </derivirana_varijabla>
  </DomainObject.Predmet.ProtuStrankaListNazivFormated>
  <DomainObject.Predmet.ProtuStrankaListNazivFormatedOIB>
    <izvorni_sadrzaj>
      <item>SMS, d.o.o. za proizvodnju prirodne hrane "u stečaju", OIB 88679107711</item>
    </izvorni_sadrzaj>
    <derivirana_varijabla naziv="DomainObject.Predmet.ProtuStrankaListNazivFormatedOIB_1">
      <item>SMS, d.o.o. za proizvodnju prirodne hrane "u stečaju", OIB 88679107711</item>
    </derivirana_varijabla>
  </DomainObject.Predmet.ProtuStrankaListNazivFormatedOIB>
  <DomainObject.Predmet.OstaliListFormated>
    <izvorni_sadrzaj>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 punomoćnik sudionika u postupku ECOLAB društvo s ograničenom odgovornošću za trgovinu</item>
      <item>Odvjetničko društvo Hanžeković &amp; Partneri društvo s ograničenom odgovornošću</item>
      <item>Mijo Jeličić</item>
      <item>Drakulić  i partneri odvjetničko društvo, j.t.d. punomoćnik sudionika u postupku STEGA TISAK društvo s ograničenom odgovornošću za grafičku proizvodnju</item>
      <item>Grgić &amp; Partneri odvjetničko društvo j.t.d.</item>
      <item>ŠAVORIĆ &amp; PARTNERI odvjetničko društvo, d.o.o. punomoćnik sudionika u postupku B1 PLAKATI d.o.o. za marketing i poslovne usluge</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izvorni_sadrzaj>
    <derivirana_varijabla naziv="DomainObject.Predmet.OstaliListFormated_1">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 punomoćnik sudionika u postupku ECOLAB društvo s ograničenom odgovornošću za trgovinu</item>
      <item>Odvjetničko društvo Hanžeković &amp; Partneri društvo s ograničenom odgovornošću</item>
      <item>Mijo Jeličić</item>
      <item>Drakulić  i partneri odvjetničko društvo, j.t.d. punomoćnik sudionika u postupku STEGA TISAK društvo s ograničenom odgovornošću za grafičku proizvodnju</item>
      <item>Grgić &amp; Partneri odvjetničko društvo j.t.d.</item>
      <item>ŠAVORIĆ &amp; PARTNERI odvjetničko društvo, d.o.o. punomoćnik sudionika u postupku B1 PLAKATI d.o.o. za marketing i poslovne usluge</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derivirana_varijabla>
  </DomainObject.Predmet.OstaliListFormated>
  <DomainObject.Predmet.OstaliListFormatedOIB>
    <izvorni_sadrzaj>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 punomoćnik sudionika u postupku ECOLAB društvo s ograničenom odgovornošću za trgovinu</item>
      <item>Odvjetničko društvo Hanžeković &amp; Partneri društvo s ograničenom odgovornošću, OIB 85127306373</item>
      <item>Mijo Jeličić, OIB 71855290129</item>
      <item>Drakulić  i partneri odvjetničko društvo, j.t.d., OIB 91931336455 punomoćnik sudionika u postupku STEGA TISAK društvo s ograničenom odgovornošću za grafičku proizvodnju</item>
      <item>Grgić &amp; Partneri odvjetničko društvo j.t.d., OIB 16457179668</item>
      <item>ŠAVORIĆ &amp; PARTNERI odvjetničko društvo, d.o.o., OIB 76399409042 punomoćnik sudionika u postupku B1 PLAKATI d.o.o. za marketing i poslovne usluge</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izvorni_sadrzaj>
    <derivirana_varijabla naziv="DomainObject.Predmet.OstaliListFormatedOIB_1">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 punomoćnik sudionika u postupku ECOLAB društvo s ograničenom odgovornošću za trgovinu</item>
      <item>Odvjetničko društvo Hanžeković &amp; Partneri društvo s ograničenom odgovornošću, OIB 85127306373</item>
      <item>Mijo Jeličić, OIB 71855290129</item>
      <item>Drakulić  i partneri odvjetničko društvo, j.t.d., OIB 91931336455 punomoćnik sudionika u postupku STEGA TISAK društvo s ograničenom odgovornošću za grafičku proizvodnju</item>
      <item>Grgić &amp; Partneri odvjetničko društvo j.t.d., OIB 16457179668</item>
      <item>ŠAVORIĆ &amp; PARTNERI odvjetničko društvo, d.o.o., OIB 76399409042 punomoćnik sudionika u postupku B1 PLAKATI d.o.o. za marketing i poslovne usluge</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derivirana_varijabla>
  </DomainObject.Predmet.OstaliListFormatedOIB>
  <DomainObject.Predmet.OstaliListFormatedWithAdress>
    <izvorni_sadrzaj>
      <item>CROATIA BANKA, dioničko društvo Podružnica Split, Kvaternikov Trg 9, 10000 Zagreb</item>
      <item>Miloš Šerbo, Sredmanuška 11, 21000 Split</item>
      <item>Ivo Bučan, dipl. oec., Don Petra Peroša 6, 21210 Mravince</item>
      <item>CROATIA BANKA, dioničko društvo, Kvaternikov Trg 9, 10000 Zagreb</item>
      <item>NARODNE NOVINE, dioničko društvo za izdavanje i tiskanje Službenog lista Republike Hrvatske, službenih i drugih obrazaca te , Savski Gaj XIII. put 6, 10000 Zagreb</item>
      <item>PALCO društvo s ograničenom odgovornošću za trgovinu i usluge, Samoborska cesta 134, 10000 Zagreb</item>
      <item>Slavko Pavlović-Lučić, Obala kralja Tomislava 17/II, 21300 Makarska</item>
      <item>Draška Krajina, Šubićeva 18, 21220 Trogir</item>
      <item>Bagarić &amp; Krajnović odvjetničko društvo - u likvidaciji, Prilaz Gjure Deželića 12, Zagreb punomoćnik sudionika u postupku ECOLAB društvo s ograničenom odgovornošću za trgovinu</item>
      <item>Odvjetničko društvo Hanžeković &amp; Partneri društvo s ograničenom odgovornošću, Radnička Cesta 22, Zagreb</item>
      <item>Mijo Jeličić, Kliška 29., 21000 Split</item>
      <item>Drakulić  i partneri odvjetničko društvo, j.t.d., Tomašićeva 3, Zagreb punomoćnik sudionika u postupku STEGA TISAK društvo s ograničenom odgovornošću za grafičku proizvodnju</item>
      <item>Grgić &amp; Partneri odvjetničko društvo j.t.d., Ulica grada Vukovara 282, 10000 Zagreb</item>
      <item>ŠAVORIĆ &amp; PARTNERI odvjetničko društvo, d.o.o., Ilica 1A, 10000 Zagreb punomoćnik sudionika u postupku B1 PLAKATI d.o.o. za marketing i poslovne usluge</item>
      <item>Odvjetničko društvo TOMIĆ &amp; ŠUŠNJAR j.t.d. u likvidaciji, Zelinska 2/1, 10000 Zagreb</item>
      <item>Joško Jurašin, Starčevićeva 7, 21000 Split</item>
      <item>Lendi Pezzi, dipl. iur., Gajeva 32, 21000 Split</item>
      <item>Odvjetničko društvo Planinić i partneri, j.t.d., Hebrangova 30, Zagreb</item>
      <item>HRVATSKI ZAVOD ZA JAVNO ZDRAVSTVO, Rockefellerova 7, Zagreb</item>
      <item>AUTOCOMMERCE HRVATSKA d.o.o. za promet robe na vanjskom i unutrašnjem tržištu, Kovinska 22, 10000 Zagreb</item>
      <item>POREZNA UPRAVA SPLIT, Domovinskog rata 2, 21 000 Split</item>
      <item>HRVATSKA POŠTANSKA BANKA, dioničko društvo, Jurišićeva 4, 10000 Zagreb</item>
      <item>HYPO ALPE-ADRIA-BANK dioničko društvo, Slavonska avenija 6, 10000 Zagreb</item>
      <item>Marko Praljak, Miramarska Cesta 30, Zagreb</item>
    </izvorni_sadrzaj>
    <derivirana_varijabla naziv="DomainObject.Predmet.OstaliListFormatedWithAdress_1">
      <item>CROATIA BANKA, dioničko društvo Podružnica Split, Kvaternikov Trg 9, 10000 Zagreb</item>
      <item>Miloš Šerbo, Sredmanuška 11, 21000 Split</item>
      <item>Ivo Bučan, dipl. oec., Don Petra Peroša 6, 21210 Mravince</item>
      <item>CROATIA BANKA, dioničko društvo, Kvaternikov Trg 9, 10000 Zagreb</item>
      <item>NARODNE NOVINE, dioničko društvo za izdavanje i tiskanje Službenog lista Republike Hrvatske, službenih i drugih obrazaca te , Savski Gaj XIII. put 6, 10000 Zagreb</item>
      <item>PALCO društvo s ograničenom odgovornošću za trgovinu i usluge, Samoborska cesta 134, 10000 Zagreb</item>
      <item>Slavko Pavlović-Lučić, Obala kralja Tomislava 17/II, 21300 Makarska</item>
      <item>Draška Krajina, Šubićeva 18, 21220 Trogir</item>
      <item>Bagarić &amp; Krajnović odvjetničko društvo - u likvidaciji, Prilaz Gjure Deželića 12, Zagreb punomoćnik sudionika u postupku ECOLAB društvo s ograničenom odgovornošću za trgovinu</item>
      <item>Odvjetničko društvo Hanžeković &amp; Partneri društvo s ograničenom odgovornošću, Radnička Cesta 22, Zagreb</item>
      <item>Mijo Jeličić, Kliška 29., 21000 Split</item>
      <item>Drakulić  i partneri odvjetničko društvo, j.t.d., Tomašićeva 3, Zagreb punomoćnik sudionika u postupku STEGA TISAK društvo s ograničenom odgovornošću za grafičku proizvodnju</item>
      <item>Grgić &amp; Partneri odvjetničko društvo j.t.d., Ulica grada Vukovara 282, 10000 Zagreb</item>
      <item>ŠAVORIĆ &amp; PARTNERI odvjetničko društvo, d.o.o., Ilica 1A, 10000 Zagreb punomoćnik sudionika u postupku B1 PLAKATI d.o.o. za marketing i poslovne usluge</item>
      <item>Odvjetničko društvo TOMIĆ &amp; ŠUŠNJAR j.t.d. u likvidaciji, Zelinska 2/1, 10000 Zagreb</item>
      <item>Joško Jurašin, Starčevićeva 7, 21000 Split</item>
      <item>Lendi Pezzi, dipl. iur., Gajeva 32, 21000 Split</item>
      <item>Odvjetničko društvo Planinić i partneri, j.t.d., Hebrangova 30, Zagreb</item>
      <item>HRVATSKI ZAVOD ZA JAVNO ZDRAVSTVO, Rockefellerova 7, Zagreb</item>
      <item>AUTOCOMMERCE HRVATSKA d.o.o. za promet robe na vanjskom i unutrašnjem tržištu, Kovinska 22, 10000 Zagreb</item>
      <item>POREZNA UPRAVA SPLIT, Domovinskog rata 2, 21 000 Split</item>
      <item>HRVATSKA POŠTANSKA BANKA, dioničko društvo, Jurišićeva 4, 10000 Zagreb</item>
      <item>HYPO ALPE-ADRIA-BANK dioničko društvo, Slavonska avenija 6, 10000 Zagreb</item>
      <item>Marko Praljak, Miramarska Cesta 30, Zagreb</item>
    </derivirana_varijabla>
  </DomainObject.Predmet.OstaliListFormatedWithAdress>
  <DomainObject.Predmet.OstaliListFormatedWithAdressOIB>
    <izvorni_sadrzaj>
      <item>CROATIA BANKA, dioničko društvo Podružnica Split, OIB 32247795989, Kvaternikov Trg 9, 10000 Zagreb</item>
      <item>Miloš Šerbo, OIB 67112824191, Sredmanuška 11, 21000 Split</item>
      <item>Ivo Bučan, dipl. oec., OIB 76689754975, Don Petra Peroša 6, 21210 Mravince</item>
      <item>CROATIA BANKA, dioničko društvo, OIB 32247795989, Kvaternikov Trg 9, 10000 Zagreb</item>
      <item>NARODNE NOVINE, dioničko društvo za izdavanje i tiskanje Službenog lista Republike Hrvatske, službenih i drugih obrazaca te , OIB 64546066176, Savski Gaj XIII. put 6, 10000 Zagreb</item>
      <item>PALCO društvo s ograničenom odgovornošću za trgovinu i usluge, OIB 14078043281, Samoborska cesta 134, 10000 Zagreb</item>
      <item>Slavko Pavlović-Lučić, OIB 81141977738, Obala kralja Tomislava 17/II, 21300 Makarska</item>
      <item>Draška Krajina, OIB 98942302111, Šubićeva 18, 21220 Trogir</item>
      <item>Bagarić &amp; Krajnović odvjetničko društvo - u likvidaciji, OIB 34813532445, Prilaz Gjure Deželića 12, Zagreb punomoćnik sudionika u postupku ECOLAB društvo s ograničenom odgovornošću za trgovinu</item>
      <item>Odvjetničko društvo Hanžeković &amp; Partneri društvo s ograničenom odgovornošću, OIB 85127306373, Radnička Cesta 22, Zagreb</item>
      <item>Mijo Jeličić, OIB 71855290129, Kliška 29., 21000 Split</item>
      <item>Drakulić  i partneri odvjetničko društvo, j.t.d., OIB 91931336455, Tomašićeva 3, Zagreb punomoćnik sudionika u postupku STEGA TISAK društvo s ograničenom odgovornošću za grafičku proizvodnju</item>
      <item>Grgić &amp; Partneri odvjetničko društvo j.t.d., OIB 16457179668, Ulica grada Vukovara 282, 10000 Zagreb</item>
      <item>ŠAVORIĆ &amp; PARTNERI odvjetničko društvo, d.o.o., OIB 76399409042, Ilica 1A, 10000 Zagreb punomoćnik sudionika u postupku B1 PLAKATI d.o.o. za marketing i poslovne usluge</item>
      <item>Odvjetničko društvo TOMIĆ &amp; ŠUŠNJAR j.t.d. u likvidaciji, OIB 56842995878, Zelinska 2/1, 10000 Zagreb</item>
      <item>Joško Jurašin, OIB 91011276153, Starčevićeva 7, 21000 Split</item>
      <item>Lendi Pezzi, dipl. iur., OIB 30200167923, Gajeva 32, 21000 Split</item>
      <item>Odvjetničko društvo Planinić i partneri, j.t.d., OIB 31234996315, Hebrangova 30, Zagreb</item>
      <item>HRVATSKI ZAVOD ZA JAVNO ZDRAVSTVO, OIB 75297532041, Rockefellerova 7, Zagreb</item>
      <item>AUTOCOMMERCE HRVATSKA d.o.o. za promet robe na vanjskom i unutrašnjem tržištu, OIB 36844439304, Kovinska 22, 10000 Zagreb</item>
      <item>POREZNA UPRAVA SPLIT, OIB 18683136487, Domovinskog rata 2, 21 000 Split</item>
      <item>HRVATSKA POŠTANSKA BANKA, dioničko društvo, OIB 87939104217, Jurišićeva 4, 10000 Zagreb</item>
      <item>HYPO ALPE-ADRIA-BANK dioničko društvo, OIB 14036333877, Slavonska avenija 6, 10000 Zagreb</item>
      <item>Marko Praljak, OIB 23673585807, Miramarska Cesta 30, Zagreb</item>
    </izvorni_sadrzaj>
    <derivirana_varijabla naziv="DomainObject.Predmet.OstaliListFormatedWithAdressOIB_1">
      <item>CROATIA BANKA, dioničko društvo Podružnica Split, OIB 32247795989, Kvaternikov Trg 9, 10000 Zagreb</item>
      <item>Miloš Šerbo, OIB 67112824191, Sredmanuška 11, 21000 Split</item>
      <item>Ivo Bučan, dipl. oec., OIB 76689754975, Don Petra Peroša 6, 21210 Mravince</item>
      <item>CROATIA BANKA, dioničko društvo, OIB 32247795989, Kvaternikov Trg 9, 10000 Zagreb</item>
      <item>NARODNE NOVINE, dioničko društvo za izdavanje i tiskanje Službenog lista Republike Hrvatske, službenih i drugih obrazaca te , OIB 64546066176, Savski Gaj XIII. put 6, 10000 Zagreb</item>
      <item>PALCO društvo s ograničenom odgovornošću za trgovinu i usluge, OIB 14078043281, Samoborska cesta 134, 10000 Zagreb</item>
      <item>Slavko Pavlović-Lučić, OIB 81141977738, Obala kralja Tomislava 17/II, 21300 Makarska</item>
      <item>Draška Krajina, OIB 98942302111, Šubićeva 18, 21220 Trogir</item>
      <item>Bagarić &amp; Krajnović odvjetničko društvo - u likvidaciji, OIB 34813532445, Prilaz Gjure Deželića 12, Zagreb punomoćnik sudionika u postupku ECOLAB društvo s ograničenom odgovornošću za trgovinu</item>
      <item>Odvjetničko društvo Hanžeković &amp; Partneri društvo s ograničenom odgovornošću, OIB 85127306373, Radnička Cesta 22, Zagreb</item>
      <item>Mijo Jeličić, OIB 71855290129, Kliška 29., 21000 Split</item>
      <item>Drakulić  i partneri odvjetničko društvo, j.t.d., OIB 91931336455, Tomašićeva 3, Zagreb punomoćnik sudionika u postupku STEGA TISAK društvo s ograničenom odgovornošću za grafičku proizvodnju</item>
      <item>Grgić &amp; Partneri odvjetničko društvo j.t.d., OIB 16457179668, Ulica grada Vukovara 282, 10000 Zagreb</item>
      <item>ŠAVORIĆ &amp; PARTNERI odvjetničko društvo, d.o.o., OIB 76399409042, Ilica 1A, 10000 Zagreb punomoćnik sudionika u postupku B1 PLAKATI d.o.o. za marketing i poslovne usluge</item>
      <item>Odvjetničko društvo TOMIĆ &amp; ŠUŠNJAR j.t.d. u likvidaciji, OIB 56842995878, Zelinska 2/1, 10000 Zagreb</item>
      <item>Joško Jurašin, OIB 91011276153, Starčevićeva 7, 21000 Split</item>
      <item>Lendi Pezzi, dipl. iur., OIB 30200167923, Gajeva 32, 21000 Split</item>
      <item>Odvjetničko društvo Planinić i partneri, j.t.d., OIB 31234996315, Hebrangova 30, Zagreb</item>
      <item>HRVATSKI ZAVOD ZA JAVNO ZDRAVSTVO, OIB 75297532041, Rockefellerova 7, Zagreb</item>
      <item>AUTOCOMMERCE HRVATSKA d.o.o. za promet robe na vanjskom i unutrašnjem tržištu, OIB 36844439304, Kovinska 22, 10000 Zagreb</item>
      <item>POREZNA UPRAVA SPLIT, OIB 18683136487, Domovinskog rata 2, 21 000 Split</item>
      <item>HRVATSKA POŠTANSKA BANKA, dioničko društvo, OIB 87939104217, Jurišićeva 4, 10000 Zagreb</item>
      <item>HYPO ALPE-ADRIA-BANK dioničko društvo, OIB 14036333877, Slavonska avenija 6, 10000 Zagreb</item>
      <item>Marko Praljak, OIB 23673585807, Miramarska Cesta 30, Zagreb</item>
    </derivirana_varijabla>
  </DomainObject.Predmet.OstaliListFormatedWithAdressOIB>
  <DomainObject.Predmet.OstaliListNazivFormated>
    <izvorni_sadrzaj>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item>
      <item>Odvjetničko društvo Hanžeković &amp; Partneri društvo s ograničenom odgovornošću</item>
      <item>Mijo Jeličić</item>
      <item>Drakulić  i partneri odvjetničko društvo, j.t.d.</item>
      <item>Grgić &amp; Partneri odvjetničko društvo j.t.d.</item>
      <item>ŠAVORIĆ &amp; PARTNERI odvjetničko društvo, d.o.o.</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izvorni_sadrzaj>
    <derivirana_varijabla naziv="DomainObject.Predmet.OstaliListNazivFormated_1">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Slavko Pavlović-Lučić</item>
      <item>Draška Krajina</item>
      <item>Bagarić &amp; Krajnović odvjetničko društvo - u likvidaciji</item>
      <item>Odvjetničko društvo Hanžeković &amp; Partneri društvo s ograničenom odgovornošću</item>
      <item>Mijo Jeličić</item>
      <item>Drakulić  i partneri odvjetničko društvo, j.t.d.</item>
      <item>Grgić &amp; Partneri odvjetničko društvo j.t.d.</item>
      <item>ŠAVORIĆ &amp; PARTNERI odvjetničko društvo, d.o.o.</item>
      <item>Odvjetničko društvo TOMIĆ &amp; ŠUŠNJAR j.t.d. u likvidaciji</item>
      <item>Joško Jurašin</item>
      <item>Lendi Pezzi, dipl. iur.</item>
      <item>Odvjetničko društvo Planinić i partneri, j.t.d.</item>
      <item>HRVATSKI ZAVOD ZA JAVNO ZDRAVSTVO</item>
      <item>AUTOCOMMERCE HRVATSKA d.o.o. za promet robe na vanjskom i unutrašnjem tržištu</item>
      <item>POREZNA UPRAVA SPLIT</item>
      <item>HRVATSKA POŠTANSKA BANKA, dioničko društvo</item>
      <item>HYPO ALPE-ADRIA-BANK dioničko društvo</item>
      <item>Marko Praljak</item>
    </derivirana_varijabla>
  </DomainObject.Predmet.OstaliListNazivFormated>
  <DomainObject.Predmet.OstaliListNazivFormatedOIB>
    <izvorni_sadrzaj>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item>
      <item>Odvjetničko društvo Hanžeković &amp; Partneri društvo s ograničenom odgovornošću, OIB 85127306373</item>
      <item>Mijo Jeličić, OIB 71855290129</item>
      <item>Drakulić  i partneri odvjetničko društvo, j.t.d., OIB 91931336455</item>
      <item>Grgić &amp; Partneri odvjetničko društvo j.t.d., OIB 16457179668</item>
      <item>ŠAVORIĆ &amp; PARTNERI odvjetničko društvo, d.o.o., OIB 76399409042</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izvorni_sadrzaj>
    <derivirana_varijabla naziv="DomainObject.Predmet.OstaliListNazivFormatedOIB_1">
      <item>CROATIA BANKA, dioničko društvo Podružnica Split, OIB 32247795989</item>
      <item>Miloš Šerbo, OIB 67112824191</item>
      <item>Ivo Bučan, dipl. oec., OIB 76689754975</item>
      <item>CROATIA BANKA, dioničko društvo, OIB 32247795989</item>
      <item>NARODNE NOVINE, dioničko društvo za izdavanje i tiskanje Službenog lista Republike Hrvatske, službenih i drugih obrazaca te , OIB 64546066176</item>
      <item>PALCO društvo s ograničenom odgovornošću za trgovinu i usluge, OIB 14078043281</item>
      <item>Slavko Pavlović-Lučić, OIB 81141977738</item>
      <item>Draška Krajina, OIB 98942302111</item>
      <item>Bagarić &amp; Krajnović odvjetničko društvo - u likvidaciji, OIB 34813532445</item>
      <item>Odvjetničko društvo Hanžeković &amp; Partneri društvo s ograničenom odgovornošću, OIB 85127306373</item>
      <item>Mijo Jeličić, OIB 71855290129</item>
      <item>Drakulić  i partneri odvjetničko društvo, j.t.d., OIB 91931336455</item>
      <item>Grgić &amp; Partneri odvjetničko društvo j.t.d., OIB 16457179668</item>
      <item>ŠAVORIĆ &amp; PARTNERI odvjetničko društvo, d.o.o., OIB 76399409042</item>
      <item>Odvjetničko društvo TOMIĆ &amp; ŠUŠNJAR j.t.d. u likvidaciji, OIB 56842995878</item>
      <item>Joško Jurašin, OIB 91011276153</item>
      <item>Lendi Pezzi, dipl. iur., OIB 30200167923</item>
      <item>Odvjetničko društvo Planinić i partneri, j.t.d., OIB 31234996315</item>
      <item>HRVATSKI ZAVOD ZA JAVNO ZDRAVSTVO, OIB 75297532041</item>
      <item>AUTOCOMMERCE HRVATSKA d.o.o. za promet robe na vanjskom i unutrašnjem tržištu, OIB 36844439304</item>
      <item>POREZNA UPRAVA SPLIT, OIB 18683136487</item>
      <item>HRVATSKA POŠTANSKA BANKA, dioničko društvo, OIB 87939104217</item>
      <item>HYPO ALPE-ADRIA-BANK dioničko društvo, OIB 14036333877</item>
      <item>Marko Praljak,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PODRAVKA prehrambena industrija, d.d. i dr.</izvorni_sadrzaj>
    <derivirana_varijabla naziv="DomainObject.Predmet.StrankaIDrugi_1">PODRAVKA prehrambena industrija, d.d. i dr.</derivirana_varijabla>
  </DomainObject.Predmet.StrankaIDrugi>
  <DomainObject.Predmet.ProtustrankaIDrugi>
    <izvorni_sadrzaj>SMS, d.o.o. za proizvodnju prirodne hrane "u stečaju"</izvorni_sadrzaj>
    <derivirana_varijabla naziv="DomainObject.Predmet.ProtustrankaIDrugi_1">SMS, d.o.o. za proizvodnju prirodne hrane "u stečaju"</derivirana_varijabla>
  </DomainObject.Predmet.ProtustrankaIDrugi>
  <DomainObject.Predmet.StrankaIDrugiAdressOIB>
    <izvorni_sadrzaj>PODRAVKA prehrambena industrija, d.d., OIB 18928523252, A.Starčevića 32, Koprivnica i dr.</izvorni_sadrzaj>
    <derivirana_varijabla naziv="DomainObject.Predmet.StrankaIDrugiAdressOIB_1">PODRAVKA prehrambena industrija, d.d., OIB 18928523252, A.Starčevića 32, Koprivnica i dr.</derivirana_varijabla>
  </DomainObject.Predmet.StrankaIDrugiAdressOIB>
  <DomainObject.Predmet.ProtustrankaIDrugiAdressOIB>
    <izvorni_sadrzaj>SMS, d.o.o. za proizvodnju prirodne hrane "u stečaju", OIB 88679107711, Kopilica 5, Split</izvorni_sadrzaj>
    <derivirana_varijabla naziv="DomainObject.Predmet.ProtustrankaIDrugiAdressOIB_1">SMS, d.o.o. za proizvodnju prirodne hrane "u stečaju", OIB 88679107711, Kopilica 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SMS, d.o.o. za proizvodnju prirodne hrane "u stečaju"</item>
      <item>SMS, d.o.o. za proizvodnju prirodne hrane "u stečaju"</item>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ABC TISAK društvo s ograničenom odgovornošću za grafičku proizvodnju, usluge i trgovinu</item>
      <item>TRANSPORT-commerce dioničko društvo za unutarnji i međunarodni prijevoz putnika i robe, popravak i održavanje motornih vozil</item>
      <item>Slavko Pavlović-Lučić</item>
      <item>KOP-DAL d.o.o. za trgovinu i proizvodnju papirnate ambalaže</item>
      <item>CAPRICORNO, društvo s ograničenom odgovornošću za trgovinu</item>
      <item>Draška Krajina</item>
      <item>BRENNTAG HRVATSKA društvo s ograničenom odgovornošću za trgovinu</item>
      <item>BETEX PROIZVODNJA društvo s ograničenom odgovornošću za proizvodnju, trgovinu i usluge</item>
      <item>ECOLAB društvo s ograničenom odgovornošću za trgovinu</item>
      <item>MILOŠ ŠERBO</item>
      <item>Bagarić &amp; Krajnović odvjetničko društvo - u likvidaciji</item>
      <item>SOCIETE GENERALE-SPLITSKA BANKA dioničko društvo</item>
      <item>SLOBODNA DALMACIJA - TRGOVINA d.o.o. za trgovinu</item>
      <item>PARTNER BANKA d.d.</item>
      <item>CESTAR društvo s ograničenom odgovornošću za građevinarstvo</item>
      <item>M.L.H. MARTINI d.o.o. za trgovinu i usluge</item>
      <item>Odvjetničko društvo Hanžeković &amp; Partneri društvo s ograničenom odgovornošću</item>
      <item>HIPERMARKETI COOP društvo s ograničenom odgovornošću za proizvodnju i trgovinu</item>
      <item>Mijo Jeličić</item>
      <item>Drakulić  i partneri odvjetničko društvo, j.t.d.</item>
      <item>STEGA TISAK društvo s ograničenom odgovornošću za grafičku proizvodnju</item>
      <item>Grgić &amp; Partneri odvjetničko društvo j.t.d.</item>
      <item>ŠAVORIĆ &amp; PARTNERI odvjetničko društvo, d.o.o.</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Odvjetničko društvo TOMIĆ &amp; ŠUŠNJAR j.t.d. u likvidaciji</item>
      <item>HRVATSKE ŠUME društvo s ograničenom odgovornošću</item>
      <item>Joško Jurašin</item>
      <item>VODOVOD I ČISTOĆA - SINJ, društvo s ograničenom odgovornošću za obavljanje djelatnosti vodoopskrbe i ostalih komunalnih dj</item>
      <item>Lendi Pezzi, dipl. iur.</item>
      <item>Odvjetničko društvo Planinić i partneri, j.t.d.</item>
      <item>HRVATSKI ZAVOD ZA JAVNO ZDRAVSTVO</item>
      <item>PODRAVKA prehrambena industrija, d.d.</item>
      <item>AUTOCOMMERCE HRVATSKA d.o.o. za promet robe na vanjskom i unutrašnjem tržištu</item>
      <item>POREZNA UPRAVA SPLIT</item>
      <item>HRVATSKA POŠTANSKA BANKA, dioničko društvo</item>
      <item>HYPO ALPE-ADRIA-BANK dioničko društvo</item>
      <item>KROLO DOM, društvo s ograničenom odgovornošću za gradjevinarstvo</item>
      <item>HRVATSKA IZVJEŠTAJNA NOVINSKA AGENCIJA</item>
      <item>Marko Praljak</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izvorni_sadrzaj>
    <derivirana_varijabla naziv="DomainObject.Predmet.SudioniciListNaziv_1">
      <item>SMS, d.o.o. za proizvodnju prirodne hrane "u stečaju"</item>
      <item>SMS, d.o.o. za proizvodnju prirodne hrane "u stečaju"</item>
      <item>CROATIA BANKA, dioničko društvo Podružnica Split</item>
      <item>Miloš Šerbo</item>
      <item>Ivo Bučan, dipl. oec.</item>
      <item>CROATIA BANKA, dioničko društvo</item>
      <item>NARODNE NOVINE, dioničko društvo za izdavanje i tiskanje Službenog lista Republike Hrvatske, službenih i drugih obrazaca te </item>
      <item>PALCO društvo s ograničenom odgovornošću za trgovinu i usluge</item>
      <item>ABC TISAK društvo s ograničenom odgovornošću za grafičku proizvodnju, usluge i trgovinu</item>
      <item>TRANSPORT-commerce dioničko društvo za unutarnji i međunarodni prijevoz putnika i robe, popravak i održavanje motornih vozil</item>
      <item>Slavko Pavlović-Lučić</item>
      <item>KOP-DAL d.o.o. za trgovinu i proizvodnju papirnate ambalaže</item>
      <item>CAPRICORNO, društvo s ograničenom odgovornošću za trgovinu</item>
      <item>Draška Krajina</item>
      <item>BRENNTAG HRVATSKA društvo s ograničenom odgovornošću za trgovinu</item>
      <item>BETEX PROIZVODNJA društvo s ograničenom odgovornošću za proizvodnju, trgovinu i usluge</item>
      <item>ECOLAB društvo s ograničenom odgovornošću za trgovinu</item>
      <item>MILOŠ ŠERBO</item>
      <item>Bagarić &amp; Krajnović odvjetničko društvo - u likvidaciji</item>
      <item>SOCIETE GENERALE-SPLITSKA BANKA dioničko društvo</item>
      <item>SLOBODNA DALMACIJA - TRGOVINA d.o.o. za trgovinu</item>
      <item>PARTNER BANKA d.d.</item>
      <item>CESTAR društvo s ograničenom odgovornošću za građevinarstvo</item>
      <item>M.L.H. MARTINI d.o.o. za trgovinu i usluge</item>
      <item>Odvjetničko društvo Hanžeković &amp; Partneri društvo s ograničenom odgovornošću</item>
      <item>HIPERMARKETI COOP društvo s ograničenom odgovornošću za proizvodnju i trgovinu</item>
      <item>Mijo Jeličić</item>
      <item>Drakulić  i partneri odvjetničko društvo, j.t.d.</item>
      <item>STEGA TISAK društvo s ograničenom odgovornošću za grafičku proizvodnju</item>
      <item>Grgić &amp; Partneri odvjetničko društvo j.t.d.</item>
      <item>ŠAVORIĆ &amp; PARTNERI odvjetničko društvo, d.o.o.</item>
      <item>B1 PLAKATI d.o.o. za marketing i poslovne usluge</item>
      <item>Središnja agencija za financiranje i ugovaranje programa i projekata Europske unije</item>
      <item>CROATIA BANKA, dioničko društvo</item>
      <item>SUMAN d.o.o. za proizvodnju i promet</item>
      <item>TANGAR, d.o.o. za trgovinu i poslovne usluge</item>
      <item>LUXOR, d.o.o. za proizvodnju i trgovinu</item>
      <item>REVOLUCIJA dizajna d.o.o. za promidžbu i dizajn</item>
      <item>PRAEVENIRE za reviziju i računovodstvene poslove, društvo s ograničenom odgovornošću</item>
      <item>PAN - papirna industrija - Tvornica kartona i kartonske ambalaže, d. o. o.</item>
      <item>Odvjetničko društvo TOMIĆ &amp; ŠUŠNJAR j.t.d. u likvidaciji</item>
      <item>HRVATSKE ŠUME društvo s ograničenom odgovornošću</item>
      <item>Joško Jurašin</item>
      <item>VODOVOD I ČISTOĆA - SINJ, društvo s ograničenom odgovornošću za obavljanje djelatnosti vodoopskrbe i ostalih komunalnih dj</item>
      <item>Lendi Pezzi, dipl. iur.</item>
      <item>Odvjetničko društvo Planinić i partneri, j.t.d.</item>
      <item>HRVATSKI ZAVOD ZA JAVNO ZDRAVSTVO</item>
      <item>PODRAVKA prehrambena industrija, d.d.</item>
      <item>AUTOCOMMERCE HRVATSKA d.o.o. za promet robe na vanjskom i unutrašnjem tržištu</item>
      <item>POREZNA UPRAVA SPLIT</item>
      <item>HRVATSKA POŠTANSKA BANKA, dioničko društvo</item>
      <item>HYPO ALPE-ADRIA-BANK dioničko društvo</item>
      <item>KROLO DOM, društvo s ograničenom odgovornošću za gradjevinarstvo</item>
      <item>HRVATSKA IZVJEŠTAJNA NOVINSKA AGENCIJA</item>
      <item>Marko Praljak</item>
      <item>Željko Katić</item>
      <item>CROATIA osiguranje d.d.</item>
      <item>LIDER PRESS dioničko društvo za novinsko izdavačku djelatnost</item>
      <item>PLUTO d.d. za proizvodnju metalnih zatvarača i plutenih proizvoda</item>
      <item>ROTERM d.o.o. za projektiranje, nadzor i izvođenje termo instalacija, zastupanje i promet robom</item>
      <item>Konica Minolta Hrvatska - poslovna rješenja, d.o.o. za trgovinu i usluge</item>
      <item>MEMRB PULS PANEL TRGOVINA društvo s ograničenom odgovornošću za istraživanje tržišta, medija i javnog mnijenja "u likvida</item>
      <item>AUTOCOMMERCE HRVATSKA d.o.o. za promet robe na vanjskom i unutrašnjem tržištu</item>
      <item>KUNATEKS društvo s ograničenom odgovornošću za proizvodnju, trgovinu i usluge</item>
      <item>Vetropack Straža tvornica stakla d.d. Hum na Sutli</item>
      <item>ISTRACOMMERCE društvo s ograničenom odgovornošću za unutarnju i vanjsku trgovinu</item>
      <item>HEP-Operator distribucijskog sustava d.o.o. za distribuciju i opskrbu električne energije</item>
      <item>Unijapapir, skupljanje i primarna prerada otpada, društvo s ograničenom odgovornošću</item>
      <item>STIO d.o.o. za trgovinu i usluge</item>
      <item>PHD media d.o.o. za medijske usluge</item>
      <item>BBDO ZAGREB d.o.o. za tržišne komunikacije</item>
      <item>OTISAK d.o.o. za trgovinu i usluge</item>
      <item>Hrvatski Telekom d.d.</item>
      <item>HRVATSKA BANKA ZA OBNOVU I RAZVITAK</item>
      <item>POSLOVNO - INOVACIJSKI CENTAR HRVATSKE - BICRO, društvo s ograničenom odgovornošću - u likvidaciji</item>
      <item>MAKSIMA KOMUNIKACIJE  društvo s ograničenom odgovornošću za medijske djelatnosti</item>
      <item>VIPnet, društvo s ograničenom odgovornošću za usluge javnih telekomunikacija</item>
      <item>Financijska agencija</item>
      <item>Hrvatska radiotelevizija</item>
      <item>HOSPITALIJA TRGOVINA d.o.o. za trgovinu i usluge</item>
      <item>KONZUM, trgovina na veliko i malo d.d.</item>
      <item>ETI TRADE društvo s ograničenom odgovornošću za proizvodnju, promet roba i usluga</item>
      <item>HELIOS Vienna Insurance Group dioničko društvo za osiguranje</item>
      <item>Denis Vojnović</item>
      <item>ZADRUŽNI SAVEZ DALMACIJE</item>
      <item>LABUD tvornica sredstava za pranje, kozmetičkih i kemijskih proizvoda d.o.o.</item>
      <item>Metropolis tourist društvo s ograničenom odgovornošću za trgovinu, ugostiteljstvo, turizam i putničke agencije</item>
      <item>ČATEKS, dioničko društvo za proizvodnju tkanine, umjetne kože, kućanskog rublja i proizvoda za šport i rekreaciju</item>
      <item>VITIS d.o.o. za trgovinu i usluge</item>
      <item>JAŠKAPACK d.o.o. tvornica valovitog kartona i ambalaže</item>
      <item>QIQO informatička djelatnost i trgovina, d. o. o.</item>
      <item>TEHGRAD društvo s ograničenom odgovornošću za inženjering, građevinarstvo, proizvodnju i trgovinu</item>
      <item>FRIGOMOTORS, društvo s ograničenom odgovornošću za proizvodnju, montažu i servis klima opreme</item>
      <item>VB LEASING d.o.o. za leasing</item>
      <item>RHEA d.o.o. za usluge</item>
      <item>TRAST međunarodno otpremništvo, dioničko društvo</item>
      <item>INFINITIV d.o.o. za trgovinu i usluge</item>
      <item>STUDIO D I M d.o.o. za grafički i web dizajn, izdavaštvo i medije</item>
      <item>AD PLASTIK dioničko društvo za proizvodnju dijelova i pribora za motorna vozila i proizvoda iz plastičnih masa</item>
      <item>CROATIA osiguranje d.d.</item>
    </derivirana_varijabla>
  </DomainObject.Predmet.SudioniciListNaziv>
  <DomainObject.Predmet.SudioniciListAdressOIB>
    <izvorni_sadrzaj>
      <item>SMS, d.o.o. za proizvodnju prirodne hrane "u stečaju", OIB 88679107711, Kopilica 5,Split</item>
      <item>SMS, d.o.o. za proizvodnju prirodne hrane "u stečaju", OIB 88679107711, Kopilica 5,Split</item>
      <item>CROATIA BANKA, dioničko društvo Podružnica Split, OIB 32247795989, Kvaternikov Trg 9,10000 Zagreb</item>
      <item>Miloš Šerbo, OIB 67112824191, Sredmanuška 11,21000 Split</item>
      <item>Ivo Bučan, dipl. oec., OIB 76689754975, Don Petra Peroša 6,21210 Mravince</item>
      <item>CROATIA BANKA, dioničko društvo, OIB 32247795989, Kvaternikov Trg 9,10000 Zagreb</item>
      <item>NARODNE NOVINE, dioničko društvo za izdavanje i tiskanje Službenog lista Republike Hrvatske, službenih i drugih obrazaca te , OIB 64546066176, Savski Gaj XIII. put 6,10000 Zagreb</item>
      <item>PALCO društvo s ograničenom odgovornošću za trgovinu i usluge, OIB 14078043281, Samoborska cesta 134,10000 Zagreb</item>
      <item>ABC TISAK društvo s ograničenom odgovornošću za grafičku proizvodnju, usluge i trgovinu, OIB 68699724742, Kralja Zvonimira 104/D,Solin</item>
      <item>TRANSPORT-commerce dioničko društvo za unutarnji i međunarodni prijevoz putnika i robe, popravak i održavanje motornih vozil, OIB 07188635273, Put Majdana 53/A,Mravince</item>
      <item>Slavko Pavlović-Lučić, OIB 81141977738, Obala kralja Tomislava 17/II,21300 Makarska</item>
      <item>KOP-DAL d.o.o. za trgovinu i proizvodnju papirnate ambalaže, OIB 63498750379, Vrazova 14,Split</item>
      <item>CAPRICORNO, društvo s ograničenom odgovornošću za trgovinu, OIB 09517317411, Hercegovačka 57/A,Split</item>
      <item>Draška Krajina, OIB 98942302111, Šubićeva 18,21220 Trogir</item>
      <item>BRENNTAG HRVATSKA društvo s ograničenom odgovornošću za trgovinu, OIB 27086065829, Radnička cesta/173p,10000 Zagreb</item>
      <item>BETEX PROIZVODNJA društvo s ograničenom odgovornošću za proizvodnju, trgovinu i usluge, OIB 55721990887, Braće Radića 48,40319 Belica</item>
      <item>ECOLAB društvo s ograničenom odgovornošću za trgovinu, OIB 82868069039, Zavrtnica 17,10000 Zagreb</item>
      <item>MILOŠ ŠERBO, OIB 67112824191, Sredmanuška 11,21000 Split</item>
      <item>Bagarić &amp; Krajnović odvjetničko društvo - u likvidaciji, OIB 34813532445, Prilaz Gjure Deželića 12,Zagreb</item>
      <item>SOCIETE GENERALE-SPLITSKA BANKA dioničko društvo, OIB 69326397242, Ruđera Boškovića 16,Split</item>
      <item>SLOBODNA DALMACIJA - TRGOVINA d.o.o. za trgovinu, OIB 08227096233, Dugopoljska 17,Dugopolje</item>
      <item>PARTNER BANKA d.d., OIB 71221608291, Vončinina 2,10000 Zagreb</item>
      <item>CESTAR društvo s ograničenom odgovornošću za građevinarstvo, OIB 27471262195, Tršćanska 1,Split</item>
      <item>M.L.H. MARTINI d.o.o. za trgovinu i usluge, OIB 37938922389, Miroslava Krleže 26,Split</item>
      <item>Odvjetničko društvo Hanžeković &amp; Partneri društvo s ograničenom odgovornošću, OIB 85127306373, Radnička Cesta 22,Zagreb</item>
      <item>HIPERMARKETI COOP društvo s ograničenom odgovornošću za proizvodnju i trgovinu, OIB 00365099972, Škorpikova 34/2,10000 Zagreb</item>
      <item>Mijo Jeličić, OIB 71855290129, Kliška 29.,21000 Split</item>
      <item>Drakulić  i partneri odvjetničko društvo, j.t.d., OIB 91931336455, Tomašićeva 3,Zagreb</item>
      <item>STEGA TISAK društvo s ograničenom odgovornošću za grafičku proizvodnju, OIB 78043520516, Zavrtnica 17,10000 Zagreb</item>
      <item>Grgić &amp; Partneri odvjetničko društvo j.t.d., OIB 16457179668, Ulica grada Vukovara 282,10000 Zagreb</item>
      <item>ŠAVORIĆ &amp; PARTNERI odvjetničko društvo, d.o.o., OIB 76399409042, Ilica 1A,10000 Zagreb</item>
      <item>B1 PLAKATI d.o.o. za marketing i poslovne usluge, OIB 52846567786, Gorjanovićeva 25,10000 Zagreb</item>
      <item>Središnja agencija za financiranje i ugovaranje programa i projekata Europske unije, OIB 11548277852, Ulica grada Vukovara 284, objekt C,10000 Zagreb</item>
      <item>CROATIA BANKA, dioničko društvo, OIB 32247795989, Kvaternikov Trg 9,10000 Zagreb</item>
      <item>SUMAN d.o.o. za proizvodnju i promet, OIB 85053522203, Karlovačka cesta 32/F,10000 Zagreb</item>
      <item>TANGAR, d.o.o. za trgovinu i poslovne usluge, OIB 96658402770, Cesta dr. Franje Tuđmana 177,Kaštel Sućurac</item>
      <item>LUXOR, d.o.o. za proizvodnju i trgovinu, OIB 25029423812, Put Majdana 43/A,Solin</item>
      <item>REVOLUCIJA dizajna d.o.o. za promidžbu i dizajn, OIB 58685832104, Haćimovićeva 22,10000 Zagreb</item>
      <item>PRAEVENIRE za reviziju i računovodstvene poslove, društvo s ograničenom odgovornošću, OIB 98008125662, Mosećka 78,Split</item>
      <item>PAN - papirna industrija - Tvornica kartona i kartonske ambalaže, d. o. o., OIB 21056005908, Miramarska cesta 11 B,10000 Zagreb</item>
      <item>Odvjetničko društvo TOMIĆ &amp; ŠUŠNJAR j.t.d. u likvidaciji, OIB 56842995878, Zelinska 2/1,10000 Zagreb</item>
      <item>HRVATSKE ŠUME društvo s ograničenom odgovornošću, OIB 69693144506, Ul.Ljudevita Farkaša Vukotinovića 2,10000 Zagreb</item>
      <item>Joško Jurašin, OIB 91011276153, Starčevićeva 7,21000 Split</item>
      <item>VODOVOD I ČISTOĆA - SINJ, društvo s ograničenom odgovornošću za obavljanje djelatnosti vodoopskrbe i ostalih komunalnih dj, OIB 81685682389, Put Pazara 3,Sinj</item>
      <item>Lendi Pezzi, dipl. iur., OIB 30200167923, Gajeva 32,21000 Split</item>
      <item>Odvjetničko društvo Planinić i partneri, j.t.d., OIB 31234996315, Hebrangova 30,Zagreb</item>
      <item>HRVATSKI ZAVOD ZA JAVNO ZDRAVSTVO, OIB 75297532041, Rockefellerova 7,Zagreb</item>
      <item>PODRAVKA prehrambena industrija, d.d., OIB 18928523252, A.Starčevića 32,Koprivnica</item>
      <item>AUTOCOMMERCE HRVATSKA d.o.o. za promet robe na vanjskom i unutrašnjem tržištu, OIB 36844439304, Kovinska 22,10000 Zagreb</item>
      <item>POREZNA UPRAVA SPLIT, OIB 18683136487, Domovinskog rata 2,21 000 Split</item>
      <item>HRVATSKA POŠTANSKA BANKA, dioničko društvo, OIB 87939104217, Jurišićeva 4,10000 Zagreb</item>
      <item>HYPO ALPE-ADRIA-BANK dioničko društvo, OIB 14036333877, Slavonska avenija 6,10000 Zagreb</item>
      <item>KROLO DOM, društvo s ograničenom odgovornošću za gradjevinarstvo, OIB 09337297267, Bana Jelačića 40,Kaštel Stari</item>
      <item>HRVATSKA IZVJEŠTAJNA NOVINSKA AGENCIJA, OIB 41387373932, Marulićev trg 16,10000 Zagreb</item>
      <item>Marko Praljak, OIB 23673585807, Miramarska Cesta 30,Zagreb</item>
      <item>Željko Katić, OIB 64141164422, Sućidar 8,21000 Split</item>
      <item>CROATIA osiguranje d.d., OIB 26187994862, Miramarska 22,10000 Zagreb</item>
      <item>LIDER PRESS dioničko društvo za novinsko izdavačku djelatnost, OIB 90034071582, Savska cesta 41,10000 Zagreb</item>
      <item>PLUTO d.d. za proizvodnju metalnih zatvarača i plutenih proizvoda, OIB 91658541446, Zastavnice 25/b,10257 Hrvatski Leskovac</item>
      <item>ROTERM d.o.o. za projektiranje, nadzor i izvođenje termo instalacija, zastupanje i promet robom, OIB 79948849024, Marina Držića 8,21000 Split</item>
      <item>Konica Minolta Hrvatska - poslovna rješenja, d.o.o. za trgovinu i usluge, OIB 31697259786, Horvatova 82,10000 Zagreb</item>
      <item>MEMRB PULS PANEL TRGOVINA društvo s ograničenom odgovornošću za istraživanje tržišta, medija i javnog mnijenja "u likvida, OIB 76048963150, Črnomerec 3/1,10000 Zagreb</item>
      <item>AUTOCOMMERCE HRVATSKA d.o.o. za promet robe na vanjskom i unutrašnjem tržištu, OIB 36844439304, Kovinska 22,10000 Zagreb</item>
      <item>KUNATEKS društvo s ograničenom odgovornošću za proizvodnju, trgovinu i usluge, OIB 46382522119, Janka Leskovara/bb,49218 Pregrada</item>
      <item>Vetropack Straža tvornica stakla d.d. Hum na Sutli, OIB 74210066591, Hum na Sutli, Hum na Sutli 203,49231 Hum Na Sutli</item>
      <item>ISTRACOMMERCE društvo s ograničenom odgovornošću za unutarnju i vanjsku trgovinu, OIB 03666747905, Trg Slobode 2,52000 Pazin</item>
      <item>HEP-Operator distribucijskog sustava d.o.o. za distribuciju i opskrbu električne energije, OIB 46830600751, Ulica grada Vukovara 37,10000 Zagreb</item>
      <item>Unijapapir, skupljanje i primarna prerada otpada, društvo s ograničenom odgovornošću, OIB 99467758764, Radnička Cesta 22,10000 Zagreb</item>
      <item>STIO d.o.o. za trgovinu i usluge, OIB 15363604813, Čučerska cesta 117/b,10000 Zagreb</item>
      <item>PHD media d.o.o. za medijske usluge, OIB 35754508254, Šoštarićeva 10,10000 Zagreb</item>
      <item>BBDO ZAGREB d.o.o. za tržišne komunikacije, OIB 39157666333, Šoštarićeva 10,10000 Zagreb</item>
      <item>OTISAK d.o.o. za trgovinu i usluge, OIB 72348426200, Matice Hrvatske 58,21000 Split</item>
      <item>Hrvatski Telekom d.d., OIB 81793146560, Roberta Frangeša Mihanovića 9,10000 Zagreb</item>
      <item>HRVATSKA BANKA ZA OBNOVU I RAZVITAK, OIB 26702280390, Strossmayerov trg 9,10000 Zagreb</item>
      <item>POSLOVNO - INOVACIJSKI CENTAR HRVATSKE - BICRO, društvo s ograničenom odgovornošću - u likvidaciji, OIB 22940012051, Planinska 1,10000 Zagreb</item>
      <item>MAKSIMA KOMUNIKACIJE  društvo s ograničenom odgovornošću za medijske djelatnosti, OIB 61296146737, Franje Račkoga 11,10000 Zagreb</item>
      <item>VIPnet, društvo s ograničenom odgovornošću za usluge javnih telekomunikacija, OIB 29524210204, Vrtni put 1,10000 Zagreb</item>
      <item>Financijska agencija, OIB 85821130368, Vrtni put 3,10000 Zagreb</item>
      <item>Hrvatska radiotelevizija, OIB 68419124305, Prisavlje 3,10000 Zagreb</item>
      <item>HOSPITALIJA TRGOVINA d.o.o. za trgovinu i usluge, OIB 40457591383, Vojvodići 25,10431 Sveta Nedelja</item>
      <item>KONZUM, trgovina na veliko i malo d.d., OIB 29955634590, Marijana Čavića 1/a,10000 Zagreb</item>
      <item>ETI TRADE društvo s ograničenom odgovornošću za proizvodnju, promet roba i usluga, OIB 41122391100, Jakova Volčića 2,52000 Pazin</item>
      <item>HELIOS Vienna Insurance Group dioničko društvo za osiguranje, OIB 59369087232, Poljička ulica 5,Zagreb</item>
      <item>Denis Vojnović, OIB 96816863360, Gaženička b.b.,23000 Zadar</item>
      <item>ZADRUŽNI SAVEZ DALMACIJE, OIB 97059868731, Kamila Tončića 4,21000 Split</item>
      <item>LABUD tvornica sredstava za pranje, kozmetičkih i kemijskih proizvoda d.o.o., OIB 23359164583, Radnička cesta 173/r,Zagreb</item>
      <item>Metropolis tourist društvo s ograničenom odgovornošću za trgovinu, ugostiteljstvo, turizam i putničke agencije, OIB 83429785183, Ulica Ive Robića 2,Zagreb</item>
      <item>ČATEKS, dioničko društvo za proizvodnju tkanine, umjetne kože, kućanskog rublja i proizvoda za šport i rekreaciju, OIB 16536095427, Ulica Zrinsko-Frankopanska 25,40000 Čakovec</item>
      <item>VITIS d.o.o. za trgovinu i usluge, OIB 96887244333, Kustošijski venec 48,Zagreb</item>
      <item>JAŠKAPACK d.o.o. tvornica valovitog kartona i ambalaže, OIB 53994275676, Savska Cesta 1,10360 Sesvete</item>
      <item>QIQO informatička djelatnost i trgovina, d. o. o., OIB 70752453049, Voltićeva 1,52100 Pula</item>
      <item>TEHGRAD društvo s ograničenom odgovornošću za inženjering, građevinarstvo, proizvodnju i trgovinu, OIB 77895024069, Riva Boduli 7,51000 Rijeka</item>
      <item>FRIGOMOTORS, društvo s ograničenom odgovornošću za proizvodnju, montažu i servis klima opreme, OIB 09191580513, Dugopoljska 35,21204 Dugopolje</item>
      <item>VB LEASING d.o.o. za leasing, OIB 55525619967, Horvatova 82,Zagreb</item>
      <item>RHEA d.o.o. za usluge, OIB 38577928372, Vukovarska 229/c,31000 Osijek</item>
      <item>TRAST međunarodno otpremništvo, dioničko društvo, OIB 93225891495,  Gat Sv.Duje 4,21000 Split</item>
      <item>INFINITIV d.o.o. za trgovinu i usluge, OIB 72730052968, Maksimirska 118,Zagreb</item>
      <item>STUDIO D I M d.o.o. za grafički i web dizajn, izdavaštvo i medije, OIB 60033582626, Kamaufova 22,Zagreb</item>
      <item>AD PLASTIK dioničko društvo za proizvodnju dijelova i pribora za motorna vozila i proizvoda iz plastičnih masa, OIB 48351740621, Matoševa Ulica 8,21210 Solin</item>
      <item>CROATIA osiguranje d.d., OIB 26187994862, Trg Hrvatske bratske zajednice 8,21000 Split</item>
    </izvorni_sadrzaj>
    <derivirana_varijabla naziv="DomainObject.Predmet.SudioniciListAdressOIB_1">
      <item>SMS, d.o.o. za proizvodnju prirodne hrane "u stečaju", OIB 88679107711, Kopilica 5,Split</item>
      <item>SMS, d.o.o. za proizvodnju prirodne hrane "u stečaju", OIB 88679107711, Kopilica 5,Split</item>
      <item>CROATIA BANKA, dioničko društvo Podružnica Split, OIB 32247795989, Kvaternikov Trg 9,10000 Zagreb</item>
      <item>Miloš Šerbo, OIB 67112824191, Sredmanuška 11,21000 Split</item>
      <item>Ivo Bučan, dipl. oec., OIB 76689754975, Don Petra Peroša 6,21210 Mravince</item>
      <item>CROATIA BANKA, dioničko društvo, OIB 32247795989, Kvaternikov Trg 9,10000 Zagreb</item>
      <item>NARODNE NOVINE, dioničko društvo za izdavanje i tiskanje Službenog lista Republike Hrvatske, službenih i drugih obrazaca te , OIB 64546066176, Savski Gaj XIII. put 6,10000 Zagreb</item>
      <item>PALCO društvo s ograničenom odgovornošću za trgovinu i usluge, OIB 14078043281, Samoborska cesta 134,10000 Zagreb</item>
      <item>ABC TISAK društvo s ograničenom odgovornošću za grafičku proizvodnju, usluge i trgovinu, OIB 68699724742, Kralja Zvonimira 104/D,Solin</item>
      <item>TRANSPORT-commerce dioničko društvo za unutarnji i međunarodni prijevoz putnika i robe, popravak i održavanje motornih vozil, OIB 07188635273, Put Majdana 53/A,Mravince</item>
      <item>Slavko Pavlović-Lučić, OIB 81141977738, Obala kralja Tomislava 17/II,21300 Makarska</item>
      <item>KOP-DAL d.o.o. za trgovinu i proizvodnju papirnate ambalaže, OIB 63498750379, Vrazova 14,Split</item>
      <item>CAPRICORNO, društvo s ograničenom odgovornošću za trgovinu, OIB 09517317411, Hercegovačka 57/A,Split</item>
      <item>Draška Krajina, OIB 98942302111, Šubićeva 18,21220 Trogir</item>
      <item>BRENNTAG HRVATSKA društvo s ograničenom odgovornošću za trgovinu, OIB 27086065829, Radnička cesta/173p,10000 Zagreb</item>
      <item>BETEX PROIZVODNJA društvo s ograničenom odgovornošću za proizvodnju, trgovinu i usluge, OIB 55721990887, Braće Radića 48,40319 Belica</item>
      <item>ECOLAB društvo s ograničenom odgovornošću za trgovinu, OIB 82868069039, Zavrtnica 17,10000 Zagreb</item>
      <item>MILOŠ ŠERBO, OIB 67112824191, Sredmanuška 11,21000 Split</item>
      <item>Bagarić &amp; Krajnović odvjetničko društvo - u likvidaciji, OIB 34813532445, Prilaz Gjure Deželića 12,Zagreb</item>
      <item>SOCIETE GENERALE-SPLITSKA BANKA dioničko društvo, OIB 69326397242, Ruđera Boškovića 16,Split</item>
      <item>SLOBODNA DALMACIJA - TRGOVINA d.o.o. za trgovinu, OIB 08227096233, Dugopoljska 17,Dugopolje</item>
      <item>PARTNER BANKA d.d., OIB 71221608291, Vončinina 2,10000 Zagreb</item>
      <item>CESTAR društvo s ograničenom odgovornošću za građevinarstvo, OIB 27471262195, Tršćanska 1,Split</item>
      <item>M.L.H. MARTINI d.o.o. za trgovinu i usluge, OIB 37938922389, Miroslava Krleže 26,Split</item>
      <item>Odvjetničko društvo Hanžeković &amp; Partneri društvo s ograničenom odgovornošću, OIB 85127306373, Radnička Cesta 22,Zagreb</item>
      <item>HIPERMARKETI COOP društvo s ograničenom odgovornošću za proizvodnju i trgovinu, OIB 00365099972, Škorpikova 34/2,10000 Zagreb</item>
      <item>Mijo Jeličić, OIB 71855290129, Kliška 29.,21000 Split</item>
      <item>Drakulić  i partneri odvjetničko društvo, j.t.d., OIB 91931336455, Tomašićeva 3,Zagreb</item>
      <item>STEGA TISAK društvo s ograničenom odgovornošću za grafičku proizvodnju, OIB 78043520516, Zavrtnica 17,10000 Zagreb</item>
      <item>Grgić &amp; Partneri odvjetničko društvo j.t.d., OIB 16457179668, Ulica grada Vukovara 282,10000 Zagreb</item>
      <item>ŠAVORIĆ &amp; PARTNERI odvjetničko društvo, d.o.o., OIB 76399409042, Ilica 1A,10000 Zagreb</item>
      <item>B1 PLAKATI d.o.o. za marketing i poslovne usluge, OIB 52846567786, Gorjanovićeva 25,10000 Zagreb</item>
      <item>Središnja agencija za financiranje i ugovaranje programa i projekata Europske unije, OIB 11548277852, Ulica grada Vukovara 284, objekt C,10000 Zagreb</item>
      <item>CROATIA BANKA, dioničko društvo, OIB 32247795989, Kvaternikov Trg 9,10000 Zagreb</item>
      <item>SUMAN d.o.o. za proizvodnju i promet, OIB 85053522203, Karlovačka cesta 32/F,10000 Zagreb</item>
      <item>TANGAR, d.o.o. za trgovinu i poslovne usluge, OIB 96658402770, Cesta dr. Franje Tuđmana 177,Kaštel Sućurac</item>
      <item>LUXOR, d.o.o. za proizvodnju i trgovinu, OIB 25029423812, Put Majdana 43/A,Solin</item>
      <item>REVOLUCIJA dizajna d.o.o. za promidžbu i dizajn, OIB 58685832104, Haćimovićeva 22,10000 Zagreb</item>
      <item>PRAEVENIRE za reviziju i računovodstvene poslove, društvo s ograničenom odgovornošću, OIB 98008125662, Mosećka 78,Split</item>
      <item>PAN - papirna industrija - Tvornica kartona i kartonske ambalaže, d. o. o., OIB 21056005908, Miramarska cesta 11 B,10000 Zagreb</item>
      <item>Odvjetničko društvo TOMIĆ &amp; ŠUŠNJAR j.t.d. u likvidaciji, OIB 56842995878, Zelinska 2/1,10000 Zagreb</item>
      <item>HRVATSKE ŠUME društvo s ograničenom odgovornošću, OIB 69693144506, Ul.Ljudevita Farkaša Vukotinovića 2,10000 Zagreb</item>
      <item>Joško Jurašin, OIB 91011276153, Starčevićeva 7,21000 Split</item>
      <item>VODOVOD I ČISTOĆA - SINJ, društvo s ograničenom odgovornošću za obavljanje djelatnosti vodoopskrbe i ostalih komunalnih dj, OIB 81685682389, Put Pazara 3,Sinj</item>
      <item>Lendi Pezzi, dipl. iur., OIB 30200167923, Gajeva 32,21000 Split</item>
      <item>Odvjetničko društvo Planinić i partneri, j.t.d., OIB 31234996315, Hebrangova 30,Zagreb</item>
      <item>HRVATSKI ZAVOD ZA JAVNO ZDRAVSTVO, OIB 75297532041, Rockefellerova 7,Zagreb</item>
      <item>PODRAVKA prehrambena industrija, d.d., OIB 18928523252, A.Starčevića 32,Koprivnica</item>
      <item>AUTOCOMMERCE HRVATSKA d.o.o. za promet robe na vanjskom i unutrašnjem tržištu, OIB 36844439304, Kovinska 22,10000 Zagreb</item>
      <item>POREZNA UPRAVA SPLIT, OIB 18683136487, Domovinskog rata 2,21 000 Split</item>
      <item>HRVATSKA POŠTANSKA BANKA, dioničko društvo, OIB 87939104217, Jurišićeva 4,10000 Zagreb</item>
      <item>HYPO ALPE-ADRIA-BANK dioničko društvo, OIB 14036333877, Slavonska avenija 6,10000 Zagreb</item>
      <item>KROLO DOM, društvo s ograničenom odgovornošću za gradjevinarstvo, OIB 09337297267, Bana Jelačića 40,Kaštel Stari</item>
      <item>HRVATSKA IZVJEŠTAJNA NOVINSKA AGENCIJA, OIB 41387373932, Marulićev trg 16,10000 Zagreb</item>
      <item>Marko Praljak, OIB 23673585807, Miramarska Cesta 30,Zagreb</item>
      <item>Željko Katić, OIB 64141164422, Sućidar 8,21000 Split</item>
      <item>CROATIA osiguranje d.d., OIB 26187994862, Miramarska 22,10000 Zagreb</item>
      <item>LIDER PRESS dioničko društvo za novinsko izdavačku djelatnost, OIB 90034071582, Savska cesta 41,10000 Zagreb</item>
      <item>PLUTO d.d. za proizvodnju metalnih zatvarača i plutenih proizvoda, OIB 91658541446, Zastavnice 25/b,10257 Hrvatski Leskovac</item>
      <item>ROTERM d.o.o. za projektiranje, nadzor i izvođenje termo instalacija, zastupanje i promet robom, OIB 79948849024, Marina Držića 8,21000 Split</item>
      <item>Konica Minolta Hrvatska - poslovna rješenja, d.o.o. za trgovinu i usluge, OIB 31697259786, Horvatova 82,10000 Zagreb</item>
      <item>MEMRB PULS PANEL TRGOVINA društvo s ograničenom odgovornošću za istraživanje tržišta, medija i javnog mnijenja "u likvida, OIB 76048963150, Črnomerec 3/1,10000 Zagreb</item>
      <item>AUTOCOMMERCE HRVATSKA d.o.o. za promet robe na vanjskom i unutrašnjem tržištu, OIB 36844439304, Kovinska 22,10000 Zagreb</item>
      <item>KUNATEKS društvo s ograničenom odgovornošću za proizvodnju, trgovinu i usluge, OIB 46382522119, Janka Leskovara/bb,49218 Pregrada</item>
      <item>Vetropack Straža tvornica stakla d.d. Hum na Sutli, OIB 74210066591, Hum na Sutli, Hum na Sutli 203,49231 Hum Na Sutli</item>
      <item>ISTRACOMMERCE društvo s ograničenom odgovornošću za unutarnju i vanjsku trgovinu, OIB 03666747905, Trg Slobode 2,52000 Pazin</item>
      <item>HEP-Operator distribucijskog sustava d.o.o. za distribuciju i opskrbu električne energije, OIB 46830600751, Ulica grada Vukovara 37,10000 Zagreb</item>
      <item>Unijapapir, skupljanje i primarna prerada otpada, društvo s ograničenom odgovornošću, OIB 99467758764, Radnička Cesta 22,10000 Zagreb</item>
      <item>STIO d.o.o. za trgovinu i usluge, OIB 15363604813, Čučerska cesta 117/b,10000 Zagreb</item>
      <item>PHD media d.o.o. za medijske usluge, OIB 35754508254, Šoštarićeva 10,10000 Zagreb</item>
      <item>BBDO ZAGREB d.o.o. za tržišne komunikacije, OIB 39157666333, Šoštarićeva 10,10000 Zagreb</item>
      <item>OTISAK d.o.o. za trgovinu i usluge, OIB 72348426200, Matice Hrvatske 58,21000 Split</item>
      <item>Hrvatski Telekom d.d., OIB 81793146560, Roberta Frangeša Mihanovića 9,10000 Zagreb</item>
      <item>HRVATSKA BANKA ZA OBNOVU I RAZVITAK, OIB 26702280390, Strossmayerov trg 9,10000 Zagreb</item>
      <item>POSLOVNO - INOVACIJSKI CENTAR HRVATSKE - BICRO, društvo s ograničenom odgovornošću - u likvidaciji, OIB 22940012051, Planinska 1,10000 Zagreb</item>
      <item>MAKSIMA KOMUNIKACIJE  društvo s ograničenom odgovornošću za medijske djelatnosti, OIB 61296146737, Franje Račkoga 11,10000 Zagreb</item>
      <item>VIPnet, društvo s ograničenom odgovornošću za usluge javnih telekomunikacija, OIB 29524210204, Vrtni put 1,10000 Zagreb</item>
      <item>Financijska agencija, OIB 85821130368, Vrtni put 3,10000 Zagreb</item>
      <item>Hrvatska radiotelevizija, OIB 68419124305, Prisavlje 3,10000 Zagreb</item>
      <item>HOSPITALIJA TRGOVINA d.o.o. za trgovinu i usluge, OIB 40457591383, Vojvodići 25,10431 Sveta Nedelja</item>
      <item>KONZUM, trgovina na veliko i malo d.d., OIB 29955634590, Marijana Čavića 1/a,10000 Zagreb</item>
      <item>ETI TRADE društvo s ograničenom odgovornošću za proizvodnju, promet roba i usluga, OIB 41122391100, Jakova Volčića 2,52000 Pazin</item>
      <item>HELIOS Vienna Insurance Group dioničko društvo za osiguranje, OIB 59369087232, Poljička ulica 5,Zagreb</item>
      <item>Denis Vojnović, OIB 96816863360, Gaženička b.b.,23000 Zadar</item>
      <item>ZADRUŽNI SAVEZ DALMACIJE, OIB 97059868731, Kamila Tončića 4,21000 Split</item>
      <item>LABUD tvornica sredstava za pranje, kozmetičkih i kemijskih proizvoda d.o.o., OIB 23359164583, Radnička cesta 173/r,Zagreb</item>
      <item>Metropolis tourist društvo s ograničenom odgovornošću za trgovinu, ugostiteljstvo, turizam i putničke agencije, OIB 83429785183, Ulica Ive Robića 2,Zagreb</item>
      <item>ČATEKS, dioničko društvo za proizvodnju tkanine, umjetne kože, kućanskog rublja i proizvoda za šport i rekreaciju, OIB 16536095427, Ulica Zrinsko-Frankopanska 25,40000 Čakovec</item>
      <item>VITIS d.o.o. za trgovinu i usluge, OIB 96887244333, Kustošijski venec 48,Zagreb</item>
      <item>JAŠKAPACK d.o.o. tvornica valovitog kartona i ambalaže, OIB 53994275676, Savska Cesta 1,10360 Sesvete</item>
      <item>QIQO informatička djelatnost i trgovina, d. o. o., OIB 70752453049, Voltićeva 1,52100 Pula</item>
      <item>TEHGRAD društvo s ograničenom odgovornošću za inženjering, građevinarstvo, proizvodnju i trgovinu, OIB 77895024069, Riva Boduli 7,51000 Rijeka</item>
      <item>FRIGOMOTORS, društvo s ograničenom odgovornošću za proizvodnju, montažu i servis klima opreme, OIB 09191580513, Dugopoljska 35,21204 Dugopolje</item>
      <item>VB LEASING d.o.o. za leasing, OIB 55525619967, Horvatova 82,Zagreb</item>
      <item>RHEA d.o.o. za usluge, OIB 38577928372, Vukovarska 229/c,31000 Osijek</item>
      <item>TRAST međunarodno otpremništvo, dioničko društvo, OIB 93225891495,  Gat Sv.Duje 4,21000 Split</item>
      <item>INFINITIV d.o.o. za trgovinu i usluge, OIB 72730052968, Maksimirska 118,Zagreb</item>
      <item>STUDIO D I M d.o.o. za grafički i web dizajn, izdavaštvo i medije, OIB 60033582626, Kamaufova 22,Zagreb</item>
      <item>AD PLASTIK dioničko društvo za proizvodnju dijelova i pribora za motorna vozila i proizvoda iz plastičnih masa, OIB 48351740621, Matoševa Ulica 8,21210 Solin</item>
      <item>CROATIA osiguranje d.d., OIB 26187994862,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88679107711</item>
      <item>, OIB 88679107711</item>
      <item>, OIB 32247795989</item>
      <item>, OIB 67112824191</item>
      <item>, OIB 76689754975</item>
      <item>, OIB 32247795989</item>
      <item>, OIB 64546066176</item>
      <item>, OIB 14078043281</item>
      <item>, OIB 68699724742</item>
      <item>, OIB 07188635273</item>
      <item>, OIB 81141977738</item>
      <item>, OIB 63498750379</item>
      <item>, OIB 09517317411</item>
      <item>, OIB 98942302111</item>
      <item>, OIB 27086065829</item>
      <item>, OIB 55721990887</item>
      <item>, OIB 82868069039</item>
      <item>, OIB 67112824191</item>
      <item>, OIB 34813532445</item>
      <item>, OIB 69326397242</item>
      <item>, OIB 08227096233</item>
      <item>, OIB 71221608291</item>
      <item>, OIB 27471262195</item>
      <item>, OIB 37938922389</item>
      <item>, OIB 85127306373</item>
      <item>, OIB 00365099972</item>
      <item>, OIB 71855290129</item>
      <item>, OIB 91931336455</item>
      <item>, OIB 78043520516</item>
      <item>, OIB 16457179668</item>
      <item>, OIB 76399409042</item>
      <item>, OIB 52846567786</item>
      <item>, OIB 11548277852</item>
      <item>, OIB 32247795989</item>
      <item>, OIB 85053522203</item>
      <item>, OIB 96658402770</item>
      <item>, OIB 25029423812</item>
      <item>, OIB 58685832104</item>
      <item>, OIB 98008125662</item>
      <item>, OIB 21056005908</item>
      <item>, OIB 56842995878</item>
      <item>, OIB 69693144506</item>
      <item>, OIB 91011276153</item>
      <item>, OIB 81685682389</item>
      <item>, OIB 30200167923</item>
      <item>, OIB 31234996315</item>
      <item>, OIB 75297532041</item>
      <item>, OIB 18928523252</item>
      <item>, OIB 36844439304</item>
      <item>, OIB 18683136487</item>
      <item>, OIB 87939104217</item>
      <item>, OIB 14036333877</item>
      <item>, OIB 09337297267</item>
      <item>, OIB 41387373932</item>
      <item>, OIB 23673585807</item>
      <item>, OIB 64141164422</item>
      <item>, OIB 26187994862</item>
      <item>, OIB 90034071582</item>
      <item>, OIB 91658541446</item>
      <item>, OIB 79948849024</item>
      <item>, OIB 31697259786</item>
      <item>, OIB 76048963150</item>
      <item>, OIB 36844439304</item>
      <item>, OIB 46382522119</item>
      <item>, OIB 74210066591</item>
      <item>, OIB 03666747905</item>
      <item>, OIB 46830600751</item>
      <item>, OIB 99467758764</item>
      <item>, OIB 15363604813</item>
      <item>, OIB 35754508254</item>
      <item>, OIB 39157666333</item>
      <item>, OIB 72348426200</item>
      <item>, OIB 81793146560</item>
      <item>, OIB 26702280390</item>
      <item>, OIB 22940012051</item>
      <item>, OIB 61296146737</item>
      <item>, OIB 29524210204</item>
      <item>, OIB 85821130368</item>
      <item>, OIB 68419124305</item>
      <item>, OIB 40457591383</item>
      <item>, OIB 29955634590</item>
      <item>, OIB 41122391100</item>
      <item>, OIB 59369087232</item>
      <item>, OIB 96816863360</item>
      <item>, OIB 97059868731</item>
      <item>, OIB 23359164583</item>
      <item>, OIB 83429785183</item>
      <item>, OIB 16536095427</item>
      <item>, OIB 96887244333</item>
      <item>, OIB 53994275676</item>
      <item>, OIB 70752453049</item>
      <item>, OIB 77895024069</item>
      <item>, OIB 09191580513</item>
      <item>, OIB 55525619967</item>
      <item>, OIB 38577928372</item>
      <item>, OIB 93225891495</item>
      <item>, OIB 72730052968</item>
      <item>, OIB 60033582626</item>
      <item>, OIB 48351740621</item>
      <item>, OIB 26187994862</item>
    </izvorni_sadrzaj>
    <derivirana_varijabla naziv="DomainObject.Predmet.SudioniciListNazivOIB_1">
      <item>, OIB 88679107711</item>
      <item>, OIB 88679107711</item>
      <item>, OIB 32247795989</item>
      <item>, OIB 67112824191</item>
      <item>, OIB 76689754975</item>
      <item>, OIB 32247795989</item>
      <item>, OIB 64546066176</item>
      <item>, OIB 14078043281</item>
      <item>, OIB 68699724742</item>
      <item>, OIB 07188635273</item>
      <item>, OIB 81141977738</item>
      <item>, OIB 63498750379</item>
      <item>, OIB 09517317411</item>
      <item>, OIB 98942302111</item>
      <item>, OIB 27086065829</item>
      <item>, OIB 55721990887</item>
      <item>, OIB 82868069039</item>
      <item>, OIB 67112824191</item>
      <item>, OIB 34813532445</item>
      <item>, OIB 69326397242</item>
      <item>, OIB 08227096233</item>
      <item>, OIB 71221608291</item>
      <item>, OIB 27471262195</item>
      <item>, OIB 37938922389</item>
      <item>, OIB 85127306373</item>
      <item>, OIB 00365099972</item>
      <item>, OIB 71855290129</item>
      <item>, OIB 91931336455</item>
      <item>, OIB 78043520516</item>
      <item>, OIB 16457179668</item>
      <item>, OIB 76399409042</item>
      <item>, OIB 52846567786</item>
      <item>, OIB 11548277852</item>
      <item>, OIB 32247795989</item>
      <item>, OIB 85053522203</item>
      <item>, OIB 96658402770</item>
      <item>, OIB 25029423812</item>
      <item>, OIB 58685832104</item>
      <item>, OIB 98008125662</item>
      <item>, OIB 21056005908</item>
      <item>, OIB 56842995878</item>
      <item>, OIB 69693144506</item>
      <item>, OIB 91011276153</item>
      <item>, OIB 81685682389</item>
      <item>, OIB 30200167923</item>
      <item>, OIB 31234996315</item>
      <item>, OIB 75297532041</item>
      <item>, OIB 18928523252</item>
      <item>, OIB 36844439304</item>
      <item>, OIB 18683136487</item>
      <item>, OIB 87939104217</item>
      <item>, OIB 14036333877</item>
      <item>, OIB 09337297267</item>
      <item>, OIB 41387373932</item>
      <item>, OIB 23673585807</item>
      <item>, OIB 64141164422</item>
      <item>, OIB 26187994862</item>
      <item>, OIB 90034071582</item>
      <item>, OIB 91658541446</item>
      <item>, OIB 79948849024</item>
      <item>, OIB 31697259786</item>
      <item>, OIB 76048963150</item>
      <item>, OIB 36844439304</item>
      <item>, OIB 46382522119</item>
      <item>, OIB 74210066591</item>
      <item>, OIB 03666747905</item>
      <item>, OIB 46830600751</item>
      <item>, OIB 99467758764</item>
      <item>, OIB 15363604813</item>
      <item>, OIB 35754508254</item>
      <item>, OIB 39157666333</item>
      <item>, OIB 72348426200</item>
      <item>, OIB 81793146560</item>
      <item>, OIB 26702280390</item>
      <item>, OIB 22940012051</item>
      <item>, OIB 61296146737</item>
      <item>, OIB 29524210204</item>
      <item>, OIB 85821130368</item>
      <item>, OIB 68419124305</item>
      <item>, OIB 40457591383</item>
      <item>, OIB 29955634590</item>
      <item>, OIB 41122391100</item>
      <item>, OIB 59369087232</item>
      <item>, OIB 96816863360</item>
      <item>, OIB 97059868731</item>
      <item>, OIB 23359164583</item>
      <item>, OIB 83429785183</item>
      <item>, OIB 16536095427</item>
      <item>, OIB 96887244333</item>
      <item>, OIB 53994275676</item>
      <item>, OIB 70752453049</item>
      <item>, OIB 77895024069</item>
      <item>, OIB 09191580513</item>
      <item>, OIB 55525619967</item>
      <item>, OIB 38577928372</item>
      <item>, OIB 93225891495</item>
      <item>, OIB 72730052968</item>
      <item>, OIB 60033582626</item>
      <item>, OIB 48351740621</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19. listopada 2016.</izvorni_sadrzaj>
    <derivirana_varijabla naziv="DomainObject.PredzadnjaOdlukaIzPredmeta.DatumDonosenjaOdluke_1">19. listopada 2016.</derivirana_varijabla>
  </DomainObject.PredzadnjaOdlukaIzPredmeta.DatumDonosenjaOdluke>
  <DomainObject.PredzadnjaOdlukaIzPredmeta.Oznaka>
    <izvorni_sadrzaj>St-48/2009-424</izvorni_sadrzaj>
    <derivirana_varijabla naziv="DomainObject.PredzadnjaOdlukaIzPredmeta.Oznaka_1">St-48/2009-424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7F73A4-C493-4003-ADD2-5DB7F8DD3D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190</properties:Words>
  <properties:Characters>886</properties:Characters>
  <properties:Lines>39</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2019-02-20T12:05:00Z</dcterms:created>
  <dc:creator>pbacic</dc:creator>
  <cp:lastModifiedBy>Paško Bačić</cp:lastModifiedBy>
  <cp:lastPrinted>2019-01-23T11:28:00Z</cp:lastPrinted>
  <dcterms:modified xmlns:xsi="http://www.w3.org/2001/XMLSchema-instance" xsi:type="dcterms:W3CDTF">2019-02-20T12:36:00Z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odgoda skupštine vjerovnika.docx)</vt:lpwstr>
  </prop:property>
  <prop:property name="CC_coloring" pid="4" fmtid="{D5CDD505-2E9C-101B-9397-08002B2CF9AE}">
    <vt:bool>false</vt:bool>
  </prop:property>
  <prop:property name="BrojStranica" pid="5" fmtid="{D5CDD505-2E9C-101B-9397-08002B2CF9AE}">
    <vt:i4>1</vt:i4>
  </prop:property>
</prop:Properties>
</file>