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98a198e" w14:paraId="98a198e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19</w:t>
      </w:r>
      <w:r w:rsidR="005A2538" w:rsidRPr="00361DEF">
        <w:t xml:space="preserve"> St-</w:t>
      </w:r>
      <w:r w:rsidR="00901A1A">
        <w:t>980</w:t>
      </w:r>
      <w:r w:rsidR="001F248F" w:rsidRPr="00361DEF">
        <w:t>/201</w:t>
      </w:r>
      <w:r w:rsidR="00A4743F" w:rsidRPr="00361DEF">
        <w:t>8</w:t>
      </w:r>
      <w:r w:rsidR="001F248F" w:rsidRPr="00361DEF">
        <w:t>-3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907183">
        <w:t>vački sud u Osijeku,  po sudskoj</w:t>
      </w:r>
      <w:r w:rsidRPr="00D7388E">
        <w:t xml:space="preserve"> savjetni</w:t>
      </w:r>
      <w:r w:rsidR="00907183">
        <w:t>ci</w:t>
      </w:r>
      <w:r w:rsidRPr="00D7388E">
        <w:t xml:space="preserve"> Marini Ljubičić Knežević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Jagera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901A1A">
        <w:t xml:space="preserve">SRIJEMSKA KAPLJICA d.o.o. </w:t>
      </w:r>
      <w:r w:rsidR="00B05FE1">
        <w:t>za</w:t>
      </w:r>
      <w:r w:rsidR="00901A1A">
        <w:t xml:space="preserve"> proizvodnju i</w:t>
      </w:r>
      <w:r w:rsidR="0001088C">
        <w:t xml:space="preserve"> </w:t>
      </w:r>
      <w:r w:rsidR="00B05FE1">
        <w:t>usluge</w:t>
      </w:r>
      <w:r w:rsidR="00361DEF">
        <w:t>,</w:t>
      </w:r>
      <w:r w:rsidR="002B40D7">
        <w:t xml:space="preserve"> </w:t>
      </w:r>
      <w:r>
        <w:t xml:space="preserve">MBS: </w:t>
      </w:r>
      <w:r w:rsidR="0001088C">
        <w:t>030</w:t>
      </w:r>
      <w:r w:rsidR="00901A1A">
        <w:t>076635</w:t>
      </w:r>
      <w:r>
        <w:t xml:space="preserve">, OIB: </w:t>
      </w:r>
      <w:r w:rsidR="00901A1A">
        <w:t>24589609873</w:t>
      </w:r>
      <w:r w:rsidR="00B05FE1">
        <w:t>,</w:t>
      </w:r>
      <w:r>
        <w:t xml:space="preserve"> </w:t>
      </w:r>
      <w:r w:rsidR="00901A1A">
        <w:t>Šarengrad, S. Radića 92</w:t>
      </w:r>
      <w:r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E43E9A">
        <w:t>11</w:t>
      </w:r>
      <w:r w:rsidR="0001088C">
        <w:t>. srpnja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8D603F">
        <w:t>SRIJEMSKA KAPLJICA d.o.o. za proizvodnju i usluge, MBS: 030076635, OIB: 24589609873, Šarengrad, S. Radića 92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8D603F">
        <w:t>68.151,68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0B55D8">
        <w:t>980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E43E9A">
        <w:t>11</w:t>
      </w:r>
      <w:r w:rsidR="00361DEF">
        <w:t xml:space="preserve">. </w:t>
      </w:r>
      <w:r w:rsidR="0001088C">
        <w:t>srpn</w:t>
      </w:r>
      <w:r w:rsidR="00361DEF">
        <w:t>ja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01088C">
        <w:t>2</w:t>
      </w:r>
      <w:r w:rsidR="00E43E9A">
        <w:t>4</w:t>
      </w:r>
      <w:r w:rsidR="00361DEF">
        <w:t>/</w:t>
      </w:r>
      <w:r w:rsidR="00AE0BF7">
        <w:t>8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7B0" w:rsidP="00D95CE2" w:rsidR="003947B0">
      <w:r>
        <w:separator/>
      </w:r>
    </w:p>
  </w:endnote>
  <w:endnote w:id="0" w:type="continuationSeparator">
    <w:p w:rsidRDefault="003947B0" w:rsidP="00D95CE2" w:rsidR="003947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7B0" w:rsidP="00D95CE2" w:rsidR="003947B0">
      <w:r>
        <w:separator/>
      </w:r>
    </w:p>
  </w:footnote>
  <w:footnote w:id="0" w:type="continuationSeparator">
    <w:p w:rsidRDefault="003947B0" w:rsidP="00D95CE2" w:rsidR="003947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088C"/>
    <w:rsid w:val="00013E7C"/>
    <w:rsid w:val="0001419A"/>
    <w:rsid w:val="000179A4"/>
    <w:rsid w:val="000A15DB"/>
    <w:rsid w:val="000B425A"/>
    <w:rsid w:val="000B55D8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550DA"/>
    <w:rsid w:val="00155D4E"/>
    <w:rsid w:val="00156BC5"/>
    <w:rsid w:val="001716CD"/>
    <w:rsid w:val="00173293"/>
    <w:rsid w:val="00190F3D"/>
    <w:rsid w:val="001921EC"/>
    <w:rsid w:val="001C29A0"/>
    <w:rsid w:val="001C5C4D"/>
    <w:rsid w:val="001D7DC0"/>
    <w:rsid w:val="001E1494"/>
    <w:rsid w:val="001E315F"/>
    <w:rsid w:val="001F248F"/>
    <w:rsid w:val="001F3355"/>
    <w:rsid w:val="001F4081"/>
    <w:rsid w:val="00251B38"/>
    <w:rsid w:val="002555BE"/>
    <w:rsid w:val="00261A38"/>
    <w:rsid w:val="00274EC6"/>
    <w:rsid w:val="00284443"/>
    <w:rsid w:val="002A0EEC"/>
    <w:rsid w:val="002A5E1C"/>
    <w:rsid w:val="002B40D7"/>
    <w:rsid w:val="003110DD"/>
    <w:rsid w:val="00344B0E"/>
    <w:rsid w:val="003508F9"/>
    <w:rsid w:val="003523FD"/>
    <w:rsid w:val="00361BFF"/>
    <w:rsid w:val="00361DEF"/>
    <w:rsid w:val="00364538"/>
    <w:rsid w:val="00364EB7"/>
    <w:rsid w:val="0037698F"/>
    <w:rsid w:val="003858E9"/>
    <w:rsid w:val="003865F5"/>
    <w:rsid w:val="00387E05"/>
    <w:rsid w:val="003908EC"/>
    <w:rsid w:val="003947B0"/>
    <w:rsid w:val="003A77B8"/>
    <w:rsid w:val="003D7115"/>
    <w:rsid w:val="003E4468"/>
    <w:rsid w:val="003F4A82"/>
    <w:rsid w:val="00400D51"/>
    <w:rsid w:val="004049C3"/>
    <w:rsid w:val="00461804"/>
    <w:rsid w:val="00463C3F"/>
    <w:rsid w:val="00473891"/>
    <w:rsid w:val="00495E49"/>
    <w:rsid w:val="004A5B00"/>
    <w:rsid w:val="004C18BC"/>
    <w:rsid w:val="00502A74"/>
    <w:rsid w:val="005225A9"/>
    <w:rsid w:val="005260B0"/>
    <w:rsid w:val="00532380"/>
    <w:rsid w:val="0053313D"/>
    <w:rsid w:val="005334A7"/>
    <w:rsid w:val="00542B36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16E68"/>
    <w:rsid w:val="00630400"/>
    <w:rsid w:val="006320D2"/>
    <w:rsid w:val="00632DEA"/>
    <w:rsid w:val="006414F4"/>
    <w:rsid w:val="00641FC6"/>
    <w:rsid w:val="00655FB6"/>
    <w:rsid w:val="00667351"/>
    <w:rsid w:val="006737B3"/>
    <w:rsid w:val="00681766"/>
    <w:rsid w:val="00692719"/>
    <w:rsid w:val="00696430"/>
    <w:rsid w:val="006A00E3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7E443F"/>
    <w:rsid w:val="008169C7"/>
    <w:rsid w:val="00820EAB"/>
    <w:rsid w:val="008241A3"/>
    <w:rsid w:val="008365B6"/>
    <w:rsid w:val="008415A7"/>
    <w:rsid w:val="00850ECF"/>
    <w:rsid w:val="008669FB"/>
    <w:rsid w:val="00883522"/>
    <w:rsid w:val="00890BD5"/>
    <w:rsid w:val="008912F6"/>
    <w:rsid w:val="008964A5"/>
    <w:rsid w:val="008D1548"/>
    <w:rsid w:val="008D603F"/>
    <w:rsid w:val="008D7FA0"/>
    <w:rsid w:val="00901A1A"/>
    <w:rsid w:val="00907183"/>
    <w:rsid w:val="0090773D"/>
    <w:rsid w:val="009158AC"/>
    <w:rsid w:val="00927558"/>
    <w:rsid w:val="00947F82"/>
    <w:rsid w:val="00964596"/>
    <w:rsid w:val="0098188E"/>
    <w:rsid w:val="009905DF"/>
    <w:rsid w:val="00995FB2"/>
    <w:rsid w:val="009C4D46"/>
    <w:rsid w:val="00A01CFE"/>
    <w:rsid w:val="00A04818"/>
    <w:rsid w:val="00A15B34"/>
    <w:rsid w:val="00A324F9"/>
    <w:rsid w:val="00A4743F"/>
    <w:rsid w:val="00A7514A"/>
    <w:rsid w:val="00A87DC1"/>
    <w:rsid w:val="00A91681"/>
    <w:rsid w:val="00A958D2"/>
    <w:rsid w:val="00AB536E"/>
    <w:rsid w:val="00AD67F8"/>
    <w:rsid w:val="00AE0BF7"/>
    <w:rsid w:val="00B05FE1"/>
    <w:rsid w:val="00B153E2"/>
    <w:rsid w:val="00B6125C"/>
    <w:rsid w:val="00B81691"/>
    <w:rsid w:val="00B81BF6"/>
    <w:rsid w:val="00BE2F48"/>
    <w:rsid w:val="00C05BEE"/>
    <w:rsid w:val="00C13E72"/>
    <w:rsid w:val="00C15152"/>
    <w:rsid w:val="00C17CEB"/>
    <w:rsid w:val="00C17F80"/>
    <w:rsid w:val="00C24C2D"/>
    <w:rsid w:val="00C3258D"/>
    <w:rsid w:val="00C360A1"/>
    <w:rsid w:val="00C5174F"/>
    <w:rsid w:val="00C52573"/>
    <w:rsid w:val="00C657DA"/>
    <w:rsid w:val="00C66997"/>
    <w:rsid w:val="00C70A82"/>
    <w:rsid w:val="00C75664"/>
    <w:rsid w:val="00C82963"/>
    <w:rsid w:val="00C83064"/>
    <w:rsid w:val="00C94529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391B"/>
    <w:rsid w:val="00D747A3"/>
    <w:rsid w:val="00D87EF8"/>
    <w:rsid w:val="00D95CE2"/>
    <w:rsid w:val="00DE3E05"/>
    <w:rsid w:val="00DF2CDA"/>
    <w:rsid w:val="00E42342"/>
    <w:rsid w:val="00E43E9A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57A94"/>
    <w:rsid w:val="00F6107B"/>
    <w:rsid w:val="00F7030E"/>
    <w:rsid w:val="00F8027B"/>
    <w:rsid w:val="00FA01DD"/>
    <w:rsid w:val="00FA5DC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3E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3E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3E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3E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3E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3E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E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3E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3E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3E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St-980/2018</izvorni_sadrzaj>
    <derivirana_varijabla naziv="DomainObject.Predmet.OznakaBroj_1">St-980/2018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SRIJEMSKA KAPLJICA d.o.o. za proizvodnju i usluge</izvorni_sadrzaj>
    <derivirana_varijabla naziv="DomainObject.Predmet.ProtustrankaFormated_1">  SRIJEMSKA KAPLJICA d.o.o. za proizvodnju i usluge</derivirana_varijabla>
  </DomainObject.Predmet.ProtustrankaFormated>
  <DomainObject.Predmet.ProtustrankaFormatedOIB>
    <izvorni_sadrzaj>  SRIJEMSKA KAPLJICA d.o.o. za proizvodnju i usluge, OIB 24589609873</izvorni_sadrzaj>
    <derivirana_varijabla naziv="DomainObject.Predmet.ProtustrankaFormatedOIB_1">  SRIJEMSKA KAPLJICA d.o.o. za proizvodnju i usluge, OIB 24589609873</derivirana_varijabla>
  </DomainObject.Predmet.ProtustrankaFormatedOIB>
  <DomainObject.Predmet.ProtustrankaFormatedWithAdress>
    <izvorni_sadrzaj> SRIJEMSKA KAPLJICA d.o.o. za proizvodnju i usluge, S. Radića 92, 32234 Šarengrad</izvorni_sadrzaj>
    <derivirana_varijabla naziv="DomainObject.Predmet.ProtustrankaFormatedWithAdress_1"> SRIJEMSKA KAPLJICA d.o.o. za proizvodnju i usluge, S. Radića 92, 32234 Šarengrad</derivirana_varijabla>
  </DomainObject.Predmet.ProtustrankaFormatedWithAdress>
  <DomainObject.Predmet.ProtustrankaFormatedWithAdressOIB>
    <izvorni_sadrzaj> SRIJEMSKA KAPLJICA d.o.o. za proizvodnju i usluge, OIB 24589609873, S. Radića 92, 32234 Šarengrad</izvorni_sadrzaj>
    <derivirana_varijabla naziv="DomainObject.Predmet.ProtustrankaFormatedWithAdressOIB_1"> SRIJEMSKA KAPLJICA d.o.o. za proizvodnju i usluge, OIB 24589609873, S. Radića 92, 32234 Šarengrad</derivirana_varijabla>
  </DomainObject.Predmet.ProtustrankaFormatedWithAdressOIB>
  <DomainObject.Predmet.ProtustrankaWithAdress>
    <izvorni_sadrzaj>SRIJEMSKA KAPLJICA d.o.o. za proizvodnju i usluge S. Radića 92, 32234 Šarengrad</izvorni_sadrzaj>
    <derivirana_varijabla naziv="DomainObject.Predmet.ProtustrankaWithAdress_1">SRIJEMSKA KAPLJICA d.o.o. za proizvodnju i usluge S. Radića 92, 32234 Šarengrad</derivirana_varijabla>
  </DomainObject.Predmet.ProtustrankaWithAdress>
  <DomainObject.Predmet.ProtustrankaWithAdressOIB>
    <izvorni_sadrzaj>SRIJEMSKA KAPLJICA d.o.o. za proizvodnju i usluge, OIB 24589609873, S. Radića 92, 32234 Šarengrad</izvorni_sadrzaj>
    <derivirana_varijabla naziv="DomainObject.Predmet.ProtustrankaWithAdressOIB_1">SRIJEMSKA KAPLJICA d.o.o. za proizvodnju i usluge, OIB 24589609873, S. Radića 92, 32234 Šarengrad</derivirana_varijabla>
  </DomainObject.Predmet.ProtustrankaWithAdressOIB>
  <DomainObject.Predmet.ProtustrankaNazivFormated>
    <izvorni_sadrzaj>SRIJEMSKA KAPLJICA d.o.o. za proizvodnju i usluge</izvorni_sadrzaj>
    <derivirana_varijabla naziv="DomainObject.Predmet.ProtustrankaNazivFormated_1">SRIJEMSKA KAPLJICA d.o.o. za proizvodnju i usluge</derivirana_varijabla>
  </DomainObject.Predmet.ProtustrankaNazivFormated>
  <DomainObject.Predmet.ProtustrankaNazivFormatedOIB>
    <izvorni_sadrzaj>SRIJEMSKA KAPLJICA d.o.o. za proizvodnju i usluge, OIB 24589609873</izvorni_sadrzaj>
    <derivirana_varijabla naziv="DomainObject.Predmet.ProtustrankaNazivFormatedOIB_1">SRIJEMSKA KAPLJICA d.o.o. za proizvodnju i usluge, OIB 24589609873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SRIJEMSKA KAPLJICA d.o.o. za proizvodnju i usluge</item>
    </izvorni_sadrzaj>
    <derivirana_varijabla naziv="DomainObject.Predmet.ProtuStrankaListFormated_1">
      <item>SRIJEMSKA KAPLJICA d.o.o. za proizvodnju i usluge</item>
    </derivirana_varijabla>
  </DomainObject.Predmet.ProtuStrankaListFormated>
  <DomainObject.Predmet.ProtuStrankaListFormatedOIB>
    <izvorni_sadrzaj>
      <item>SRIJEMSKA KAPLJICA d.o.o. za proizvodnju i usluge, OIB 24589609873</item>
    </izvorni_sadrzaj>
    <derivirana_varijabla naziv="DomainObject.Predmet.ProtuStrankaListFormatedOIB_1">
      <item>SRIJEMSKA KAPLJICA d.o.o. za proizvodnju i usluge, OIB 24589609873</item>
    </derivirana_varijabla>
  </DomainObject.Predmet.ProtuStrankaListFormatedOIB>
  <DomainObject.Predmet.ProtuStrankaListFormatedWithAdress>
    <izvorni_sadrzaj>
      <item>SRIJEMSKA KAPLJICA d.o.o. za proizvodnju i usluge, S. Radića 92, 32234 Šarengrad</item>
    </izvorni_sadrzaj>
    <derivirana_varijabla naziv="DomainObject.Predmet.ProtuStrankaListFormatedWithAdress_1">
      <item>SRIJEMSKA KAPLJICA d.o.o. za proizvodnju i usluge, S. Radića 92, 32234 Šarengrad</item>
    </derivirana_varijabla>
  </DomainObject.Predmet.ProtuStrankaListFormatedWithAdress>
  <DomainObject.Predmet.ProtuStrankaListFormatedWithAdressOIB>
    <izvorni_sadrzaj>
      <item>SRIJEMSKA KAPLJICA d.o.o. za proizvodnju i usluge, OIB 24589609873, S. Radića 92, 32234 Šarengrad</item>
    </izvorni_sadrzaj>
    <derivirana_varijabla naziv="DomainObject.Predmet.ProtuStrankaListFormatedWithAdressOIB_1">
      <item>SRIJEMSKA KAPLJICA d.o.o. za proizvodnju i usluge, OIB 24589609873, S. Radića 92, 32234 Šarengrad</item>
    </derivirana_varijabla>
  </DomainObject.Predmet.ProtuStrankaListFormatedWithAdressOIB>
  <DomainObject.Predmet.ProtuStrankaListNazivFormated>
    <izvorni_sadrzaj>
      <item>SRIJEMSKA KAPLJICA d.o.o. za proizvodnju i usluge</item>
    </izvorni_sadrzaj>
    <derivirana_varijabla naziv="DomainObject.Predmet.ProtuStrankaListNazivFormated_1">
      <item>SRIJEMSKA KAPLJICA d.o.o. za proizvodnju i usluge</item>
    </derivirana_varijabla>
  </DomainObject.Predmet.ProtuStrankaListNazivFormated>
  <DomainObject.Predmet.ProtuStrankaListNazivFormatedOIB>
    <izvorni_sadrzaj>
      <item>SRIJEMSKA KAPLJICA d.o.o. za proizvodnju i usluge, OIB 24589609873</item>
    </izvorni_sadrzaj>
    <derivirana_varijabla naziv="DomainObject.Predmet.ProtuStrankaListNazivFormatedOIB_1">
      <item>SRIJEMSKA KAPLJICA d.o.o. za proizvodnju i usluge, OIB 24589609873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SRIJEMSKA KAPLJICA d.o.o. za proizvodnju i usluge</izvorni_sadrzaj>
    <derivirana_varijabla naziv="DomainObject.Predmet.ProtustrankaIDrugi_1">SRIJEMSKA KAPLJICA 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SRIJEMSKA KAPLJICA d.o.o. za proizvodnju i usluge, OIB 24589609873, S. Radića 92, 32234 Šarengrad</izvorni_sadrzaj>
    <derivirana_varijabla naziv="DomainObject.Predmet.ProtustrankaIDrugiAdressOIB_1">SRIJEMSKA KAPLJICA d.o.o. za proizvodnju i usluge, OIB 24589609873, S. Radića 92, 32234 Šarengrad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SRIJEMSKA KAPLJICA d.o.o. za proizvodnju i usluge</item>
    </izvorni_sadrzaj>
    <derivirana_varijabla naziv="DomainObject.Predmet.SudioniciListNaziv_1">
      <item>FINA RC OSIJEK</item>
      <item>SRIJEMSKA KAPLJICA d.o.o. za proizvodnju i usluge</item>
    </derivirana_varijabla>
  </DomainObject.Predmet.SudioniciListNaziv>
  <DomainObject.Predmet.SudioniciListAdressOIB>
    <izvorni_sadrzaj>
      <item>FINA RC OSIJEK, OIB 85821130368</item>
      <item>SRIJEMSKA KAPLJICA d.o.o. za proizvodnju i usluge, OIB 24589609873, S. Radića 92,32234 Šarengrad</item>
    </izvorni_sadrzaj>
    <derivirana_varijabla naziv="DomainObject.Predmet.SudioniciListAdressOIB_1">
      <item>FINA RC OSIJEK, OIB 85821130368</item>
      <item>SRIJEMSKA KAPLJICA d.o.o. za proizvodnju i usluge, OIB 24589609873, S. Radića 92,32234 Šarengrad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24589609873</item>
    </izvorni_sadrzaj>
    <derivirana_varijabla naziv="DomainObject.Predmet.SudioniciListNazivOIB_1">
      <item>, OIB 85821130368</item>
      <item>, OIB 24589609873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4B1A0E-2875-42DB-A060-AC81804CE9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347</properties:Words>
  <properties:Characters>1892</properties:Characters>
  <properties:Lines>52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2018-07-09T09:14:00Z</dcterms:created>
  <dc:creator>Snježana Andrijanić</dc:creator>
  <cp:lastModifiedBy>Renata Horvat</cp:lastModifiedBy>
  <cp:lastPrinted>2018-06-28T05:37:00Z</cp:lastPrinted>
  <dcterms:modified xmlns:xsi="http://www.w3.org/2001/XMLSchema-instance" xsi:type="dcterms:W3CDTF">2018-07-11T09:20:00Z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(St-980-18 - oglas SRIJEMSKA KAPLJICA RC 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