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832cd" w14:paraId="16832cd" w:rsidRDefault="005179E5" w:rsidP="005179E5" w:rsidR="005179E5">
      <w:pPr>
        <w:spacing w:after="0"/>
        <w:ind w:left="5664"/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 xml:space="preserve">         Poslovni broj: 4 St-418/16-11</w:t>
      </w:r>
    </w:p>
    <w:p w:rsidRDefault="005179E5" w:rsidP="005179E5" w:rsidR="005179E5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  <w:bCs/>
        </w:rPr>
        <w:tab/>
      </w:r>
    </w:p>
    <w:p w:rsidRDefault="005179E5" w:rsidP="005179E5" w:rsidR="005179E5">
      <w:pPr>
        <w:spacing w:after="0"/>
        <w:rPr>
          <w:rFonts w:cs="Times New Roman"/>
        </w:rPr>
      </w:pPr>
    </w:p>
    <w:p w:rsidRDefault="005179E5" w:rsidP="005179E5" w:rsidR="005179E5">
      <w:pPr>
        <w:spacing w:after="0"/>
        <w:ind w:firstLine="720"/>
        <w:rPr>
          <w:rFonts w:cs="Times New Roman"/>
          <w:b/>
        </w:rPr>
      </w:pPr>
    </w:p>
    <w:p w:rsidRDefault="005179E5" w:rsidP="005179E5" w:rsidR="005179E5">
      <w:pPr>
        <w:spacing w:after="0"/>
        <w:ind w:firstLine="720"/>
        <w:rPr>
          <w:rFonts w:cs="Times New Roman"/>
          <w:b/>
        </w:rPr>
      </w:pPr>
    </w:p>
    <w:p w:rsidRDefault="005179E5" w:rsidP="005179E5" w:rsidR="005179E5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5179E5" w:rsidP="005179E5" w:rsidR="005179E5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5179E5" w:rsidP="005179E5" w:rsidR="005179E5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5179E5" w:rsidP="005179E5" w:rsidR="005179E5">
      <w:pPr>
        <w:spacing w:after="0"/>
        <w:jc w:val="both"/>
        <w:rPr>
          <w:rFonts w:cs="Times New Roman"/>
          <w:lang w:val="pt-BR"/>
        </w:rPr>
      </w:pPr>
    </w:p>
    <w:p w:rsidRDefault="005179E5" w:rsidP="005179E5" w:rsidR="005179E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5179E5" w:rsidP="005179E5" w:rsidR="005179E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5179E5" w:rsidP="005179E5" w:rsidR="005179E5">
      <w:pPr>
        <w:spacing w:after="0"/>
        <w:jc w:val="both"/>
        <w:rPr>
          <w:rFonts w:cs="Times New Roman"/>
        </w:rPr>
      </w:pPr>
    </w:p>
    <w:p w:rsidRDefault="005179E5" w:rsidP="005179E5" w:rsidR="005179E5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Cs w:val="24"/>
        </w:rPr>
        <w:t>R J E Š E NJ E</w:t>
      </w:r>
    </w:p>
    <w:p w:rsidRDefault="005179E5" w:rsidP="005179E5" w:rsidR="005179E5">
      <w:pPr>
        <w:spacing w:after="0"/>
        <w:rPr>
          <w:szCs w:val="22"/>
          <w:lang w:eastAsia="hr-HR"/>
        </w:rPr>
      </w:pPr>
    </w:p>
    <w:p w:rsidRDefault="005179E5" w:rsidP="005179E5" w:rsidR="005179E5">
      <w:pPr>
        <w:spacing w:after="0"/>
        <w:jc w:val="both"/>
        <w:rPr>
          <w:rFonts w:cs="Times New Roman"/>
        </w:rPr>
      </w:pPr>
    </w:p>
    <w:p w:rsidRDefault="005179E5" w:rsidP="005179E5" w:rsidR="005179E5">
      <w:pPr>
        <w:tabs>
          <w:tab w:pos="516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>, kao stečajnom sucu, u stečajnom predmetu povodom prijedloga podnositelja FINA, RC Zagreb, Podružnica Varaždin, A. Cesarca 2, OIB: 85821130368, za pokretanje stečajnog postupka nad dužnikom HOMO VOLENS j.d.o.o. , OIB: 57290684727, Križevci, Ulica kralja Tomislava 10, dana 11. siječnja 2017.</w:t>
      </w:r>
    </w:p>
    <w:p w:rsidRDefault="005179E5" w:rsidP="005179E5" w:rsidR="005179E5">
      <w:pPr>
        <w:tabs>
          <w:tab w:pos="516" w:val="left"/>
        </w:tabs>
        <w:spacing w:after="0"/>
        <w:jc w:val="both"/>
        <w:rPr>
          <w:rFonts w:cs="Times New Roman"/>
        </w:rPr>
      </w:pPr>
    </w:p>
    <w:p w:rsidRDefault="005179E5" w:rsidP="005179E5" w:rsidR="005179E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i o    j e</w:t>
      </w:r>
    </w:p>
    <w:p w:rsidRDefault="005179E5" w:rsidP="005179E5" w:rsidR="005179E5">
      <w:pPr>
        <w:spacing w:after="0"/>
        <w:jc w:val="both"/>
        <w:rPr>
          <w:rFonts w:cs="Times New Roman"/>
        </w:rPr>
      </w:pPr>
    </w:p>
    <w:p w:rsidRDefault="005179E5" w:rsidP="005179E5" w:rsidR="005179E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1. Pozivaju se osobe koje imaju pravni interes za provedbom stečajnog postupka nad dužnikom HOMO VOLENS j.d.o.o. , OIB: 57290684727, Križevci, Ulica kralja Tomislava 10, da u roku od 15 dana od dana objave oglasa na mrežnoj stranici e-Oglasna ploča suda na žiro-račun ovog suda otvoren kod Hrvatske poštanske banke broj: HR4023900011300002754, p</w:t>
      </w:r>
      <w:r>
        <w:rPr>
          <w:rStyle w:val="Naglaeno"/>
          <w:rFonts w:cs="Times New Roman"/>
          <w:b w:val="false"/>
          <w:color w:val="000000"/>
        </w:rPr>
        <w:t>oziv na broj odobrenja</w:t>
      </w:r>
      <w:r>
        <w:rPr>
          <w:rStyle w:val="Naglaeno"/>
          <w:rFonts w:cs="Times New Roman"/>
          <w:color w:val="000000"/>
        </w:rPr>
        <w:t>:</w:t>
      </w:r>
      <w:r>
        <w:rPr>
          <w:rFonts w:cs="Times New Roman"/>
          <w:color w:val="000000"/>
        </w:rPr>
        <w:t xml:space="preserve">  </w:t>
      </w:r>
      <w:r>
        <w:rPr>
          <w:rFonts w:cs="Times New Roman"/>
        </w:rPr>
        <w:t>22041816, iznos od 8.000,00 kn na ime predujmljivanja troškova prethodnog i otvorenog stečajnog postupka.</w:t>
      </w:r>
    </w:p>
    <w:p w:rsidRDefault="005179E5" w:rsidP="005179E5" w:rsidR="005179E5">
      <w:pPr>
        <w:spacing w:after="0"/>
        <w:jc w:val="both"/>
        <w:rPr>
          <w:rFonts w:cs="Times New Roman"/>
        </w:rPr>
      </w:pPr>
    </w:p>
    <w:p w:rsidRDefault="005179E5" w:rsidP="005179E5" w:rsidR="005179E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5179E5" w:rsidP="005179E5" w:rsidR="005179E5">
      <w:pPr>
        <w:spacing w:after="0"/>
        <w:ind w:firstLine="708"/>
        <w:jc w:val="both"/>
        <w:rPr>
          <w:rFonts w:cs="Times New Roman"/>
        </w:rPr>
      </w:pPr>
    </w:p>
    <w:p w:rsidRDefault="005179E5" w:rsidP="005179E5" w:rsidR="005179E5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11. siječnja 2017.</w:t>
      </w:r>
    </w:p>
    <w:p w:rsidRDefault="005179E5" w:rsidP="005179E5" w:rsidR="005179E5">
      <w:pPr>
        <w:spacing w:after="0"/>
        <w:jc w:val="center"/>
        <w:rPr>
          <w:rFonts w:cs="Times New Roman"/>
        </w:rPr>
      </w:pPr>
    </w:p>
    <w:p w:rsidRDefault="005179E5" w:rsidP="005179E5" w:rsidR="005179E5">
      <w:pPr>
        <w:spacing w:after="0"/>
        <w:jc w:val="center"/>
        <w:rPr>
          <w:rFonts w:cs="Times New Roman"/>
        </w:rPr>
      </w:pPr>
    </w:p>
    <w:p w:rsidRDefault="005179E5" w:rsidP="005179E5" w:rsidR="005179E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5179E5" w:rsidP="005179E5" w:rsidR="005179E5">
      <w:pPr>
        <w:spacing w:after="0"/>
        <w:jc w:val="both"/>
        <w:rPr>
          <w:rFonts w:cs="Times New Roman"/>
        </w:rPr>
      </w:pPr>
    </w:p>
    <w:p w:rsidRDefault="005179E5" w:rsidP="005179E5" w:rsidR="005179E5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 Iris Hatvalić </w:t>
      </w:r>
      <w:proofErr w:type="spellStart"/>
      <w:r>
        <w:rPr>
          <w:rFonts w:cs="Times New Roman"/>
        </w:rPr>
        <w:t>Nemec</w:t>
      </w:r>
      <w:proofErr w:type="spellEnd"/>
    </w:p>
    <w:p w:rsidRDefault="005179E5" w:rsidP="005179E5" w:rsidR="005179E5">
      <w:pPr>
        <w:spacing w:after="0"/>
        <w:jc w:val="both"/>
        <w:rPr>
          <w:rFonts w:cs="Times New Roman"/>
        </w:rPr>
      </w:pPr>
    </w:p>
    <w:p w:rsidRDefault="005179E5" w:rsidP="005179E5" w:rsidR="005179E5">
      <w:pPr>
        <w:spacing w:after="0"/>
        <w:jc w:val="both"/>
        <w:rPr>
          <w:rFonts w:cs="Times New Roman"/>
        </w:rPr>
      </w:pPr>
    </w:p>
    <w:p w:rsidRDefault="005179E5" w:rsidP="005179E5" w:rsidR="005179E5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5179E5" w:rsidP="005179E5" w:rsidR="005179E5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5179E5" w:rsidP="005179E5" w:rsidR="005179E5">
      <w:pPr>
        <w:spacing w:after="0"/>
        <w:jc w:val="both"/>
        <w:rPr>
          <w:rFonts w:cs="Times New Roman"/>
        </w:rPr>
      </w:pPr>
    </w:p>
    <w:p w:rsidRDefault="005179E5" w:rsidP="005179E5" w:rsidR="005179E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5179E5" w:rsidP="005179E5" w:rsidR="005179E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5179E5">
        <w:rPr>
          <w:rFonts w:cs="Times New Roman"/>
        </w:rPr>
        <w:t>e-oglasna ploča suda</w:t>
      </w:r>
    </w:p>
    <w:sectPr w:rsidSect="0032366B" w:rsidR="005179E5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179E5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763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St-418/2016-11</izvorni_sadrzaj>
    <derivirana_varijabla naziv="DomainObject.Oznaka_1">St-418/2016-11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St-418/2016</izvorni_sadrzaj>
    <derivirana_varijabla naziv="DomainObject.Predmet.OznakaBroj_1">St-418/2016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HOMO VOLENS jednostavno društvo s ograničenom odgovornošću za usluge zastupanog po punomoćniku Kristina Schoplocher-Mickovski</izvorni_sadrzaj>
    <derivirana_varijabla naziv="DomainObject.Predmet.ProtustrankaFormated_1">  HOMO VOLENS jednostavno društvo s ograničenom odgovornošću za usluge zastupanog po punomoćniku Kristina Schoplocher-Mickovski</derivirana_varijabla>
  </DomainObject.Predmet.ProtustrankaFormated>
  <DomainObject.Predmet.ProtustrankaFormatedOIB>
    <izvorni_sadrzaj>  HOMO VOLENS jednostavno društvo s ograničenom odgovornošću za usluge, OIB 57290684727 zastupanog po punomoćniku Kristina Schoplocher-Mickovski</izvorni_sadrzaj>
    <derivirana_varijabla naziv="DomainObject.Predmet.ProtustrankaFormatedOIB_1">  HOMO VOLENS jednostavno društvo s ograničenom odgovornošću za usluge, OIB 57290684727 zastupanog po punomoćniku Kristina Schoplocher-Mickovski</derivirana_varijabla>
  </DomainObject.Predmet.ProtustrankaFormatedOIB>
  <DomainObject.Predmet.ProtustrankaFormatedWithAdress>
    <izvorni_sadrzaj> HOMO VOLENS jednostavno društvo s ograničenom odgovornošću za usluge, Ulica kralja Tomislava 10, 48260 Križevci zastupanog po punomoćniku Kristina Schoplocher-Mickovski</izvorni_sadrzaj>
    <derivirana_varijabla naziv="DomainObject.Predmet.ProtustrankaFormatedWithAdress_1"> HOMO VOLENS jednostavno društvo s ograničenom odgovornošću za usluge, Ulica kralja Tomislava 10, 48260 Križevci zastupanog po punomoćniku Kristina Schoplocher-Mickovski</derivirana_varijabla>
  </DomainObject.Predmet.ProtustrankaFormatedWithAdress>
  <DomainObject.Predmet.ProtustrankaFormatedWithAdressOIB>
    <izvorni_sadrzaj> HOMO VOLENS jednostavno društvo s ograničenom odgovornošću za usluge, OIB 57290684727, Ulica kralja Tomislava 10, 48260 Križevci zastupanog po punomoćniku Kristina Schoplocher-Mickovski</izvorni_sadrzaj>
    <derivirana_varijabla naziv="DomainObject.Predmet.ProtustrankaFormatedWithAdressOIB_1"> HOMO VOLENS jednostavno društvo s ograničenom odgovornošću za usluge, OIB 57290684727, Ulica kralja Tomislava 10, 48260 Križevci zastupanog po punomoćniku Kristina Schoplocher-Mickovski</derivirana_varijabla>
  </DomainObject.Predmet.ProtustrankaFormatedWithAdressOIB>
  <DomainObject.Predmet.ProtustrankaWithAdress>
    <izvorni_sadrzaj>HOMO VOLENS jednostavno društvo s ograničenom odgovornošću za usluge Ulica kralja Tomislava 10, 48260 Križevci</izvorni_sadrzaj>
    <derivirana_varijabla naziv="DomainObject.Predmet.ProtustrankaWithAdress_1">HOMO VOLENS jednostavno društvo s ograničenom odgovornošću za usluge Ulica kralja Tomislava 10, 48260 Križevci</derivirana_varijabla>
  </DomainObject.Predmet.ProtustrankaWithAdress>
  <DomainObject.Predmet.ProtustrankaWithAdressOIB>
    <izvorni_sadrzaj>HOMO VOLENS jednostavno društvo s ograničenom odgovornošću za usluge, OIB 57290684727, Ulica kralja Tomislava 10, 48260 Križevci</izvorni_sadrzaj>
    <derivirana_varijabla naziv="DomainObject.Predmet.ProtustrankaWithAdressOIB_1">HOMO VOLENS jednostavno društvo s ograničenom odgovornošću za usluge, OIB 57290684727, Ulica kralja Tomislava 10, 48260 Križevci</derivirana_varijabla>
  </DomainObject.Predmet.ProtustrankaWithAdressOIB>
  <DomainObject.Predmet.ProtustrankaNazivFormated>
    <izvorni_sadrzaj>HOMO VOLENS jednostavno društvo s ograničenom odgovornošću za usluge</izvorni_sadrzaj>
    <derivirana_varijabla naziv="DomainObject.Predmet.ProtustrankaNazivFormated_1">HOMO VOLENS jednostavno društvo s ograničenom odgovornošću za usluge</derivirana_varijabla>
  </DomainObject.Predmet.ProtustrankaNazivFormated>
  <DomainObject.Predmet.ProtustrankaNazivFormatedOIB>
    <izvorni_sadrzaj>HOMO VOLENS jednostavno društvo s ograničenom odgovornošću za usluge, OIB 57290684727</izvorni_sadrzaj>
    <derivirana_varijabla naziv="DomainObject.Predmet.ProtustrankaNazivFormatedOIB_1">HOMO VOLENS jednostavno društvo s ograničenom odgovornošću za usluge, OIB 57290684727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6308.16</izvorni_sadrzaj>
    <derivirana_varijabla naziv="DomainObject.Predmet.TrenutnaVrijednost_1">6308.16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HOMO VOLENS jednostavno društvo s ograničenom odgovornošću za usluge zastupanog po punomoćniku Kristina Schoplocher-Mickovski</item>
    </izvorni_sadrzaj>
    <derivirana_varijabla naziv="DomainObject.Predmet.ProtuStrankaListFormated_1">
      <item>HOMO VOLENS jednostavno društvo s ograničenom odgovornošću za usluge zastupanog po punomoćniku Kristina Schoplocher-Mickovski</item>
    </derivirana_varijabla>
  </DomainObject.Predmet.ProtuStrankaListFormated>
  <DomainObject.Predmet.ProtuStrankaListFormatedOIB>
    <izvorni_sadrzaj>
      <item>HOMO VOLENS jednostavno društvo s ograničenom odgovornošću za usluge, OIB 57290684727 zastupanog po punomoćniku Kristina Schoplocher-Mickovski</item>
    </izvorni_sadrzaj>
    <derivirana_varijabla naziv="DomainObject.Predmet.ProtuStrankaListFormatedOIB_1">
      <item>HOMO VOLENS jednostavno društvo s ograničenom odgovornošću za usluge, OIB 57290684727 zastupanog po punomoćniku Kristina Schoplocher-Mickovski</item>
    </derivirana_varijabla>
  </DomainObject.Predmet.ProtuStrankaListFormatedOIB>
  <DomainObject.Predmet.ProtuStrankaListFormatedWithAdress>
    <izvorni_sadrzaj>
      <item>HOMO VOLENS jednostavno društvo s ograničenom odgovornošću za usluge, Ulica kralja Tomislava 10, 48260 Križevci zastupanog po punomoćniku Kristina Schoplocher-Mickovski</item>
    </izvorni_sadrzaj>
    <derivirana_varijabla naziv="DomainObject.Predmet.ProtuStrankaListFormatedWithAdress_1">
      <item>HOMO VOLENS jednostavno društvo s ograničenom odgovornošću za usluge, Ulica kralja Tomislava 10, 48260 Križevci zastupanog po punomoćniku Kristina Schoplocher-Mickovski</item>
    </derivirana_varijabla>
  </DomainObject.Predmet.ProtuStrankaListFormatedWithAdress>
  <DomainObject.Predmet.ProtuStrankaListFormatedWithAdressOIB>
    <izvorni_sadrzaj>
      <item>HOMO VOLENS jednostavno društvo s ograničenom odgovornošću za usluge, OIB 57290684727, Ulica kralja Tomislava 10, 48260 Križevci zastupanog po punomoćniku Kristina Schoplocher-Mickovski</item>
    </izvorni_sadrzaj>
    <derivirana_varijabla naziv="DomainObject.Predmet.ProtuStrankaListFormatedWithAdressOIB_1">
      <item>HOMO VOLENS jednostavno društvo s ograničenom odgovornošću za usluge, OIB 57290684727, Ulica kralja Tomislava 10, 48260 Križevci zastupanog po punomoćniku Kristina Schoplocher-Mickovski</item>
    </derivirana_varijabla>
  </DomainObject.Predmet.ProtuStrankaListFormatedWithAdressOIB>
  <DomainObject.Predmet.ProtuStrankaListNazivFormated>
    <izvorni_sadrzaj>
      <item>HOMO VOLENS jednostavno društvo s ograničenom odgovornošću za usluge</item>
    </izvorni_sadrzaj>
    <derivirana_varijabla naziv="DomainObject.Predmet.ProtuStrankaListNazivFormated_1">
      <item>HOMO VOLENS jednostavno društvo s ograničenom odgovornošću za usluge</item>
    </derivirana_varijabla>
  </DomainObject.Predmet.ProtuStrankaListNazivFormated>
  <DomainObject.Predmet.ProtuStrankaListNazivFormatedOIB>
    <izvorni_sadrzaj>
      <item>HOMO VOLENS jednostavno društvo s ograničenom odgovornošću za usluge, OIB 57290684727</item>
    </izvorni_sadrzaj>
    <derivirana_varijabla naziv="DomainObject.Predmet.ProtuStrankaListNazivFormatedOIB_1">
      <item>HOMO VOLENS jednostavno društvo s ograničenom odgovornošću za usluge, OIB 57290684727</item>
    </derivirana_varijabla>
  </DomainObject.Predmet.ProtuStrankaListNazivFormatedOIB>
  <DomainObject.Predmet.OstaliListFormated>
    <izvorni_sadrzaj>
      <item>Sudski registar</item>
      <item>Županijsko državno odvjetništvo u Varaždinu</item>
      <item>Kristina Schoplocher-Mickovski punomoćnik sudionika u postupku HOMO VOLENS jednostavno društvo s ograničenom odgovornošću za usluge</item>
    </izvorni_sadrzaj>
    <derivirana_varijabla naziv="DomainObject.Predmet.OstaliListFormated_1">
      <item>Sudski registar</item>
      <item>Županijsko državno odvjetništvo u Varaždinu</item>
      <item>Kristina Schoplocher-Mickovski punomoćnik sudionika u postupku HOMO VOLENS jednostavno društvo s ograničenom odgovornošću za usluge</item>
    </derivirana_varijabla>
  </DomainObject.Predmet.OstaliListFormated>
  <DomainObject.Predmet.OstaliListFormatedOIB>
    <izvorni_sadrzaj>
      <item>Sudski registar</item>
      <item>Županijsko državno odvjetništvo u Varaždinu</item>
      <item>Kristina Schoplocher-Mickovski, OIB 21018659121 punomoćnik sudionika u postupku HOMO VOLENS jednostavno društvo s ograničenom odgovornošću za usluge</item>
    </izvorni_sadrzaj>
    <derivirana_varijabla naziv="DomainObject.Predmet.OstaliListFormatedOIB_1">
      <item>Sudski registar</item>
      <item>Županijsko državno odvjetništvo u Varaždinu</item>
      <item>Kristina Schoplocher-Mickovski, OIB 21018659121 punomoćnik sudionika u postupku HOMO VOLENS jednostavno društvo s ograničenom odgovornošću za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Kristina Schoplocher-Mickovski, Majurec-cesta 119, 48260 Majurec punomoćnik sudionika u postupku HOMO VOLENS jednostavno društvo s ograničenom odgovornošću za usluge</item>
    </izvorni_sadrzaj>
    <derivirana_varijabla naziv="DomainObject.Predmet.OstaliListFormatedWithAdress_1">
      <item>Sudski registar</item>
      <item>Županijsko državno odvjetništvo u Varaždinu</item>
      <item>Kristina Schoplocher-Mickovski, Majurec-cesta 119, 48260 Majurec punomoćnik sudionika u postupku HOMO VOLENS jednostavno društvo s ograničenom odgovornošću za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Kristina Schoplocher-Mickovski, OIB 21018659121, Majurec-cesta 119, 48260 Majurec punomoćnik sudionika u postupku HOMO VOLENS jednostavno društvo s ograničenom odgovornošću za usluge</item>
    </izvorni_sadrzaj>
    <derivirana_varijabla naziv="DomainObject.Predmet.OstaliListFormatedWithAdressOIB_1">
      <item>Sudski registar</item>
      <item>Županijsko državno odvjetništvo u Varaždinu</item>
      <item>Kristina Schoplocher-Mickovski, OIB 21018659121, Majurec-cesta 119, 48260 Majurec punomoćnik sudionika u postupku HOMO VOLENS jednostavno društvo s ograničenom odgovornošću za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Kristina Schoplocher-Mickovski</item>
    </izvorni_sadrzaj>
    <derivirana_varijabla naziv="DomainObject.Predmet.OstaliListNazivFormated_1">
      <item>Sudski registar</item>
      <item>Županijsko državno odvjetništvo u Varaždinu</item>
      <item>Kristina Schoplocher-Mickovski</item>
    </derivirana_varijabla>
  </DomainObject.Predmet.OstaliListNazivFormated>
  <DomainObject.Predmet.OstaliListNazivFormatedOIB>
    <izvorni_sadrzaj>
      <item>Sudski registar</item>
      <item>Županijsko državno odvjetništvo u Varaždinu</item>
      <item>Kristina Schoplocher-Mickovski, OIB 21018659121</item>
    </izvorni_sadrzaj>
    <derivirana_varijabla naziv="DomainObject.Predmet.OstaliListNazivFormatedOIB_1">
      <item>Sudski registar</item>
      <item>Županijsko državno odvjetništvo u Varaždinu</item>
      <item>Kristina Schoplocher-Mickovski, OIB 21018659121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St-418/2016-11</izvorni_sadrzaj>
    <derivirana_varijabla naziv="DomainObject.PoslovniBrojDokumenta_1">St-418/2016-11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HOMO VOLENS jednostavno društvo s ograničenom odgovornošću za usluge</izvorni_sadrzaj>
    <derivirana_varijabla naziv="DomainObject.Predmet.ProtustrankaIDrugi_1">HOMO VOLENS jednostavno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HOMO VOLENS jednostavno društvo s ograničenom odgovornošću za usluge, OIB 57290684727, Ulica kralja Tomislava 10, 48260 Križevci</izvorni_sadrzaj>
    <derivirana_varijabla naziv="DomainObject.Predmet.ProtustrankaIDrugiAdressOIB_1">HOMO VOLENS jednostavno društvo s ograničenom odgovornošću za usluge, OIB 57290684727, Ulica kralja Tomislava 10,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HOMO VOLENS jednostavno društvo s ograničenom odgovornošću za usluge</item>
      <item>Sudski registar</item>
      <item>Županijsko državno odvjetništvo u Varaždinu</item>
      <item>Kristina Schoplocher-Mickovski</item>
    </izvorni_sadrzaj>
    <derivirana_varijabla naziv="DomainObject.Predmet.SudioniciListNaziv_1">
      <item>Financijska agencija</item>
      <item>HOMO VOLENS jednostavno društvo s ograničenom odgovornošću za usluge</item>
      <item>Sudski registar</item>
      <item>Županijsko državno odvjetništvo u Varaždinu</item>
      <item>Kristina Schoplocher-Mickovski</item>
    </derivirana_varijabla>
  </DomainObject.Predmet.SudioniciListNaziv>
  <DomainObject.Predmet.SudioniciListAdressOIB>
    <izvorni_sadrzaj>
      <item>Financijska agencija, OIB 85821130368, A. Cesarca 2,42000 Varaždin</item>
      <item>HOMO VOLENS jednostavno društvo s ograničenom odgovornošću za usluge, OIB 57290684727, Ulica kralja Tomislava 10,48260 Križevci</item>
      <item>Sudski registar</item>
      <item>Županijsko državno odvjetništvo u Varaždinu</item>
      <item>Kristina Schoplocher-Mickovski, OIB 21018659121, Majurec-cesta 119,48260 Majurec</item>
    </izvorni_sadrzaj>
    <derivirana_varijabla naziv="DomainObject.Predmet.SudioniciListAdressOIB_1">
      <item>Financijska agencija, OIB 85821130368, A. Cesarca 2,42000 Varaždin</item>
      <item>HOMO VOLENS jednostavno društvo s ograničenom odgovornošću za usluge, OIB 57290684727, Ulica kralja Tomislava 10,48260 Križevci</item>
      <item>Sudski registar</item>
      <item>Županijsko državno odvjetništvo u Varaždinu</item>
      <item>Kristina Schoplocher-Mickovski, OIB 21018659121, Majurec-cesta 119,48260 Majurec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442B63-7684-4B51-A768-1881844450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1219</properties:Characters>
  <properties:Lines>48</properties:Lines>
  <properties:Paragraphs>17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2017-01-11T09:41:00Z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St-418/2016-11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