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40d7" w14:paraId="e6540d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DE295B">
        <w:t>164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DE295B" w:rsidRPr="00DE295B">
        <w:t>INTER SOLIS d.o.o. za trgovinu i usluge, Zagreb, Horvaćanska 27, MBS: 080626608, OIB 16496250338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DE295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E295B" w:rsidRPr="00DE295B">
        <w:t>INTER SOLIS d.o.o. za trgovinu i usluge, Zagreb, Horvaćanska 27, MBS: 080626608, OIB 16496250338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E295B">
        <w:t>Siniša Rajnović, Milanovac, Virovitica, Sv. Trojstva 87, OIB: 86217384445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DE295B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E295B" w:rsidRPr="00DE295B">
        <w:t>INTER SOLIS d.o.o. za trgovinu i usluge, Zagreb, Horvaćanska 27, MBS: 080626608, OIB 16496250338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DE295B">
        <w:t>12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DE295B" w:rsidRPr="00DE295B">
        <w:t>INTER SOLIS d.o.o. za trgovinu i usluge, Zagreb, Horvaćanska 27, MBS: 080626608, OIB 16496250338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DE295B">
        <w:t>9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DE295B">
        <w:t>1164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9E419C" w:rsidP="0040522B" w:rsidR="009E419C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DE295B">
        <w:t>1164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E419C"/>
    <w:rsid w:val="009F2371"/>
    <w:rsid w:val="009F5360"/>
    <w:rsid w:val="00A571AD"/>
    <w:rsid w:val="00A868A7"/>
    <w:rsid w:val="00B37C1E"/>
    <w:rsid w:val="00B46765"/>
    <w:rsid w:val="00B534B9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295B"/>
    <w:rsid w:val="00DE4CD2"/>
    <w:rsid w:val="00DE544E"/>
    <w:rsid w:val="00DE677D"/>
    <w:rsid w:val="00E00143"/>
    <w:rsid w:val="00E54C7F"/>
    <w:rsid w:val="00E85BE3"/>
    <w:rsid w:val="00E97025"/>
    <w:rsid w:val="00EC25D0"/>
    <w:rsid w:val="00ED5028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534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534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4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4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534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534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4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4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SOLIS d.o.o.</izvorni_sadrzaj>
    <derivirana_varijabla naziv="DomainObject.Predmet.ProtustrankaFormated_1">  INTER SOLIS d.o.o.</derivirana_varijabla>
  </DomainObject.Predmet.ProtustrankaFormated>
  <DomainObject.Predmet.ProtustrankaFormatedOIB>
    <izvorni_sadrzaj>  INTER SOLIS d.o.o., OIB 16496250338</izvorni_sadrzaj>
    <derivirana_varijabla naziv="DomainObject.Predmet.ProtustrankaFormatedOIB_1">  INTER SOLIS d.o.o., OIB 16496250338</derivirana_varijabla>
  </DomainObject.Predmet.ProtustrankaFormatedOIB>
  <DomainObject.Predmet.ProtustrankaFormatedWithAdress>
    <izvorni_sadrzaj> INTER SOLIS d.o.o., Horvaćanska 27, 10000 Zagreb</izvorni_sadrzaj>
    <derivirana_varijabla naziv="DomainObject.Predmet.ProtustrankaFormatedWithAdress_1"> INTER SOLIS d.o.o., Horvaćanska 27, 10000 Zagreb</derivirana_varijabla>
  </DomainObject.Predmet.ProtustrankaFormatedWithAdress>
  <DomainObject.Predmet.ProtustrankaFormatedWithAdressOIB>
    <izvorni_sadrzaj> INTER SOLIS d.o.o., OIB 16496250338, Horvaćanska 27, 10000 Zagreb</izvorni_sadrzaj>
    <derivirana_varijabla naziv="DomainObject.Predmet.ProtustrankaFormatedWithAdressOIB_1"> INTER SOLIS d.o.o., OIB 16496250338, Horvaćanska 27, 10000 Zagreb</derivirana_varijabla>
  </DomainObject.Predmet.ProtustrankaFormatedWithAdressOIB>
  <DomainObject.Predmet.ProtustrankaWithAdress>
    <izvorni_sadrzaj>INTER SOLIS d.o.o. Horvaćanska 27, 10000 Zagreb</izvorni_sadrzaj>
    <derivirana_varijabla naziv="DomainObject.Predmet.ProtustrankaWithAdress_1">INTER SOLIS d.o.o. Horvaćanska 27, 10000 Zagreb</derivirana_varijabla>
  </DomainObject.Predmet.ProtustrankaWithAdress>
  <DomainObject.Predmet.ProtustrankaWithAdressOIB>
    <izvorni_sadrzaj>INTER SOLIS d.o.o., OIB 16496250338, Horvaćanska 27, 10000 Zagreb</izvorni_sadrzaj>
    <derivirana_varijabla naziv="DomainObject.Predmet.ProtustrankaWithAdressOIB_1">INTER SOLIS d.o.o., OIB 16496250338, Horvaćanska 27, 10000 Zagreb</derivirana_varijabla>
  </DomainObject.Predmet.ProtustrankaWithAdressOIB>
  <DomainObject.Predmet.ProtustrankaNazivFormated>
    <izvorni_sadrzaj>INTER SOLIS d.o.o.</izvorni_sadrzaj>
    <derivirana_varijabla naziv="DomainObject.Predmet.ProtustrankaNazivFormated_1">INTER SOLIS d.o.o.</derivirana_varijabla>
  </DomainObject.Predmet.ProtustrankaNazivFormated>
  <DomainObject.Predmet.ProtustrankaNazivFormatedOIB>
    <izvorni_sadrzaj>INTER SOLIS d.o.o., OIB 16496250338</izvorni_sadrzaj>
    <derivirana_varijabla naziv="DomainObject.Predmet.ProtustrankaNazivFormatedOIB_1">INTER SOLIS d.o.o., OIB 16496250338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SOLIS d.o.o.</item>
    </izvorni_sadrzaj>
    <derivirana_varijabla naziv="DomainObject.Predmet.ProtuStrankaListFormated_1">
      <item>INTER SOLIS d.o.o.</item>
    </derivirana_varijabla>
  </DomainObject.Predmet.ProtuStrankaListFormated>
  <DomainObject.Predmet.ProtuStrankaListFormatedOIB>
    <izvorni_sadrzaj>
      <item>INTER SOLIS d.o.o., OIB 16496250338</item>
    </izvorni_sadrzaj>
    <derivirana_varijabla naziv="DomainObject.Predmet.ProtuStrankaListFormatedOIB_1">
      <item>INTER SOLIS d.o.o., OIB 16496250338</item>
    </derivirana_varijabla>
  </DomainObject.Predmet.ProtuStrankaListFormatedOIB>
  <DomainObject.Predmet.ProtuStrankaListFormatedWithAdress>
    <izvorni_sadrzaj>
      <item>INTER SOLIS d.o.o., Horvaćanska 27, 10000 Zagreb</item>
    </izvorni_sadrzaj>
    <derivirana_varijabla naziv="DomainObject.Predmet.ProtuStrankaListFormatedWithAdress_1">
      <item>INTER SOLIS d.o.o., Horvaćanska 27, 10000 Zagreb</item>
    </derivirana_varijabla>
  </DomainObject.Predmet.ProtuStrankaListFormatedWithAdress>
  <DomainObject.Predmet.ProtuStrankaListFormatedWithAdressOIB>
    <izvorni_sadrzaj>
      <item>INTER SOLIS d.o.o., OIB 16496250338, Horvaćanska 27, 10000 Zagreb</item>
    </izvorni_sadrzaj>
    <derivirana_varijabla naziv="DomainObject.Predmet.ProtuStrankaListFormatedWithAdressOIB_1">
      <item>INTER SOLIS d.o.o., OIB 16496250338, Horvaćanska 27, 10000 Zagreb</item>
    </derivirana_varijabla>
  </DomainObject.Predmet.ProtuStrankaListFormatedWithAdressOIB>
  <DomainObject.Predmet.ProtuStrankaListNazivFormated>
    <izvorni_sadrzaj>
      <item>INTER SOLIS d.o.o.</item>
    </izvorni_sadrzaj>
    <derivirana_varijabla naziv="DomainObject.Predmet.ProtuStrankaListNazivFormated_1">
      <item>INTER SOLIS d.o.o.</item>
    </derivirana_varijabla>
  </DomainObject.Predmet.ProtuStrankaListNazivFormated>
  <DomainObject.Predmet.ProtuStrankaListNazivFormatedOIB>
    <izvorni_sadrzaj>
      <item>INTER SOLIS d.o.o., OIB 16496250338</item>
    </izvorni_sadrzaj>
    <derivirana_varijabla naziv="DomainObject.Predmet.ProtuStrankaListNazivFormatedOIB_1">
      <item>INTER SOLIS d.o.o., OIB 16496250338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SOLIS d.o.o.</izvorni_sadrzaj>
    <derivirana_varijabla naziv="DomainObject.Predmet.ProtustrankaIDrugi_1">INTER SOLIS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SOLIS d.o.o., OIB 16496250338, Horvaćanska 27, 10000 Zagreb</izvorni_sadrzaj>
    <derivirana_varijabla naziv="DomainObject.Predmet.ProtustrankaIDrugiAdressOIB_1">INTER SOLIS d.o.o., OIB 16496250338,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SOLIS d.o.o.</item>
      <item>FINA Regionalni centar Zagreb</item>
    </izvorni_sadrzaj>
    <derivirana_varijabla naziv="DomainObject.Predmet.SudioniciListNaziv_1">
      <item>INTER SOLIS d.o.o.</item>
      <item>FINA Regionalni centar Zagreb</item>
    </derivirana_varijabla>
  </DomainObject.Predmet.SudioniciListNaziv>
  <DomainObject.Predmet.SudioniciListAdressOIB>
    <izvorni_sadrzaj>
      <item>INTER SOLIS d.o.o., OIB 16496250338, Horvaćanska 27,10000 Zagreb</item>
      <item>FINA Regionalni centar Zagreb, OIB 85821130368, Trg svibanjskih žrtava 1995. br.1,10000 Zagreb</item>
    </izvorni_sadrzaj>
    <derivirana_varijabla naziv="DomainObject.Predmet.SudioniciListAdressOIB_1">
      <item>INTER SOLIS d.o.o., OIB 16496250338, Horvaćanska 27,10000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16496250338</item>
      <item>, OIB 85821130368</item>
    </izvorni_sadrzaj>
    <derivirana_varijabla naziv="DomainObject.Predmet.SudioniciListNazivOIB_1">
      <item>, OIB 16496250338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2241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2016-07-01T07:02:00Z</dcterms:created>
  <dc:creator>korisnik</dc:creator>
  <cp:lastModifiedBy>Žana Bem</cp:lastModifiedBy>
  <cp:lastPrinted>2016-07-01T06:56:00Z</cp:lastPrinted>
  <dcterms:modified xmlns:xsi="http://www.w3.org/2001/XMLSchema-instance" xsi:type="dcterms:W3CDTF">2016-07-01T07:03:00Z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