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8bc8" w14:paraId="a6b8bc8" w:rsidRDefault="00197531" w:rsidP="00310FBD" w:rsidR="00197531" w:rsidRPr="007F14BB">
      <w:pPr>
        <w:spacing w:after="0"/>
        <w:jc w:val="both"/>
        <w15:collapsed w:val="false"/>
        <w:rPr>
          <w:rFonts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  <w:r w:rsidRPr="007F14BB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7F14BB">
        <w:rPr>
          <w:rFonts w:hAnsi="Times New Roman" w:ascii="Times New Roman"/>
          <w:b/>
          <w:sz w:val="24"/>
          <w:szCs w:val="24"/>
        </w:rPr>
        <w:t>ž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7F14BB">
        <w:rPr>
          <w:rFonts w:hAnsi="Times New Roman" w:ascii="Times New Roman"/>
          <w:b/>
          <w:sz w:val="24"/>
          <w:szCs w:val="24"/>
        </w:rPr>
        <w:t>č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 xml:space="preserve">sud u </w:t>
      </w:r>
      <w:r w:rsidR="00BF47C4">
        <w:rPr>
          <w:rFonts w:hAnsi="Times New Roman" w:ascii="Times New Roman"/>
          <w:b/>
          <w:sz w:val="24"/>
          <w:szCs w:val="24"/>
          <w:lang w:val="pl-PL"/>
        </w:rPr>
        <w:t>VARAŽDINU</w:t>
      </w:r>
    </w:p>
    <w:p w:rsidRDefault="00197531" w:rsidP="00310FBD" w:rsidR="00197531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637587" w:rsidRPr="00637587">
        <w:rPr>
          <w:rFonts w:hAnsi="Times New Roman" w:ascii="Times New Roman"/>
          <w:b/>
          <w:sz w:val="24"/>
          <w:szCs w:val="24"/>
          <w:lang w:val="pl-PL"/>
        </w:rPr>
        <w:t xml:space="preserve">ST </w:t>
      </w:r>
      <w:r w:rsidR="00BF47C4">
        <w:rPr>
          <w:rFonts w:hAnsi="Times New Roman" w:ascii="Times New Roman"/>
          <w:b/>
          <w:sz w:val="24"/>
          <w:szCs w:val="24"/>
          <w:lang w:val="pl-PL"/>
        </w:rPr>
        <w:t>397/17</w:t>
      </w:r>
    </w:p>
    <w:p w:rsidRDefault="00BF47C4" w:rsidP="00310FBD" w:rsidR="00BF47C4">
      <w:pPr>
        <w:spacing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NOVOGRADNJA d.o.o. u stečaju</w:t>
      </w:r>
    </w:p>
    <w:p w:rsidRDefault="00BF47C4" w:rsidP="00310FBD" w:rsidR="00BF47C4">
      <w:pPr>
        <w:spacing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Virovska 38</w:t>
      </w:r>
    </w:p>
    <w:p w:rsidRDefault="00BF47C4" w:rsidP="00310FBD" w:rsidR="00BF47C4">
      <w:pPr>
        <w:spacing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330D0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Novigrad 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Podravski</w:t>
      </w:r>
    </w:p>
    <w:p w:rsidRDefault="00BF47C4" w:rsidP="00310FBD" w:rsidR="00BF47C4" w:rsidRPr="00310FBD">
      <w:pPr>
        <w:spacing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330D0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OIB: 41234782776</w:t>
      </w:r>
    </w:p>
    <w:p w:rsidRDefault="001F6907" w:rsidP="004F4566" w:rsidR="001F690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A7C9B" w:rsidP="004F4566" w:rsidR="00D8311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</w:t>
      </w:r>
      <w:r w:rsidR="00D8311E">
        <w:rPr>
          <w:rFonts w:hAnsi="Times New Roman" w:ascii="Times New Roman"/>
          <w:b/>
          <w:sz w:val="24"/>
          <w:szCs w:val="24"/>
        </w:rPr>
        <w:t>II VIŠI ISPLATNI RED</w:t>
      </w:r>
    </w:p>
    <w:p w:rsidRDefault="00197531" w:rsidP="00702487" w:rsidR="00197531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7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77"/>
        <w:gridCol w:w="1824"/>
        <w:gridCol w:w="1536"/>
        <w:gridCol w:w="1512"/>
        <w:gridCol w:w="1372"/>
        <w:gridCol w:w="1338"/>
        <w:gridCol w:w="1372"/>
        <w:gridCol w:w="1338"/>
      </w:tblGrid>
      <w:tr w:rsidTr="0011206C" w:rsidR="00702487" w:rsidRPr="00B40BEB">
        <w:trPr>
          <w:jc w:val="center"/>
        </w:trPr>
        <w:tc>
          <w:tcPr>
            <w:tcW w:type="pct" w:w="221"/>
            <w:vAlign w:val="center"/>
          </w:tcPr>
          <w:p w:rsidRDefault="00900CC0" w:rsidP="00900CC0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</w:t>
            </w:r>
          </w:p>
          <w:p w:rsidRDefault="00900CC0" w:rsidP="00900CC0" w:rsidR="00900C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7"/>
            <w:vAlign w:val="center"/>
          </w:tcPr>
          <w:p w:rsidRDefault="00702487" w:rsidP="00D52C8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13"/>
            <w:vAlign w:val="center"/>
          </w:tcPr>
          <w:p w:rsidRDefault="00702487" w:rsidP="00D52C8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2"/>
            <w:vAlign w:val="center"/>
          </w:tcPr>
          <w:p w:rsidRDefault="00702487" w:rsidP="00D52C8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37"/>
            <w:vAlign w:val="center"/>
          </w:tcPr>
          <w:p w:rsidRDefault="00702487" w:rsidP="00900CC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621"/>
            <w:vAlign w:val="center"/>
          </w:tcPr>
          <w:p w:rsidRDefault="00702487" w:rsidP="00D52C8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37"/>
            <w:vAlign w:val="center"/>
          </w:tcPr>
          <w:p w:rsidRDefault="00702487" w:rsidP="00D52C8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D52C8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21"/>
            <w:vAlign w:val="center"/>
          </w:tcPr>
          <w:p w:rsidRDefault="00702487" w:rsidP="00D52C8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11206C" w:rsidR="00702487" w:rsidRPr="00B40BEB">
        <w:trPr>
          <w:jc w:val="center"/>
        </w:trPr>
        <w:tc>
          <w:tcPr>
            <w:tcW w:type="pct" w:w="221"/>
          </w:tcPr>
          <w:p w:rsidRDefault="00900CC0" w:rsidP="00D52C88" w:rsid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97531" w:rsidP="00D52C88" w:rsidR="00702487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0CC0">
              <w:rPr>
                <w:rFonts w:hAnsi="Times New Roman" w:ascii="Times New Roman"/>
                <w:sz w:val="20"/>
                <w:szCs w:val="20"/>
              </w:rPr>
              <w:t>1</w:t>
            </w:r>
          </w:p>
          <w:p w:rsidRDefault="00702487" w:rsidP="00D52C88" w:rsidR="00702487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47"/>
          </w:tcPr>
          <w:p w:rsidRDefault="00637587" w:rsidP="00D52C88" w:rsidR="00637587" w:rsidRPr="0011206C">
            <w:pPr>
              <w:pStyle w:val="Bezproreda"/>
              <w:rPr>
                <w:rFonts w:hAnsi="Times New Roman" w:ascii="Times New Roman"/>
              </w:rPr>
            </w:pPr>
          </w:p>
          <w:p w:rsidRDefault="00BF47C4" w:rsidP="00637587" w:rsidR="00584C47" w:rsidRPr="0011206C">
            <w:pPr>
              <w:pStyle w:val="Bezproreda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EKO Sandia d.o.o.</w:t>
            </w:r>
          </w:p>
        </w:tc>
        <w:tc>
          <w:tcPr>
            <w:tcW w:type="pct" w:w="713"/>
          </w:tcPr>
          <w:p w:rsidRDefault="0011206C" w:rsidP="00D52C88" w:rsidR="0011206C" w:rsidRPr="0011206C">
            <w:pPr>
              <w:pStyle w:val="Bezproreda"/>
              <w:rPr>
                <w:rFonts w:hAnsi="Times New Roman" w:ascii="Times New Roman"/>
                <w:color w:val="000000"/>
              </w:rPr>
            </w:pPr>
          </w:p>
          <w:p w:rsidRDefault="00BF47C4" w:rsidP="00D52C88" w:rsidR="00637587" w:rsidRPr="0011206C">
            <w:pPr>
              <w:pStyle w:val="Bezproreda"/>
              <w:rPr>
                <w:rFonts w:hAnsi="Times New Roman" w:ascii="Times New Roman"/>
                <w:color w:val="000000"/>
              </w:rPr>
            </w:pPr>
            <w:r w:rsidRPr="0011206C">
              <w:rPr>
                <w:rFonts w:hAnsi="Times New Roman" w:ascii="Times New Roman"/>
                <w:color w:val="000000"/>
              </w:rPr>
              <w:t>16172405896</w:t>
            </w:r>
          </w:p>
          <w:p w:rsidRDefault="00702487" w:rsidP="00D52C88" w:rsidR="00702487" w:rsidRPr="0011206C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02"/>
          </w:tcPr>
          <w:p w:rsidRDefault="0011206C" w:rsidP="00D52C88" w:rsidR="0011206C" w:rsidRPr="0011206C">
            <w:pPr>
              <w:pStyle w:val="Bezproreda"/>
              <w:rPr>
                <w:rFonts w:hAnsi="Times New Roman" w:ascii="Times New Roman"/>
              </w:rPr>
            </w:pPr>
          </w:p>
          <w:p w:rsidRDefault="00BF47C4" w:rsidP="00D52C88" w:rsidR="00702487" w:rsidRPr="0011206C">
            <w:pPr>
              <w:pStyle w:val="Bezproreda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 xml:space="preserve">V Ravnice 10, </w:t>
            </w:r>
            <w:r w:rsidRPr="0011206C">
              <w:rPr>
                <w:rFonts w:hAnsi="Times New Roman" w:ascii="Times New Roman"/>
              </w:rPr>
              <w:br/>
              <w:t>Zagreb</w:t>
            </w:r>
          </w:p>
        </w:tc>
        <w:tc>
          <w:tcPr>
            <w:tcW w:type="pct" w:w="637"/>
          </w:tcPr>
          <w:p w:rsidRDefault="00637587" w:rsidP="00D52C88" w:rsidR="00637587" w:rsidRPr="0011206C">
            <w:pPr>
              <w:pStyle w:val="Bezproreda"/>
              <w:rPr>
                <w:rFonts w:hAnsi="Times New Roman" w:ascii="Times New Roman"/>
              </w:rPr>
            </w:pPr>
          </w:p>
          <w:p w:rsidRDefault="0011206C" w:rsidP="00D52C88" w:rsidR="00702487" w:rsidRPr="0011206C">
            <w:pPr>
              <w:pStyle w:val="Bezproreda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 xml:space="preserve">  </w:t>
            </w:r>
            <w:r w:rsidR="00BF47C4" w:rsidRPr="0011206C">
              <w:rPr>
                <w:rFonts w:hAnsi="Times New Roman" w:ascii="Times New Roman"/>
              </w:rPr>
              <w:t>2.625,00</w:t>
            </w:r>
          </w:p>
        </w:tc>
        <w:tc>
          <w:tcPr>
            <w:tcW w:type="pct" w:w="621"/>
          </w:tcPr>
          <w:p w:rsidRDefault="00637587" w:rsidP="00D52C88" w:rsidR="00637587" w:rsidRPr="0011206C">
            <w:pPr>
              <w:pStyle w:val="Bezproreda"/>
              <w:rPr>
                <w:rFonts w:hAnsi="Times New Roman" w:ascii="Times New Roman"/>
              </w:rPr>
            </w:pPr>
          </w:p>
          <w:p w:rsidRDefault="00BF47C4" w:rsidP="00883C0B" w:rsidR="00702487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račun</w:t>
            </w:r>
          </w:p>
        </w:tc>
        <w:tc>
          <w:tcPr>
            <w:tcW w:type="pct" w:w="637"/>
          </w:tcPr>
          <w:p w:rsidRDefault="00637587" w:rsidP="00D52C88" w:rsidR="00637587" w:rsidRPr="0011206C">
            <w:pPr>
              <w:pStyle w:val="Bezproreda"/>
              <w:rPr>
                <w:rFonts w:hAnsi="Times New Roman" w:ascii="Times New Roman"/>
              </w:rPr>
            </w:pPr>
          </w:p>
          <w:p w:rsidRDefault="0011206C" w:rsidP="00D52C88" w:rsidR="00702487" w:rsidRPr="0011206C">
            <w:pPr>
              <w:pStyle w:val="Bezproreda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 xml:space="preserve">  </w:t>
            </w:r>
            <w:r w:rsidR="00BF47C4" w:rsidRPr="0011206C">
              <w:rPr>
                <w:rFonts w:hAnsi="Times New Roman" w:ascii="Times New Roman"/>
              </w:rPr>
              <w:t>2.625,00</w:t>
            </w:r>
          </w:p>
        </w:tc>
        <w:tc>
          <w:tcPr>
            <w:tcW w:type="pct" w:w="621"/>
          </w:tcPr>
          <w:p w:rsidRDefault="00584C47" w:rsidP="00D52C88" w:rsidR="00702487" w:rsidRPr="0011206C">
            <w:pPr>
              <w:pStyle w:val="Bezproreda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.</w:t>
            </w:r>
          </w:p>
          <w:p w:rsidRDefault="006013D1" w:rsidP="00D52C88" w:rsidR="00BF47C4" w:rsidRPr="0011206C">
            <w:pPr>
              <w:pStyle w:val="Bezproreda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 xml:space="preserve">     </w:t>
            </w:r>
            <w:r w:rsidR="00BF47C4" w:rsidRPr="0011206C">
              <w:rPr>
                <w:rFonts w:hAnsi="Times New Roman" w:ascii="Times New Roman"/>
              </w:rPr>
              <w:t>račun</w:t>
            </w:r>
          </w:p>
        </w:tc>
      </w:tr>
      <w:tr w:rsidTr="0011206C" w:rsidR="00197531" w:rsidRPr="00883C0B">
        <w:trPr>
          <w:jc w:val="center"/>
        </w:trPr>
        <w:tc>
          <w:tcPr>
            <w:tcW w:type="pct" w:w="221"/>
          </w:tcPr>
          <w:p w:rsidRDefault="00900CC0" w:rsidP="00900CC0" w:rsidR="00900CC0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197531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847"/>
          </w:tcPr>
          <w:p w:rsidRDefault="00883C0B" w:rsidP="00637587" w:rsidR="00883C0B" w:rsidRPr="0011206C">
            <w:pPr>
              <w:rPr>
                <w:rFonts w:hAnsi="Times New Roman" w:ascii="Times New Roman"/>
                <w:color w:val="000000"/>
              </w:rPr>
            </w:pPr>
          </w:p>
          <w:p w:rsidRDefault="00BF47C4" w:rsidP="00883C0B" w:rsidR="00197531" w:rsidRPr="0011206C">
            <w:pPr>
              <w:rPr>
                <w:rFonts w:hAnsi="Times New Roman" w:ascii="Times New Roman"/>
                <w:color w:val="000000"/>
              </w:rPr>
            </w:pPr>
            <w:r w:rsidRPr="0011206C">
              <w:rPr>
                <w:rFonts w:hAnsi="Times New Roman" w:ascii="Times New Roman"/>
                <w:color w:val="000000"/>
              </w:rPr>
              <w:t>RH, MF, PU, PU Koprivnica, ŽDO</w:t>
            </w:r>
          </w:p>
        </w:tc>
        <w:tc>
          <w:tcPr>
            <w:tcW w:type="pct" w:w="713"/>
          </w:tcPr>
          <w:p w:rsidRDefault="00883C0B" w:rsidP="00637587" w:rsidR="00883C0B" w:rsidRPr="0011206C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BF47C4" w:rsidP="00BF47C4" w:rsidR="00197531" w:rsidRPr="0011206C">
            <w:pPr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52634238587</w:t>
            </w:r>
          </w:p>
        </w:tc>
        <w:tc>
          <w:tcPr>
            <w:tcW w:type="pct" w:w="702"/>
          </w:tcPr>
          <w:p w:rsidRDefault="001F6907" w:rsidP="00883C0B" w:rsidR="001F6907" w:rsidRPr="0011206C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BF47C4" w:rsidP="00BF47C4" w:rsidR="00197531" w:rsidRPr="0011206C">
            <w:pPr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Ulica Hrvatske državnosti 7, Koprivnica</w:t>
            </w:r>
          </w:p>
        </w:tc>
        <w:tc>
          <w:tcPr>
            <w:tcW w:type="pct" w:w="637"/>
          </w:tcPr>
          <w:p w:rsidRDefault="00883C0B" w:rsidP="00637587" w:rsidR="00883C0B" w:rsidRPr="0011206C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BF47C4" w:rsidP="00BF47C4" w:rsidR="00197531" w:rsidRPr="0011206C">
            <w:pPr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53.679,51</w:t>
            </w:r>
          </w:p>
        </w:tc>
        <w:tc>
          <w:tcPr>
            <w:tcW w:type="pct" w:w="621"/>
          </w:tcPr>
          <w:p w:rsidRDefault="00883C0B" w:rsidP="00900CC0" w:rsidR="00883C0B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BF47C4" w:rsidP="00900CC0" w:rsidR="00197531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Ovjeren izlist stanja</w:t>
            </w:r>
          </w:p>
        </w:tc>
        <w:tc>
          <w:tcPr>
            <w:tcW w:type="pct" w:w="637"/>
          </w:tcPr>
          <w:p w:rsidRDefault="006013D1" w:rsidP="006013D1" w:rsidR="006013D1" w:rsidRPr="0011206C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6013D1" w:rsidP="006013D1" w:rsidR="006013D1" w:rsidRPr="0011206C">
            <w:pPr>
              <w:jc w:val="center"/>
              <w:rPr>
                <w:rFonts w:hAnsi="Times New Roman" w:ascii="Times New Roman"/>
                <w:color w:val="000000"/>
              </w:rPr>
            </w:pPr>
            <w:r w:rsidRPr="0011206C">
              <w:rPr>
                <w:rFonts w:hAnsi="Times New Roman" w:ascii="Times New Roman"/>
                <w:color w:val="000000"/>
              </w:rPr>
              <w:t>29.825,98</w:t>
            </w:r>
          </w:p>
          <w:p w:rsidRDefault="00197531" w:rsidP="00900CC0" w:rsidR="00197531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621"/>
          </w:tcPr>
          <w:p w:rsidRDefault="00BF47C4" w:rsidP="00900CC0" w:rsidR="00BF47C4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BF47C4" w:rsidP="00900CC0" w:rsidR="00197531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Ovjeren izlist stanja</w:t>
            </w:r>
          </w:p>
        </w:tc>
      </w:tr>
      <w:tr w:rsidTr="0011206C" w:rsidR="00197531" w:rsidRPr="00883C0B">
        <w:trPr>
          <w:trHeight w:val="843"/>
          <w:jc w:val="center"/>
        </w:trPr>
        <w:tc>
          <w:tcPr>
            <w:tcW w:type="pct" w:w="221"/>
          </w:tcPr>
          <w:p w:rsidRDefault="00900CC0" w:rsidP="00900CC0" w:rsidR="00900CC0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197531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847"/>
          </w:tcPr>
          <w:p w:rsidRDefault="00883C0B" w:rsidP="00637587" w:rsidR="00883C0B" w:rsidRPr="0011206C">
            <w:pPr>
              <w:rPr>
                <w:rFonts w:hAnsi="Times New Roman" w:ascii="Times New Roman"/>
                <w:color w:val="000000"/>
              </w:rPr>
            </w:pPr>
            <w:r w:rsidRPr="0011206C">
              <w:rPr>
                <w:rFonts w:hAnsi="Times New Roman" w:ascii="Times New Roman"/>
                <w:color w:val="000000"/>
              </w:rPr>
              <w:t xml:space="preserve"> </w:t>
            </w:r>
            <w:r w:rsidR="00B3150B" w:rsidRPr="0011206C">
              <w:rPr>
                <w:rFonts w:hAnsi="Times New Roman" w:ascii="Times New Roman"/>
                <w:color w:val="000000"/>
              </w:rPr>
              <w:t>M.I. Računovođa d.o.o.</w:t>
            </w:r>
          </w:p>
          <w:p w:rsidRDefault="00197531" w:rsidP="00BF47C4" w:rsidR="00197531" w:rsidRPr="0011206C">
            <w:pPr>
              <w:rPr>
                <w:rFonts w:hAnsi="Times New Roman" w:ascii="Times New Roman"/>
              </w:rPr>
            </w:pPr>
          </w:p>
        </w:tc>
        <w:tc>
          <w:tcPr>
            <w:tcW w:type="pct" w:w="713"/>
          </w:tcPr>
          <w:p w:rsidRDefault="00B3150B" w:rsidP="00637587" w:rsidR="00883C0B" w:rsidRPr="0011206C">
            <w:pPr>
              <w:jc w:val="center"/>
              <w:rPr>
                <w:rFonts w:hAnsi="Times New Roman" w:ascii="Times New Roman"/>
                <w:color w:val="000000"/>
              </w:rPr>
            </w:pPr>
            <w:r w:rsidRPr="0011206C">
              <w:rPr>
                <w:rFonts w:hAnsi="Times New Roman" w:ascii="Times New Roman"/>
                <w:color w:val="000000"/>
              </w:rPr>
              <w:t>94127517292</w:t>
            </w:r>
          </w:p>
          <w:p w:rsidRDefault="00197531" w:rsidP="00BF47C4" w:rsidR="00197531" w:rsidRPr="0011206C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02"/>
          </w:tcPr>
          <w:p w:rsidRDefault="001F6907" w:rsidP="00637587" w:rsidR="001F6907" w:rsidRPr="0011206C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B3150B" w:rsidP="00BF47C4" w:rsidR="00197531" w:rsidRPr="0011206C">
            <w:pPr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Istarska 13, Bale</w:t>
            </w:r>
          </w:p>
        </w:tc>
        <w:tc>
          <w:tcPr>
            <w:tcW w:type="pct" w:w="637"/>
          </w:tcPr>
          <w:p w:rsidRDefault="00883C0B" w:rsidP="00637587" w:rsidR="00883C0B" w:rsidRPr="0011206C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B3150B" w:rsidP="00BF47C4" w:rsidR="00197531" w:rsidRPr="0011206C">
            <w:pPr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3.375,00</w:t>
            </w:r>
          </w:p>
        </w:tc>
        <w:tc>
          <w:tcPr>
            <w:tcW w:type="pct" w:w="621"/>
          </w:tcPr>
          <w:p w:rsidRDefault="00B3150B" w:rsidP="00900CC0" w:rsidR="00883C0B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Računi, IOS</w:t>
            </w:r>
          </w:p>
          <w:p w:rsidRDefault="00197531" w:rsidP="00900CC0" w:rsidR="00197531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637"/>
          </w:tcPr>
          <w:p w:rsidRDefault="00883C0B" w:rsidP="00637587" w:rsidR="00883C0B" w:rsidRPr="0011206C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B3150B" w:rsidP="00BF47C4" w:rsidR="00197531" w:rsidRPr="0011206C">
            <w:pPr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3.375,00</w:t>
            </w:r>
          </w:p>
        </w:tc>
        <w:tc>
          <w:tcPr>
            <w:tcW w:type="pct" w:w="621"/>
          </w:tcPr>
          <w:p w:rsidRDefault="00B3150B" w:rsidP="00B3150B" w:rsidR="00B3150B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1206C">
              <w:rPr>
                <w:rFonts w:hAnsi="Times New Roman" w:ascii="Times New Roman"/>
              </w:rPr>
              <w:t>Računi, IOS</w:t>
            </w:r>
          </w:p>
          <w:p w:rsidRDefault="00883C0B" w:rsidP="00900CC0" w:rsidR="00883C0B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197531" w:rsidP="00900CC0" w:rsidR="00197531" w:rsidRPr="0011206C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:rsidRDefault="00637587" w:rsidP="00702487" w:rsidR="00637587" w:rsidRPr="00883C0B">
      <w:pPr>
        <w:pStyle w:val="Bezproreda"/>
        <w:rPr>
          <w:rFonts w:hAnsi="Times New Roman" w:ascii="Times New Roman"/>
          <w:b/>
          <w:sz w:val="24"/>
        </w:rPr>
      </w:pPr>
    </w:p>
    <w:p w:rsidRDefault="00B3150B" w:rsidP="00B3150B" w:rsidR="00B3150B" w:rsidRPr="00B3150B">
      <w:pPr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b/>
          <w:sz w:val="24"/>
        </w:rPr>
        <w:t xml:space="preserve">                   </w:t>
      </w:r>
      <w:r w:rsidR="00657CA8" w:rsidRPr="00883C0B">
        <w:rPr>
          <w:rFonts w:hAnsi="Times New Roman" w:ascii="Times New Roman"/>
          <w:b/>
          <w:sz w:val="24"/>
        </w:rPr>
        <w:t xml:space="preserve">Ukupno </w:t>
      </w:r>
      <w:r w:rsidR="00735DDA" w:rsidRPr="00883C0B">
        <w:rPr>
          <w:rFonts w:hAnsi="Times New Roman" w:ascii="Times New Roman"/>
          <w:b/>
          <w:sz w:val="24"/>
        </w:rPr>
        <w:t xml:space="preserve"> II viši isplatni red</w:t>
      </w:r>
      <w:r>
        <w:rPr>
          <w:rFonts w:hAnsi="Times New Roman" w:ascii="Times New Roman"/>
          <w:b/>
          <w:sz w:val="24"/>
          <w:szCs w:val="24"/>
        </w:rPr>
        <w:t xml:space="preserve">:            </w:t>
      </w:r>
      <w:r w:rsidR="00735DDA" w:rsidRPr="00D225F3">
        <w:rPr>
          <w:rFonts w:hAnsi="Times New Roman" w:ascii="Times New Roman"/>
          <w:b/>
          <w:sz w:val="24"/>
          <w:szCs w:val="24"/>
        </w:rPr>
        <w:t xml:space="preserve"> </w:t>
      </w:r>
      <w:r w:rsidRPr="00B3150B">
        <w:rPr>
          <w:rFonts w:eastAsia="Times New Roman"/>
          <w:color w:val="000000"/>
          <w:lang w:eastAsia="hr-HR"/>
        </w:rPr>
        <w:t>59.679,51</w:t>
      </w:r>
      <w:r>
        <w:rPr>
          <w:rFonts w:eastAsia="Times New Roman"/>
          <w:color w:val="000000"/>
          <w:lang w:eastAsia="hr-HR"/>
        </w:rPr>
        <w:t xml:space="preserve">                                 </w:t>
      </w:r>
      <w:r w:rsidR="00B2045F">
        <w:rPr>
          <w:rFonts w:eastAsia="Times New Roman"/>
          <w:color w:val="000000"/>
          <w:lang w:eastAsia="hr-HR"/>
        </w:rPr>
        <w:t xml:space="preserve"> </w:t>
      </w:r>
      <w:r>
        <w:rPr>
          <w:rFonts w:eastAsia="Times New Roman"/>
          <w:color w:val="000000"/>
          <w:lang w:eastAsia="hr-HR"/>
        </w:rPr>
        <w:t xml:space="preserve">    </w:t>
      </w:r>
      <w:r w:rsidRPr="00B3150B">
        <w:rPr>
          <w:rFonts w:eastAsia="Times New Roman"/>
          <w:color w:val="000000"/>
          <w:lang w:eastAsia="hr-HR"/>
        </w:rPr>
        <w:t>35.825,98</w:t>
      </w:r>
    </w:p>
    <w:p w:rsidRDefault="00735DDA" w:rsidP="00310FBD" w:rsidR="00B3150B" w:rsidRPr="00310FBD">
      <w:pPr>
        <w:rPr>
          <w:rFonts w:eastAsia="Times New Roman" w:hAnsi="Times New Roman" w:ascii="Times New Roman"/>
          <w:b/>
          <w:color w:val="000000"/>
          <w:lang w:eastAsia="hr-HR"/>
        </w:rPr>
      </w:pPr>
      <w:r w:rsidRPr="00D225F3">
        <w:rPr>
          <w:rFonts w:hAnsi="Times New Roman" w:ascii="Times New Roman"/>
          <w:b/>
          <w:sz w:val="24"/>
          <w:szCs w:val="24"/>
        </w:rPr>
        <w:t xml:space="preserve"> </w:t>
      </w:r>
      <w:r w:rsidR="00D225F3">
        <w:rPr>
          <w:rFonts w:hAnsi="Times New Roman" w:ascii="Times New Roman"/>
          <w:b/>
          <w:sz w:val="24"/>
          <w:szCs w:val="24"/>
        </w:rPr>
        <w:t xml:space="preserve">            </w:t>
      </w:r>
      <w:r w:rsidRPr="00D225F3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</w:t>
      </w:r>
      <w:r w:rsidR="00D225F3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                </w:t>
      </w:r>
      <w:r w:rsidR="00310FBD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   </w:t>
      </w: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D52C88" w:rsidR="00702487" w:rsidRPr="00883C0B">
        <w:trPr>
          <w:jc w:val="center"/>
        </w:trPr>
        <w:tc>
          <w:tcPr>
            <w:tcW w:type="pct" w:w="1338"/>
            <w:vAlign w:val="center"/>
          </w:tcPr>
          <w:p w:rsidRDefault="00702487" w:rsidP="00D52C88" w:rsidR="00702487" w:rsidRPr="00883C0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3C0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D52C88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3C0B">
              <w:rPr>
                <w:rFonts w:hAnsi="Times New Roman" w:ascii="Times New Roman"/>
                <w:sz w:val="24"/>
                <w:szCs w:val="24"/>
              </w:rPr>
              <w:t>(kn)</w:t>
            </w:r>
          </w:p>
          <w:p w:rsidRDefault="00D52C88" w:rsidP="00D52C88" w:rsidR="00D52C88" w:rsidRPr="00D52C8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52C88">
              <w:rPr>
                <w:rFonts w:hAnsi="Times New Roman" w:ascii="Times New Roman"/>
                <w:b/>
                <w:sz w:val="24"/>
                <w:szCs w:val="24"/>
              </w:rPr>
              <w:t>RH, r. broj 2</w:t>
            </w:r>
          </w:p>
        </w:tc>
        <w:tc>
          <w:tcPr>
            <w:tcW w:type="pct" w:w="2095"/>
            <w:vAlign w:val="center"/>
          </w:tcPr>
          <w:p w:rsidRDefault="00702487" w:rsidP="00D52C88" w:rsidR="00702487" w:rsidRPr="00883C0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3C0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D52C88" w:rsidR="00702487" w:rsidRPr="00883C0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3C0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83C0B" w:rsidR="00702487" w:rsidRPr="00883C0B">
        <w:trPr>
          <w:trHeight w:val="352"/>
          <w:jc w:val="center"/>
        </w:trPr>
        <w:tc>
          <w:tcPr>
            <w:tcW w:type="pct" w:w="1338"/>
          </w:tcPr>
          <w:p w:rsidRDefault="006013D1" w:rsidP="00D52C88" w:rsidR="006013D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6013D1" w:rsidP="006013D1" w:rsidR="00702487" w:rsidRPr="006013D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013D1">
              <w:rPr>
                <w:rFonts w:hAnsi="Times New Roman" w:ascii="Times New Roman"/>
                <w:sz w:val="24"/>
                <w:szCs w:val="24"/>
              </w:rPr>
              <w:t>23.853,53</w:t>
            </w:r>
          </w:p>
          <w:p w:rsidRDefault="00702487" w:rsidP="00D52C88" w:rsidR="00702487" w:rsidRPr="00883C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D52C88" w:rsidP="00D52C88" w:rsidR="00702487" w:rsidRPr="00883C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Tražbina nije osporena, već je navedeni iznos priznat u I višem isplatnom redu u bruto obračunu tražbina radnika</w:t>
            </w:r>
          </w:p>
        </w:tc>
        <w:tc>
          <w:tcPr>
            <w:tcW w:type="pct" w:w="1567"/>
          </w:tcPr>
          <w:p w:rsidRDefault="00702487" w:rsidP="00D52C88" w:rsidR="00702487" w:rsidRPr="00883C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53EDD" w:rsidP="00735DDA" w:rsidR="00853EDD" w:rsidRPr="00883C0B">
      <w:pPr>
        <w:rPr>
          <w:rFonts w:hAnsi="Times New Roman" w:ascii="Times New Roman"/>
          <w:b/>
          <w:sz w:val="24"/>
        </w:rPr>
      </w:pPr>
    </w:p>
    <w:p w:rsidRDefault="001F6907" w:rsidP="001F6907" w:rsidR="00702487" w:rsidRPr="001F690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 </w:t>
      </w:r>
      <w:r w:rsidR="00702487" w:rsidRPr="001F6907">
        <w:rPr>
          <w:rFonts w:hAnsi="Times New Roman" w:ascii="Times New Roman"/>
          <w:b/>
          <w:sz w:val="24"/>
        </w:rPr>
        <w:t>TABLICA RAZLUČNIH PRAVA</w:t>
      </w:r>
    </w:p>
    <w:p w:rsidRDefault="00BF47C4" w:rsidP="00702487" w:rsidR="00702487" w:rsidRPr="00BF47C4">
      <w:pPr>
        <w:jc w:val="center"/>
        <w:rPr>
          <w:rFonts w:hAnsi="Times New Roman" w:ascii="Times New Roman"/>
          <w:b/>
          <w:sz w:val="24"/>
        </w:rPr>
      </w:pPr>
      <w:r w:rsidRPr="00BF47C4">
        <w:rPr>
          <w:rFonts w:hAnsi="Times New Roman" w:ascii="Times New Roman"/>
          <w:b/>
          <w:sz w:val="24"/>
        </w:rPr>
        <w:t xml:space="preserve">- nema - </w:t>
      </w:r>
    </w:p>
    <w:p w:rsidRDefault="001F6907" w:rsidP="001F6907" w:rsidR="001F6907">
      <w:pPr>
        <w:jc w:val="center"/>
        <w:rPr>
          <w:rFonts w:hAnsi="Times New Roman" w:ascii="Times New Roman"/>
          <w:b/>
          <w:sz w:val="24"/>
        </w:rPr>
      </w:pPr>
    </w:p>
    <w:p w:rsidRDefault="00702487" w:rsidP="001F6907" w:rsidR="00BF47C4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883C0B" w:rsidP="00310FBD" w:rsidR="00702487" w:rsidRPr="00310FB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 - NEMA</w:t>
      </w:r>
      <w:r w:rsidR="00BF47C4">
        <w:rPr>
          <w:rFonts w:hAnsi="Times New Roman" w:ascii="Times New Roman"/>
          <w:b/>
          <w:sz w:val="24"/>
        </w:rPr>
        <w:t>-</w:t>
      </w:r>
      <w:r w:rsidR="00310FBD">
        <w:rPr>
          <w:rFonts w:hAnsi="Times New Roman" w:ascii="Times New Roman"/>
          <w:sz w:val="24"/>
        </w:rPr>
        <w:tab/>
      </w:r>
      <w:r w:rsidR="00735DDA">
        <w:rPr>
          <w:rFonts w:hAnsi="Times New Roman" w:ascii="Times New Roman"/>
          <w:sz w:val="24"/>
        </w:rPr>
        <w:tab/>
        <w:t xml:space="preserve">           </w:t>
      </w:r>
      <w:r w:rsidR="001F6907">
        <w:rPr>
          <w:rFonts w:hAnsi="Times New Roman" w:ascii="Times New Roman"/>
          <w:sz w:val="24"/>
        </w:rPr>
        <w:t xml:space="preserve">      </w:t>
      </w:r>
    </w:p>
    <w:p w:rsidRDefault="00BF47C4" w:rsidR="001F690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02.01.2018</w:t>
      </w:r>
      <w:r w:rsidR="00735DDA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</w:p>
    <w:p w:rsidRDefault="006A7C9B" w:rsidR="006A7C9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</w:t>
      </w:r>
    </w:p>
    <w:p w:rsidRDefault="006A7C9B" w:rsidR="00C61F72" w:rsidRPr="00D136E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Sandra Gregorić Jelinek</w:t>
      </w:r>
      <w:r w:rsidR="00735DDA">
        <w:rPr>
          <w:rFonts w:hAnsi="Times New Roman" w:ascii="Times New Roman"/>
          <w:sz w:val="24"/>
        </w:rPr>
        <w:t xml:space="preserve">         </w:t>
      </w:r>
      <w:r w:rsidR="001F6907">
        <w:rPr>
          <w:rFonts w:hAnsi="Times New Roman" w:ascii="Times New Roman"/>
          <w:sz w:val="24"/>
        </w:rPr>
        <w:t xml:space="preserve">  </w:t>
      </w:r>
    </w:p>
    <w:sectPr w:rsidSect="00310FBD" w:rsidR="00C61F72" w:rsidRPr="00D136E0">
      <w:footerReference w:type="default" r:id="rId10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FEE" w:rsidP="00702487" w:rsidR="00F72FEE">
      <w:pPr>
        <w:spacing w:after="0"/>
      </w:pPr>
      <w:r>
        <w:separator/>
      </w:r>
    </w:p>
  </w:endnote>
  <w:endnote w:id="0" w:type="continuationSeparator">
    <w:p w:rsidRDefault="00F72FEE" w:rsidP="00702487" w:rsidR="00F72F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26766"/>
      <w:docPartObj>
        <w:docPartGallery w:val="Page Numbers (Bottom of Page)"/>
        <w:docPartUnique/>
      </w:docPartObj>
    </w:sdtPr>
    <w:sdtEndPr/>
    <w:sdtContent>
      <w:p w:rsidRDefault="00310FBD" w:rsidR="00D52C88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52C88" w:rsidR="00D52C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FEE" w:rsidP="00702487" w:rsidR="00F72FEE">
      <w:pPr>
        <w:spacing w:after="0"/>
      </w:pPr>
      <w:r>
        <w:separator/>
      </w:r>
    </w:p>
  </w:footnote>
  <w:footnote w:id="0" w:type="continuationSeparator">
    <w:p w:rsidRDefault="00F72FEE" w:rsidP="00702487" w:rsidR="00F72FE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34A33"/>
    <w:rsid w:val="0011206C"/>
    <w:rsid w:val="001621C5"/>
    <w:rsid w:val="00172ABE"/>
    <w:rsid w:val="00197531"/>
    <w:rsid w:val="001D1FC8"/>
    <w:rsid w:val="001F6907"/>
    <w:rsid w:val="00216CF8"/>
    <w:rsid w:val="00230F0D"/>
    <w:rsid w:val="00285FB8"/>
    <w:rsid w:val="002937B9"/>
    <w:rsid w:val="002A1DEC"/>
    <w:rsid w:val="00310FBD"/>
    <w:rsid w:val="003F50D0"/>
    <w:rsid w:val="00436919"/>
    <w:rsid w:val="00481427"/>
    <w:rsid w:val="004D5825"/>
    <w:rsid w:val="004E7D26"/>
    <w:rsid w:val="004F4566"/>
    <w:rsid w:val="00584AA9"/>
    <w:rsid w:val="00584C47"/>
    <w:rsid w:val="00587493"/>
    <w:rsid w:val="006013D1"/>
    <w:rsid w:val="00637587"/>
    <w:rsid w:val="00657CA8"/>
    <w:rsid w:val="00672C08"/>
    <w:rsid w:val="006A7C9B"/>
    <w:rsid w:val="006D0E1F"/>
    <w:rsid w:val="00702487"/>
    <w:rsid w:val="0070716A"/>
    <w:rsid w:val="00734B7C"/>
    <w:rsid w:val="00735DDA"/>
    <w:rsid w:val="00760CB7"/>
    <w:rsid w:val="007F14BB"/>
    <w:rsid w:val="00815F28"/>
    <w:rsid w:val="008170F8"/>
    <w:rsid w:val="008512FB"/>
    <w:rsid w:val="00852A9E"/>
    <w:rsid w:val="00853EDD"/>
    <w:rsid w:val="00883C0B"/>
    <w:rsid w:val="00900CC0"/>
    <w:rsid w:val="0091784B"/>
    <w:rsid w:val="00945E82"/>
    <w:rsid w:val="009A415D"/>
    <w:rsid w:val="009B6E87"/>
    <w:rsid w:val="00A86126"/>
    <w:rsid w:val="00A865EE"/>
    <w:rsid w:val="00AE7A89"/>
    <w:rsid w:val="00B2045F"/>
    <w:rsid w:val="00B3150B"/>
    <w:rsid w:val="00BB75AC"/>
    <w:rsid w:val="00BF47C4"/>
    <w:rsid w:val="00C61F72"/>
    <w:rsid w:val="00C62DF7"/>
    <w:rsid w:val="00C77FAF"/>
    <w:rsid w:val="00C97BEF"/>
    <w:rsid w:val="00CA205F"/>
    <w:rsid w:val="00D136E0"/>
    <w:rsid w:val="00D225F3"/>
    <w:rsid w:val="00D324D5"/>
    <w:rsid w:val="00D52C88"/>
    <w:rsid w:val="00D748EA"/>
    <w:rsid w:val="00D8311E"/>
    <w:rsid w:val="00DB5D66"/>
    <w:rsid w:val="00E25119"/>
    <w:rsid w:val="00F4482E"/>
    <w:rsid w:val="00F55BD1"/>
    <w:rsid w:val="00F72FEE"/>
    <w:rsid w:val="00F7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11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11E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53ED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BB75A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B75A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B75A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B75A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0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FB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FB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FB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FB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8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0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0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6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3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70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92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16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71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17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446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15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89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582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463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06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375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85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9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2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3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19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3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3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10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54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62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33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14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350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59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7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55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61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0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5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3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1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09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3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5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2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97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31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0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74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25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49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53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968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26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95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53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17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179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4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2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038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09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0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38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68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89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53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56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8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05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945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26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95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73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98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80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42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66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10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22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87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416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36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98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90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347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306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2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99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873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57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00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77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30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64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7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967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2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4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589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74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5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5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784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6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72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33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43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01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23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50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189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07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2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5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11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26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84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58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487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259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58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56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St-397/2017-17</izvorni_sadrzaj>
    <derivirana_varijabla naziv="DomainObject.Oznaka_1">St-397/2017-17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B2D44-E55F-4D3F-B227-D39704FB9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172</properties:Words>
  <properties:Characters>989</properties:Characters>
  <properties:Lines>124</properties:Lines>
  <properties:Paragraphs>56</properties:Paragraphs>
  <properties:TotalTime>201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2018-01-02T08:49:00Z</dcterms:created>
  <dc:creator>ADMINIBM</dc:creator>
  <cp:lastModifiedBy>Lea Rogina</cp:lastModifiedBy>
  <cp:lastPrinted>2018-01-02T11:58:00Z</cp:lastPrinted>
  <dcterms:modified xmlns:xsi="http://www.w3.org/2001/XMLSchema-instance" xsi:type="dcterms:W3CDTF">2018-01-04T11:26:00Z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St-397/2017-17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