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5656" w14:paraId="8e75656" w:rsidRDefault="00636BE8" w:rsidP="00636BE8" w:rsidR="00636BE8" w:rsidRPr="00636BE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36BE8">
        <w:rPr>
          <w:rFonts w:hAnsi="Times New Roman" w:ascii="Times New Roman"/>
          <w:b/>
          <w:sz w:val="28"/>
        </w:rPr>
        <w:t>Obrazac 20.</w:t>
      </w:r>
    </w:p>
    <w:p w:rsidRDefault="00636BE8" w:rsidP="00636BE8" w:rsidR="00636BE8" w:rsidRPr="00636BE8">
      <w:pPr>
        <w:jc w:val="center"/>
        <w:rPr>
          <w:rFonts w:hAnsi="Times New Roman" w:ascii="Times New Roman"/>
          <w:b/>
          <w:sz w:val="24"/>
        </w:rPr>
      </w:pPr>
      <w:r w:rsidRPr="00636BE8">
        <w:rPr>
          <w:rFonts w:hAnsi="Times New Roman" w:ascii="Times New Roman"/>
          <w:b/>
          <w:sz w:val="24"/>
        </w:rPr>
        <w:t xml:space="preserve">IZVJEŠĆE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UPRAVITELJA O TIJEKU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36BE8" w:rsidP="00636BE8" w:rsidR="00636BE8" w:rsidRPr="00636BE8">
      <w:pPr>
        <w:jc w:val="center"/>
        <w:rPr>
          <w:rFonts w:hAnsi="Times New Roman" w:ascii="Times New Roman"/>
          <w:sz w:val="24"/>
        </w:rPr>
      </w:pPr>
    </w:p>
    <w:p w:rsidRDefault="00636BE8" w:rsidP="00636BE8" w:rsidR="00636BE8" w:rsidRPr="00636BE8">
      <w:pPr>
        <w:jc w:val="both"/>
        <w:rPr>
          <w:rFonts w:hAnsi="Century Gothic" w:ascii="Century Gothic"/>
          <w:sz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Nadle</w:t>
      </w:r>
      <w:r w:rsidRPr="00636BE8">
        <w:rPr>
          <w:rFonts w:hAnsi="Century Gothic" w:ascii="Century Gothic"/>
          <w:sz w:val="24"/>
        </w:rPr>
        <w:t>ž</w:t>
      </w:r>
      <w:r w:rsidRPr="00636BE8">
        <w:rPr>
          <w:rFonts w:hAnsi="Century Gothic" w:ascii="Century Gothic"/>
          <w:sz w:val="24"/>
          <w:szCs w:val="24"/>
          <w:lang w:val="pl-PL"/>
        </w:rPr>
        <w:t>ni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trgova</w:t>
      </w:r>
      <w:r w:rsidRPr="00636BE8">
        <w:rPr>
          <w:rFonts w:hAnsi="Century Gothic" w:ascii="Century Gothic"/>
          <w:sz w:val="24"/>
        </w:rPr>
        <w:t>č</w:t>
      </w:r>
      <w:r w:rsidRPr="00636BE8">
        <w:rPr>
          <w:rFonts w:hAnsi="Century Gothic" w:ascii="Century Gothic"/>
          <w:sz w:val="24"/>
          <w:szCs w:val="24"/>
          <w:lang w:val="pl-PL"/>
        </w:rPr>
        <w:t>ki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sud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</w:rPr>
        <w:tab/>
      </w:r>
      <w:r w:rsidRPr="00636BE8">
        <w:rPr>
          <w:rFonts w:hAnsi="Century Gothic" w:ascii="Century Gothic"/>
        </w:rPr>
        <w:t>Trgovački sud u Zagrebu</w:t>
      </w:r>
      <w:r w:rsidRPr="00636BE8">
        <w:rPr>
          <w:rFonts w:hAnsi="Century Gothic" w:ascii="Century Gothic"/>
          <w:sz w:val="24"/>
        </w:rPr>
        <w:t xml:space="preserve">  </w:t>
      </w:r>
    </w:p>
    <w:p w:rsidRDefault="00636BE8" w:rsidP="00636BE8" w:rsidR="00636BE8" w:rsidRPr="00636BE8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636BE8">
        <w:rPr>
          <w:rFonts w:hAnsi="Century Gothic" w:ascii="Century Gothic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20. St-5738/16</w:t>
      </w:r>
      <w:r w:rsidRPr="00636BE8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636BE8">
        <w:rPr>
          <w:rFonts w:hAnsi="Century Gothic" w:ascii="Century Gothic"/>
          <w:sz w:val="24"/>
          <w:szCs w:val="24"/>
        </w:rPr>
        <w:t xml:space="preserve"> </w:t>
      </w:r>
    </w:p>
    <w:p w:rsidRDefault="00636BE8" w:rsidP="00636BE8" w:rsidR="00636BE8" w:rsidRPr="00636BE8">
      <w:pPr>
        <w:jc w:val="both"/>
        <w:rPr>
          <w:rFonts w:eastAsia="Times New Roman" w:hAnsi="Century Gothic" w:ascii="Century Gothic"/>
          <w:lang w:eastAsia="hr-HR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Dužnik</w:t>
      </w:r>
      <w:r w:rsidRPr="00636BE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FELIX PROJEKT d.o.o. za proizvodnju, promet i usluge u</w:t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  <w:t xml:space="preserve">stečaju, OIB: 43475535899, Deanovec, J.Cobovića 31  </w:t>
      </w:r>
    </w:p>
    <w:p w:rsidRDefault="00636BE8" w:rsidP="00636BE8" w:rsidR="00636BE8" w:rsidRPr="00636BE8">
      <w:pPr>
        <w:rPr>
          <w:rFonts w:hAnsi="Times New Roman" w:ascii="Times New Roman"/>
          <w:sz w:val="24"/>
          <w:szCs w:val="24"/>
          <w:lang w:val="pl-PL"/>
        </w:rPr>
      </w:pPr>
    </w:p>
    <w:p w:rsidRDefault="00636BE8" w:rsidP="00636BE8" w:rsidR="00636BE8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TIJEK STEČAJNOGA POSTUPKA U RAZDOBLJU OD 1</w:t>
      </w:r>
      <w:r>
        <w:rPr>
          <w:rFonts w:hAnsi="Century Gothic" w:ascii="Century Gothic"/>
          <w:sz w:val="24"/>
          <w:szCs w:val="24"/>
        </w:rPr>
        <w:t>2</w:t>
      </w:r>
      <w:r w:rsidRPr="00636BE8">
        <w:rPr>
          <w:rFonts w:hAnsi="Century Gothic" w:ascii="Century Gothic"/>
          <w:sz w:val="24"/>
          <w:szCs w:val="24"/>
        </w:rPr>
        <w:t xml:space="preserve">. kolovoza 2018 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</w:t>
      </w:r>
      <w:r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DO</w:t>
      </w:r>
      <w:r>
        <w:rPr>
          <w:rFonts w:hAnsi="Century Gothic" w:ascii="Century Gothic"/>
          <w:sz w:val="24"/>
          <w:szCs w:val="24"/>
          <w:lang w:val="pl-PL"/>
        </w:rPr>
        <w:t xml:space="preserve"> 12.studenoga 2018.</w:t>
      </w:r>
    </w:p>
    <w:p w:rsidRDefault="00636BE8" w:rsidP="00636BE8" w:rsidR="00636BE8" w:rsidRPr="00636BE8">
      <w:pPr>
        <w:ind w:firstLine="708"/>
        <w:jc w:val="both"/>
        <w:rPr>
          <w:rStyle w:val="Zadanifontodlomka1"/>
          <w:rFonts w:hAnsi="Century Gothic" w:ascii="Century Gothic"/>
          <w:bCs/>
          <w:spacing w:val="1"/>
          <w:w w:val="111"/>
        </w:rPr>
      </w:pPr>
      <w:r w:rsidRPr="00636BE8">
        <w:rPr>
          <w:rFonts w:hAnsi="Century Gothic" w:ascii="Century Gothic"/>
          <w:bCs/>
          <w:spacing w:val="1"/>
          <w:w w:val="111"/>
        </w:rPr>
        <w:t xml:space="preserve"> </w:t>
      </w:r>
    </w:p>
    <w:p w:rsidRDefault="00636BE8" w:rsidP="00636BE8" w:rsidR="00636BE8" w:rsidRPr="00FF46B4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FF46B4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636BE8" w:rsidP="00636BE8" w:rsidR="00636BE8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FF46B4">
        <w:rPr>
          <w:rFonts w:cstheme="minorBidi" w:hAnsi="Century Gothic" w:ascii="Century Gothic"/>
        </w:rPr>
        <w:t>Ovr-2647/2016 ovrhovoditelja Zagrebačka banka d.d. OIB: 92963223473, Zagreb, Trg bana Josipa Jelačića 10 protiv  ovršenika  FELIX PROJEKT d.o.o. OIB: 43475535899, Deanovec (Ivanić-Grad), J.Cobovića 31, radi ovrhe na nekretnini u zk.ul.32, k.o. Šarampov, kat.čest. 159 – KUĆA, DVOR I ORANICA U SELU, ukupne površine 2.599 m</w:t>
      </w:r>
      <w:r w:rsidRPr="00FF46B4">
        <w:rPr>
          <w:rFonts w:cstheme="minorBidi" w:hAnsi="Century Gothic" w:ascii="Century Gothic"/>
          <w:vertAlign w:val="superscript"/>
        </w:rPr>
        <w:t xml:space="preserve">2 </w:t>
      </w:r>
      <w:r w:rsidRPr="00FF46B4">
        <w:rPr>
          <w:rFonts w:cstheme="minorBidi" w:hAnsi="Century Gothic" w:ascii="Century Gothic"/>
        </w:rPr>
        <w:t xml:space="preserve">upisana kod Zemljišnoknjižnog odjela u Ivanić Gradu radi naplate 107.817,90 EUR u kunskoj protuvrijednosti spp. </w:t>
      </w:r>
      <w:r w:rsidR="00472B2C" w:rsidRPr="00FF46B4">
        <w:rPr>
          <w:rFonts w:cstheme="minorBidi" w:hAnsi="Century Gothic" w:ascii="Century Gothic"/>
        </w:rPr>
        <w:t xml:space="preserve">Postupak se vodi pred Općinskim sudom u </w:t>
      </w:r>
      <w:r w:rsidR="00472B2C">
        <w:rPr>
          <w:rFonts w:cstheme="minorBidi" w:hAnsi="Century Gothic" w:ascii="Century Gothic"/>
        </w:rPr>
        <w:t>Velikoj Gorici</w:t>
      </w:r>
      <w:r w:rsidR="009E3E4D">
        <w:rPr>
          <w:rFonts w:cstheme="minorBidi" w:hAnsi="Century Gothic" w:ascii="Century Gothic"/>
        </w:rPr>
        <w:t>, Stalna služba u Ivanić Gradu.</w:t>
      </w:r>
      <w:r w:rsidR="00472B2C" w:rsidRPr="00FF46B4">
        <w:rPr>
          <w:rFonts w:cstheme="minorBidi" w:hAnsi="Century Gothic" w:ascii="Century Gothic"/>
        </w:rPr>
        <w:t xml:space="preserve">   </w:t>
      </w:r>
    </w:p>
    <w:p w:rsidRDefault="00636BE8" w:rsidP="00472B2C" w:rsidR="00636BE8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>Ovr-1301/16</w:t>
      </w:r>
      <w:r w:rsidRPr="00472B2C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Deanovec (Ivanić-Grad), J.Cobovića 31, radi ovrhe na nekretnini </w:t>
      </w:r>
      <w:r w:rsidRPr="00472B2C">
        <w:rPr>
          <w:rFonts w:hAnsi="Century Gothic" w:ascii="Century Gothic"/>
        </w:rPr>
        <w:t>u zk.ul. 6560 k.o. Molve, kč.br. 3075, u ULICI MOLVE LEDINE  3630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IZGRAĐENO ZEMLJIŠTE – površine  122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DVORIŠTE površine   300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VRT površine 600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 površine 2093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PARKIRALIŠTE površine 180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</w:t>
      </w:r>
      <w:r w:rsidRPr="00472B2C">
        <w:rPr>
          <w:rFonts w:hAnsi="Century Gothic" w:ascii="Century Gothic"/>
          <w:sz w:val="24"/>
          <w:szCs w:val="24"/>
        </w:rPr>
        <w:t xml:space="preserve"> </w:t>
      </w:r>
      <w:r w:rsidRPr="00472B2C">
        <w:rPr>
          <w:rFonts w:hAnsi="Century Gothic" w:ascii="Century Gothic"/>
        </w:rPr>
        <w:t>ZGRADA MJEŠOVITE UPORABE, STAMBENO-POSLOVNA ZGRADA kbr. 18 površine 335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upisana kod Općinskog suda u Koprivnici,</w:t>
      </w:r>
      <w:r w:rsidRPr="00472B2C">
        <w:rPr>
          <w:rFonts w:cstheme="minorBidi" w:hAnsi="Century Gothic" w:ascii="Century Gothic"/>
        </w:rPr>
        <w:t xml:space="preserve"> radi naplate 1.024.167,39 kn  spp. Postupak se vodi pred Općinskim sudom u Koprivnici.   </w:t>
      </w:r>
    </w:p>
    <w:p w:rsidRDefault="00636BE8" w:rsidP="00636BE8" w:rsidR="00472B2C">
      <w:pPr>
        <w:pStyle w:val="Odlomakpopisa"/>
        <w:ind w:firstLine="708" w:left="0"/>
        <w:jc w:val="both"/>
        <w:rPr>
          <w:rFonts w:cstheme="minorBidi" w:hAnsi="Century Gothic" w:ascii="Century Gothic"/>
        </w:rPr>
      </w:pPr>
      <w:r w:rsidRPr="00FF46B4">
        <w:rPr>
          <w:rFonts w:cstheme="minorBidi" w:hAnsi="Century Gothic" w:ascii="Century Gothic"/>
        </w:rPr>
        <w:t xml:space="preserve"> </w:t>
      </w:r>
    </w:p>
    <w:p w:rsidRDefault="00636BE8" w:rsidP="00636BE8" w:rsidR="00636BE8" w:rsidRPr="00FF46B4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Nakon Ispitnog i Izvještajnog ročišta razlučni vjerovnik Zagrebačka banka d.d. po punomoćniku podneskom je obavijestio stečajnog upravitelja da predlaže nekretnine unovčiti kroz pokrenute ovršne postupke pred općinskim sudovima. </w:t>
      </w:r>
      <w:r w:rsidRPr="00FF46B4">
        <w:rPr>
          <w:rFonts w:cstheme="minorBidi" w:hAnsi="Century Gothic" w:ascii="Century Gothic"/>
        </w:rPr>
        <w:t xml:space="preserve"> </w:t>
      </w:r>
    </w:p>
    <w:p w:rsidRDefault="00FF46B4" w:rsidP="00472B2C" w:rsidR="00472B2C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 </w:t>
      </w:r>
    </w:p>
    <w:p w:rsidRDefault="00472B2C" w:rsidP="00472B2C" w:rsidR="00472B2C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Glede nekretnina upisanih u zk.ul.32, k.o. Šarampov, kat.čest. 159 dana 05. </w:t>
      </w:r>
      <w:r w:rsidRPr="00472B2C">
        <w:rPr>
          <w:rFonts w:hAnsi="Century Gothic" w:ascii="Century Gothic"/>
        </w:rPr>
        <w:t>lipnja 2018. godine održano je ročište na kojem je utvrđena tržišna vrijednost</w:t>
      </w:r>
      <w:r w:rsidRPr="00FF46B4">
        <w:rPr>
          <w:rFonts w:hAnsi="Century Gothic" w:ascii="Century Gothic"/>
        </w:rPr>
        <w:t xml:space="preserve"> nekretnine u iznosu od 802.000,00 kuna i donijeto rješenje da će se zaključak o javnoj dražbi nekretnina donijeti pismeno nakon dostave zapisnika strankama.</w:t>
      </w:r>
      <w:r w:rsidR="009E3E4D" w:rsidRPr="009E3E4D">
        <w:t xml:space="preserve"> </w:t>
      </w:r>
      <w:r w:rsidR="009E3E4D">
        <w:rPr>
          <w:rFonts w:hAnsi="Century Gothic" w:ascii="Century Gothic"/>
        </w:rPr>
        <w:t>U</w:t>
      </w:r>
      <w:r w:rsidR="009E3E4D" w:rsidRPr="009E3E4D">
        <w:rPr>
          <w:rFonts w:hAnsi="Century Gothic" w:ascii="Century Gothic"/>
        </w:rPr>
        <w:t xml:space="preserve"> upisniku je promijenjen broj spisa i sad se vodi pod novim brojem:Ovr-2161/2017</w:t>
      </w:r>
      <w:r w:rsidR="009E3E4D">
        <w:rPr>
          <w:rFonts w:hAnsi="Century Gothic" w:ascii="Century Gothic"/>
        </w:rPr>
        <w:t>.</w:t>
      </w:r>
    </w:p>
    <w:p w:rsidRDefault="00511BF8" w:rsidP="00472B2C" w:rsidR="00511BF8" w:rsidRPr="009E3E4D">
      <w:pPr>
        <w:pStyle w:val="Odlomakpopisa"/>
        <w:ind w:firstLine="708" w:left="0"/>
        <w:jc w:val="both"/>
        <w:rPr>
          <w:rFonts w:hAnsi="Century Gothic" w:ascii="Century Gothic"/>
        </w:rPr>
      </w:pPr>
      <w:r w:rsidRPr="0020524C">
        <w:rPr>
          <w:rFonts w:hAnsi="Century Gothic" w:ascii="Century Gothic"/>
        </w:rPr>
        <w:t xml:space="preserve">Dana 23.07.2018. </w:t>
      </w:r>
      <w:r w:rsidR="00A228C1" w:rsidRPr="0020524C">
        <w:rPr>
          <w:rFonts w:hAnsi="Century Gothic" w:ascii="Century Gothic"/>
        </w:rPr>
        <w:t>Općinski s</w:t>
      </w:r>
      <w:r w:rsidRPr="0020524C">
        <w:rPr>
          <w:rFonts w:hAnsi="Century Gothic" w:ascii="Century Gothic"/>
        </w:rPr>
        <w:t xml:space="preserve">ud </w:t>
      </w:r>
      <w:r w:rsidR="00A228C1" w:rsidRPr="0020524C">
        <w:rPr>
          <w:rFonts w:hAnsi="Century Gothic" w:ascii="Century Gothic"/>
        </w:rPr>
        <w:t xml:space="preserve">u Velikoj Gorici, Stalna služba u Ivanić-Gradu </w:t>
      </w:r>
      <w:r w:rsidRPr="0020524C">
        <w:rPr>
          <w:rFonts w:hAnsi="Century Gothic" w:ascii="Century Gothic"/>
        </w:rPr>
        <w:t>je donio Zaključak</w:t>
      </w:r>
      <w:r w:rsidR="00A228C1" w:rsidRPr="0020524C">
        <w:rPr>
          <w:rFonts w:hAnsi="Century Gothic" w:ascii="Century Gothic"/>
        </w:rPr>
        <w:t xml:space="preserve"> kojim određuje prodaju nekretnine elektroničkom javnom dražbom koju provodi FINA, vrijednost nekretnine utvrđena je u iznosu od 802.000,00 kuna.</w:t>
      </w:r>
    </w:p>
    <w:p w:rsidRDefault="00636BE8" w:rsidP="00636BE8" w:rsidR="00636BE8" w:rsidRPr="00FF46B4">
      <w:pPr>
        <w:pStyle w:val="Odlomakpopisa"/>
        <w:ind w:firstLine="708" w:left="0"/>
        <w:jc w:val="both"/>
        <w:rPr>
          <w:rFonts w:hAnsi="Century Gothic" w:ascii="Century Gothic"/>
        </w:rPr>
      </w:pPr>
    </w:p>
    <w:p w:rsidRDefault="00636BE8" w:rsidP="00472B2C" w:rsidR="00545EA6">
      <w:pPr>
        <w:pStyle w:val="Odlomakpopisa"/>
        <w:ind w:firstLine="708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 xml:space="preserve">  Dana 03. svibnja 2018. godine održan je očevid na nekretnini upisanoj u u zk.ul. 6560 k.o. Molve, kč.br. 3075 u ovršnom postupku koji se kod Općinskog suda u Koprivnici vodi pod posl.brojem  </w:t>
      </w:r>
      <w:r w:rsidRPr="00472B2C">
        <w:rPr>
          <w:rFonts w:hAnsi="Century Gothic" w:ascii="Century Gothic"/>
        </w:rPr>
        <w:tab/>
        <w:t>Ovr-1301/16.</w:t>
      </w:r>
      <w:r w:rsidR="00545EA6" w:rsidRPr="00472B2C">
        <w:rPr>
          <w:rFonts w:hAnsi="Century Gothic" w:ascii="Century Gothic"/>
        </w:rPr>
        <w:t xml:space="preserve"> </w:t>
      </w:r>
      <w:r w:rsidR="00472B2C" w:rsidRPr="00472B2C">
        <w:rPr>
          <w:rFonts w:hAnsi="Century Gothic" w:ascii="Century Gothic"/>
        </w:rPr>
        <w:t xml:space="preserve">U izvještajnom razdoblju u upisniku je promijenjen broj spisa i sad se vodi pod novim </w:t>
      </w:r>
      <w:r w:rsidR="00545EA6" w:rsidRPr="00472B2C">
        <w:rPr>
          <w:rFonts w:hAnsi="Century Gothic" w:ascii="Century Gothic"/>
        </w:rPr>
        <w:t>broj</w:t>
      </w:r>
      <w:r w:rsidR="00472B2C">
        <w:rPr>
          <w:rFonts w:hAnsi="Century Gothic" w:ascii="Century Gothic"/>
        </w:rPr>
        <w:t>em</w:t>
      </w:r>
      <w:r w:rsidR="00545EA6" w:rsidRPr="00472B2C">
        <w:rPr>
          <w:rFonts w:hAnsi="Century Gothic" w:ascii="Century Gothic"/>
        </w:rPr>
        <w:t>: Ovr-1352/2018</w:t>
      </w:r>
      <w:r w:rsidR="00472B2C">
        <w:rPr>
          <w:rFonts w:hAnsi="Century Gothic" w:ascii="Century Gothic"/>
        </w:rPr>
        <w:t>.</w:t>
      </w:r>
    </w:p>
    <w:p w:rsidRDefault="0020524C" w:rsidP="0020524C" w:rsidR="0020524C">
      <w:pPr>
        <w:rPr>
          <w:rFonts w:hAnsi="Century Gothic" w:ascii="Century Gothic"/>
        </w:rPr>
      </w:pPr>
    </w:p>
    <w:p w:rsidRDefault="0020524C" w:rsidP="0020524C" w:rsidR="0020524C">
      <w:pPr>
        <w:rPr>
          <w:rFonts w:hAnsi="Century Gothic" w:ascii="Century Gothic"/>
        </w:rPr>
      </w:pPr>
    </w:p>
    <w:p w:rsidRDefault="0020524C" w:rsidP="0020524C" w:rsidR="0020524C">
      <w:pPr>
        <w:rPr>
          <w:rFonts w:hAnsi="Century Gothic" w:ascii="Century Gothic"/>
        </w:rPr>
      </w:pPr>
    </w:p>
    <w:p w:rsidRDefault="0020524C" w:rsidP="0020524C" w:rsidR="00636BE8">
      <w:pPr>
        <w:ind w:firstLine="708"/>
        <w:rPr>
          <w:rFonts w:hAnsi="Century Gothic" w:ascii="Century Gothic"/>
        </w:rPr>
      </w:pPr>
      <w:r w:rsidRPr="0020524C">
        <w:rPr>
          <w:rFonts w:hAnsi="Century Gothic" w:ascii="Century Gothic"/>
        </w:rPr>
        <w:t xml:space="preserve">Dana 26.10.2018. Općinski sud u Koprivnici </w:t>
      </w:r>
      <w:r w:rsidR="00472B2C" w:rsidRPr="0020524C">
        <w:rPr>
          <w:rFonts w:hAnsi="Century Gothic" w:ascii="Century Gothic"/>
        </w:rPr>
        <w:t xml:space="preserve">donio </w:t>
      </w:r>
      <w:r w:rsidRPr="0020524C">
        <w:rPr>
          <w:rFonts w:hAnsi="Century Gothic" w:ascii="Century Gothic"/>
        </w:rPr>
        <w:t xml:space="preserve">je </w:t>
      </w:r>
      <w:r w:rsidR="00472B2C" w:rsidRPr="0020524C">
        <w:rPr>
          <w:rFonts w:hAnsi="Century Gothic" w:ascii="Century Gothic"/>
        </w:rPr>
        <w:t xml:space="preserve">Zaključak o prodaji nekretnina </w:t>
      </w:r>
      <w:r w:rsidRPr="0020524C">
        <w:rPr>
          <w:rFonts w:hAnsi="Century Gothic" w:ascii="Century Gothic"/>
        </w:rPr>
        <w:t xml:space="preserve">upisanih u zk.ul.br. 6560 i zk.ul.br.7324 k.o. Molve, </w:t>
      </w:r>
      <w:r w:rsidRPr="0020524C">
        <w:t xml:space="preserve"> </w:t>
      </w:r>
      <w:r w:rsidRPr="0020524C">
        <w:rPr>
          <w:rFonts w:hAnsi="Century Gothic" w:ascii="Century Gothic"/>
        </w:rPr>
        <w:t xml:space="preserve">kojim određuje prodaju nekretnine elektroničkom javnom dražbom koju provodi FINA, vrijednost nekretnine utvrđena je u </w:t>
      </w:r>
      <w:r>
        <w:rPr>
          <w:rFonts w:hAnsi="Century Gothic" w:ascii="Century Gothic"/>
        </w:rPr>
        <w:t xml:space="preserve">ukupnom </w:t>
      </w:r>
      <w:r w:rsidRPr="0020524C">
        <w:rPr>
          <w:rFonts w:hAnsi="Century Gothic" w:ascii="Century Gothic"/>
        </w:rPr>
        <w:t xml:space="preserve">iznosu od </w:t>
      </w:r>
      <w:r>
        <w:rPr>
          <w:rFonts w:hAnsi="Century Gothic" w:ascii="Century Gothic"/>
        </w:rPr>
        <w:t>919</w:t>
      </w:r>
      <w:r w:rsidRPr="0020524C">
        <w:rPr>
          <w:rFonts w:hAnsi="Century Gothic" w:ascii="Century Gothic"/>
        </w:rPr>
        <w:t>.000,00 kuna.</w:t>
      </w:r>
    </w:p>
    <w:p w:rsidRDefault="0020524C" w:rsidP="0020524C" w:rsidR="0020524C" w:rsidRPr="0020524C">
      <w:pPr>
        <w:ind w:firstLine="708"/>
        <w:rPr>
          <w:rFonts w:hAnsi="Century Gothic" w:ascii="Century Gothic"/>
        </w:rPr>
      </w:pPr>
    </w:p>
    <w:p w:rsidRDefault="00636BE8" w:rsidP="00636BE8" w:rsidR="00636BE8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Stečajni dužnik nema zaposlenih radnika, pa nije bilo nastavka rada.</w:t>
      </w:r>
    </w:p>
    <w:p w:rsidRDefault="00636BE8" w:rsidP="00636BE8" w:rsidR="00636BE8" w:rsidRPr="00636BE8">
      <w:pPr>
        <w:ind w:firstLine="709"/>
        <w:jc w:val="both"/>
        <w:rPr>
          <w:rFonts w:hAnsi="Century Gothic" w:ascii="Century Gothic"/>
        </w:rPr>
      </w:pPr>
    </w:p>
    <w:p w:rsidRDefault="00636BE8" w:rsidP="00636BE8" w:rsidR="00636BE8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FELIX PROJEKT d.o.o. za proizvodnju, promet i usluge u stečaju</w:t>
      </w:r>
      <w:r w:rsidRPr="00636BE8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636BE8">
        <w:rPr>
          <w:rFonts w:hAnsi="Century Gothic" w:ascii="Century Gothic"/>
        </w:rPr>
        <w:t xml:space="preserve"> </w:t>
      </w:r>
    </w:p>
    <w:p w:rsidRDefault="00636BE8" w:rsidP="00636BE8" w:rsidR="00636BE8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   </w:t>
      </w:r>
    </w:p>
    <w:p w:rsidRDefault="00636BE8" w:rsidP="00636BE8" w:rsidR="00636BE8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Stečajni dužnik ima imovinu koju treba unovčiti kroz pokrenute ovršne postupke  nakon čega će se provesti dioba i zaključenje stečajnoga postupka.</w:t>
      </w:r>
    </w:p>
    <w:p w:rsidRDefault="00636BE8" w:rsidP="00636BE8" w:rsidR="00636BE8" w:rsidRPr="00636BE8">
      <w:pPr>
        <w:ind w:firstLine="360"/>
        <w:jc w:val="both"/>
        <w:rPr>
          <w:rFonts w:hAnsi="Century Gothic" w:ascii="Century Gothic"/>
          <w:sz w:val="24"/>
          <w:szCs w:val="24"/>
        </w:rPr>
      </w:pPr>
    </w:p>
    <w:p w:rsidRDefault="00636BE8" w:rsidP="00636BE8" w:rsidR="00636BE8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STANJE STEČAJNE MASE</w:t>
      </w:r>
    </w:p>
    <w:p w:rsidRDefault="00636BE8" w:rsidP="00636BE8" w:rsidR="00636BE8" w:rsidRPr="00636BE8">
      <w:pPr>
        <w:pStyle w:val="Odlomakpopisa"/>
        <w:ind w:left="108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636BE8" w:rsidP="00636BE8" w:rsidR="00636BE8" w:rsidRPr="00636BE8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ab/>
        <w:t>I</w:t>
      </w:r>
      <w:r w:rsidRPr="00636BE8">
        <w:rPr>
          <w:rStyle w:val="Zadanifontodlomka1"/>
          <w:rFonts w:cs="Tahoma" w:hAnsi="Century Gothic" w:ascii="Century Gothic"/>
          <w:iCs/>
        </w:rPr>
        <w:t>movine stečajnog dužnika čine</w:t>
      </w:r>
      <w:r w:rsidRPr="00636BE8">
        <w:rPr>
          <w:rFonts w:hAnsi="Century Gothic" w:ascii="Century Gothic"/>
        </w:rPr>
        <w:t>:</w:t>
      </w:r>
    </w:p>
    <w:p w:rsidRDefault="00636BE8" w:rsidP="00636BE8" w:rsidR="00636BE8" w:rsidRPr="00636BE8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a/</w:t>
      </w:r>
      <w:r w:rsidRPr="00636BE8">
        <w:rPr>
          <w:rFonts w:hAnsi="Century Gothic" w:ascii="Century Gothic"/>
          <w:sz w:val="22"/>
          <w:szCs w:val="22"/>
        </w:rPr>
        <w:tab/>
        <w:t>nekretnine upisane u:</w:t>
      </w:r>
    </w:p>
    <w:p w:rsidRDefault="00636BE8" w:rsidP="00636BE8" w:rsidR="00636BE8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 xml:space="preserve"> </w:t>
      </w:r>
      <w:r w:rsidRPr="00636BE8">
        <w:rPr>
          <w:rFonts w:hAnsi="Century Gothic" w:ascii="Century Gothic"/>
          <w:sz w:val="22"/>
          <w:szCs w:val="22"/>
        </w:rPr>
        <w:tab/>
        <w:t>- zk.ul. 6560, k.o. 309435, MOLVE kat.čestica 3072/2, U ULICI MOLVE LEDINE, PARKIRALIŠTE, površine 281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kat.čestica 3073, U ULICI MOLVE LEDINE, PARKIRALIŠTE površine 561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842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;</w:t>
      </w:r>
    </w:p>
    <w:p w:rsidRDefault="00636BE8" w:rsidP="00636BE8" w:rsidR="00636BE8" w:rsidRPr="00636BE8">
      <w:pPr>
        <w:pStyle w:val="Bezproreda"/>
        <w:numPr>
          <w:ilvl w:val="0"/>
          <w:numId w:val="3"/>
        </w:numPr>
        <w:tabs>
          <w:tab w:pos="709" w:val="left"/>
          <w:tab w:pos="851" w:val="left"/>
        </w:tabs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 xml:space="preserve">zk.ul. 7324, k.o. 309435, MOLVE, i to  </w:t>
      </w:r>
    </w:p>
    <w:p w:rsidRDefault="00636BE8" w:rsidP="00636BE8" w:rsidR="00636BE8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DVORIŠTE površine 300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VRT površine 600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 površine 2093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PARKIRALIŠTE površine180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3630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 xml:space="preserve"> ;</w:t>
      </w:r>
    </w:p>
    <w:p w:rsidRDefault="00636BE8" w:rsidP="00636BE8" w:rsidR="00636BE8" w:rsidRPr="00636BE8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  <w:vertAlign w:val="superscript"/>
        </w:rPr>
      </w:pPr>
      <w:r w:rsidRPr="00636BE8">
        <w:rPr>
          <w:rFonts w:hAnsi="Century Gothic" w:ascii="Century Gothic"/>
          <w:sz w:val="22"/>
          <w:szCs w:val="22"/>
        </w:rPr>
        <w:t>- zk.ul. 32, k.o. Šarampov kat.čest. 159 – KUĆA, DVOR I ORANICA U SELU, ukupne površine 2599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636BE8" w:rsidP="00636BE8" w:rsidR="00636BE8" w:rsidRPr="00636BE8">
      <w:pPr>
        <w:pStyle w:val="Bezproreda"/>
        <w:ind w:left="426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sz w:val="22"/>
          <w:szCs w:val="22"/>
        </w:rPr>
        <w:t>b/</w:t>
      </w:r>
      <w:r w:rsidRPr="00636BE8">
        <w:rPr>
          <w:rFonts w:hAnsi="Century Gothic" w:ascii="Century Gothic"/>
          <w:sz w:val="22"/>
          <w:szCs w:val="22"/>
        </w:rPr>
        <w:tab/>
        <w:t xml:space="preserve">  </w:t>
      </w:r>
      <w:r w:rsidRPr="00636BE8">
        <w:rPr>
          <w:rFonts w:hAnsi="Century Gothic" w:ascii="Century Gothic"/>
        </w:rPr>
        <w:t xml:space="preserve">potraživanja od kupaca u iznosu od 10.145,49 kn, a odnose se na potraživanja temeljem sklopljene predstečajne nagodbe posl. broj 14 Stpn-9/2016 nad dužnikom HOTELI NJIVICE d.o.o. za ugostiteljstvo i turizam Njivice (Općina Omišalj), Primorska cesta 30, OIB: 86096345385. kojom nagodbom je utvrđeno da se Dužnik obvezuje isplatiti vjerovniku iznos od 10.145,49 kn , bez kamata, u dvije jednake rate od kojih je prva rata u iznosu od 5.072,74 kn dospiela  30.11.2016. godine a druga rata u iznosu od 5.072,75 kn dana 30.11.2017. godine. </w:t>
      </w:r>
    </w:p>
    <w:p w:rsidRDefault="00636BE8" w:rsidP="00636BE8" w:rsidR="00636BE8" w:rsidRPr="00636BE8">
      <w:pPr>
        <w:pStyle w:val="Bezproreda"/>
        <w:jc w:val="both"/>
        <w:rPr>
          <w:rFonts w:hAnsi="Century Gothic" w:ascii="Century Gothic"/>
        </w:rPr>
      </w:pPr>
    </w:p>
    <w:p w:rsidRDefault="00636BE8" w:rsidP="00636BE8" w:rsidR="00636BE8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2.</w:t>
      </w:r>
      <w:r w:rsidRPr="00636BE8">
        <w:rPr>
          <w:rFonts w:hAnsi="Century Gothic" w:ascii="Century Gothic"/>
        </w:rPr>
        <w:tab/>
        <w:t xml:space="preserve">U raspoloživoj  dokumentaciji nije pronađen dokaz o izvršenom plaćanju temeljem predstečajne nagodbe14 Stpn-9/2016 pa je podatak u dva navrata zatražen od dužnika Hoteli Njivice d.o.o.  </w:t>
      </w:r>
    </w:p>
    <w:p w:rsidRDefault="00636BE8" w:rsidP="00636BE8" w:rsidR="00636BE8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</w:t>
      </w:r>
    </w:p>
    <w:p w:rsidRDefault="00636BE8" w:rsidP="00636BE8" w:rsidR="00636BE8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3.</w:t>
      </w:r>
      <w:r w:rsidRPr="00636BE8">
        <w:rPr>
          <w:rFonts w:hAnsi="Century Gothic" w:ascii="Century Gothic"/>
        </w:rPr>
        <w:tab/>
        <w:t xml:space="preserve">Nisu unovčene nekretnine u vlasništvu stečajnog dužnika jer je razlučni vjerovnik predložio nastavak ovršnih postupaka pokrenutih prije otvaranja stečajnog postupka, a  postupci nisu završeni.  </w:t>
      </w:r>
    </w:p>
    <w:p w:rsidRDefault="00636BE8" w:rsidP="00636BE8" w:rsidR="00636BE8" w:rsidRPr="00636BE8">
      <w:pPr>
        <w:pStyle w:val="Bezproreda"/>
        <w:jc w:val="both"/>
        <w:rPr>
          <w:rFonts w:hAnsi="Century Gothic" w:ascii="Century Gothic"/>
          <w:color w:val="FF0000"/>
          <w:sz w:val="22"/>
          <w:szCs w:val="22"/>
        </w:rPr>
      </w:pPr>
    </w:p>
    <w:p w:rsidRDefault="00636BE8" w:rsidP="00636BE8" w:rsidR="00636BE8" w:rsidRPr="00636BE8">
      <w:pPr>
        <w:pStyle w:val="Odlomakpopisa"/>
        <w:tabs>
          <w:tab w:pos="709" w:val="left"/>
        </w:tabs>
        <w:ind w:left="0"/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t>4.</w:t>
      </w:r>
      <w:r w:rsidRPr="00636BE8">
        <w:rPr>
          <w:rFonts w:hAnsi="Times New Roman" w:ascii="Times New Roman"/>
          <w:lang w:val="pl-PL"/>
        </w:rPr>
        <w:tab/>
      </w:r>
      <w:r w:rsidRPr="00636BE8">
        <w:rPr>
          <w:rFonts w:hAnsi="Century Gothic" w:ascii="Century Gothic"/>
          <w:lang w:val="pl-PL"/>
        </w:rPr>
        <w:t xml:space="preserve">Razlučno pravo na nekretninama u vlasništvu stečajnog dužnika ima </w:t>
      </w:r>
    </w:p>
    <w:p w:rsidRDefault="00636BE8" w:rsidP="00636BE8" w:rsidR="00636BE8" w:rsidRPr="00636BE8">
      <w:pPr>
        <w:pStyle w:val="Odlomakpopisa"/>
        <w:ind w:left="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lang w:val="pl-PL"/>
        </w:rPr>
        <w:lastRenderedPageBreak/>
        <w:t xml:space="preserve">-    </w:t>
      </w:r>
      <w:r w:rsidRPr="00636BE8">
        <w:rPr>
          <w:rFonts w:eastAsiaTheme="minorEastAsia" w:cs="Arial" w:hAnsi="Century Gothic" w:ascii="Century Gothic"/>
        </w:rPr>
        <w:t xml:space="preserve">ZAGREBAČKA BANKA d.d. OIB: 92963223473, Zagreb, Trg bana Josipa Jelačića 10 na nekretnini upisanoj u </w:t>
      </w:r>
      <w:r w:rsidRPr="00636BE8">
        <w:rPr>
          <w:rFonts w:hAnsi="Century Gothic" w:ascii="Century Gothic"/>
        </w:rPr>
        <w:t>zk.ul. 32, k.o. Šarampov kat.čest. 159 – KUĆA, DVOR I ORANICA U SELU, ukupne površine 2599 m</w:t>
      </w:r>
      <w:r w:rsidRPr="00636BE8">
        <w:rPr>
          <w:rFonts w:hAnsi="Century Gothic" w:ascii="Century Gothic"/>
          <w:vertAlign w:val="superscript"/>
        </w:rPr>
        <w:t xml:space="preserve">2  </w:t>
      </w:r>
      <w:r w:rsidRPr="00636BE8">
        <w:rPr>
          <w:rFonts w:cstheme="minorBidi" w:eastAsiaTheme="minorEastAsia" w:hAnsi="Century Gothic" w:ascii="Century Gothic"/>
        </w:rPr>
        <w:t xml:space="preserve">za iznos od 150.000,00 EUR,  te </w:t>
      </w:r>
    </w:p>
    <w:p w:rsidRDefault="00636BE8" w:rsidP="00636BE8" w:rsidR="00636BE8" w:rsidRPr="00636BE8">
      <w:pPr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t xml:space="preserve">-    HRVATSKA BANKA ZA OBNOVU I RAZVITAK OIB: 26702280390, Zagreb, Strossmayerov trg 9 za iznos od 650.000,00 kn uvećano za pripadajuće kamate i naknade i  </w:t>
      </w:r>
    </w:p>
    <w:p w:rsidRDefault="00636BE8" w:rsidP="00636BE8" w:rsidR="00636BE8" w:rsidRPr="00636BE8">
      <w:pPr>
        <w:jc w:val="both"/>
        <w:rPr>
          <w:rFonts w:hAnsi="Century Gothic" w:ascii="Century Gothic"/>
          <w:b/>
        </w:rPr>
      </w:pPr>
      <w:r w:rsidRPr="00636BE8">
        <w:rPr>
          <w:rFonts w:hAnsi="Century Gothic" w:ascii="Century Gothic"/>
          <w:lang w:val="pl-PL"/>
        </w:rPr>
        <w:t>-   ZAGREBAČKA BANKA d.d., OIB: 92963223473, Zagreb, Trg bana Josipa Jelačića 10 za iznos od 650.000,00 kn uvećano za pripadajuće kamate i naknade, na nekretninama upisanim u  zk.ul. 6560, k.o. 309435, MOLVE; zk.ul. 7324, k.o. 309435,</w:t>
      </w:r>
      <w:r w:rsidRPr="00636BE8">
        <w:rPr>
          <w:rFonts w:hAnsi="Century Gothic" w:ascii="Century Gothic"/>
        </w:rPr>
        <w:t xml:space="preserve"> MOLVE.</w:t>
      </w:r>
      <w:r w:rsidRPr="00636BE8">
        <w:rPr>
          <w:rFonts w:hAnsi="Century Gothic" w:ascii="Century Gothic"/>
          <w:b/>
        </w:rPr>
        <w:t xml:space="preserve"> </w:t>
      </w:r>
    </w:p>
    <w:p w:rsidRDefault="00636BE8" w:rsidP="00636BE8" w:rsidR="00636BE8" w:rsidRPr="00636BE8">
      <w:pPr>
        <w:ind w:firstLine="708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Razlučni vjerovnik pokrenuo je ovršne postupke radi naplate osiguranih tražbina. Oba postupka su nastavljena nakon prekida zbog otvaranja stečajnog postupka. </w:t>
      </w:r>
    </w:p>
    <w:p w:rsidRDefault="005A666B" w:rsidP="00636BE8" w:rsidR="005A666B">
      <w:pPr>
        <w:jc w:val="both"/>
        <w:rPr>
          <w:rFonts w:hAnsi="Century Gothic" w:ascii="Century Gothic"/>
        </w:rPr>
      </w:pPr>
    </w:p>
    <w:p w:rsidRDefault="00636BE8" w:rsidP="00636BE8" w:rsidR="00636BE8" w:rsidRPr="00636BE8">
      <w:pPr>
        <w:jc w:val="both"/>
        <w:rPr>
          <w:rStyle w:val="Zadanifontodlomka1"/>
          <w:rFonts w:cs="Tahoma" w:hAnsi="Century Gothic" w:ascii="Century Gothic"/>
        </w:rPr>
      </w:pPr>
      <w:r w:rsidRPr="00636BE8">
        <w:rPr>
          <w:rStyle w:val="Zadanifontodlomka1"/>
          <w:rFonts w:cs="Tahoma" w:hAnsi="Century Gothic" w:ascii="Century Gothic"/>
        </w:rPr>
        <w:t>5.</w:t>
      </w:r>
      <w:r w:rsidRPr="00636BE8">
        <w:rPr>
          <w:rStyle w:val="Zadanifontodlomka1"/>
          <w:rFonts w:cs="Tahoma" w:hAnsi="Century Gothic" w:ascii="Century Gothic"/>
        </w:rPr>
        <w:tab/>
        <w:t>Izlučna prava nisu prijavljena.</w:t>
      </w:r>
    </w:p>
    <w:p w:rsidRDefault="00636BE8" w:rsidP="00636BE8" w:rsidR="00636BE8" w:rsidRPr="00636BE8">
      <w:pPr>
        <w:jc w:val="both"/>
        <w:rPr>
          <w:rStyle w:val="Zadanifontodlomka1"/>
          <w:rFonts w:cs="Tahoma" w:hAnsi="Century Gothic" w:ascii="Century Gothic"/>
        </w:rPr>
      </w:pPr>
      <w:r w:rsidRPr="00636BE8">
        <w:rPr>
          <w:rFonts w:cs="Tahoma" w:hAnsi="Century Gothic" w:ascii="Century Gothic"/>
        </w:rPr>
        <w:t>6.</w:t>
      </w:r>
      <w:r w:rsidRPr="00636BE8">
        <w:rPr>
          <w:rFonts w:cs="Tahoma" w:hAnsi="Century Gothic" w:ascii="Century Gothic"/>
        </w:rPr>
        <w:tab/>
        <w:t xml:space="preserve">U izvještajnom razdoblju nije bilo namirenja vjerovnika stečajne mase.  </w:t>
      </w:r>
    </w:p>
    <w:p w:rsidRDefault="00636BE8" w:rsidP="00636BE8" w:rsidR="00636BE8" w:rsidRPr="00636BE8">
      <w:pPr>
        <w:jc w:val="both"/>
        <w:rPr>
          <w:rStyle w:val="Zadanifontodlomka1"/>
          <w:rFonts w:cs="Tahoma" w:hAnsi="Century Gothic" w:ascii="Century Gothic"/>
        </w:rPr>
      </w:pPr>
      <w:r w:rsidRPr="00636BE8">
        <w:rPr>
          <w:rStyle w:val="Zadanifontodlomka1"/>
          <w:rFonts w:cs="Tahoma" w:hAnsi="Century Gothic" w:ascii="Century Gothic"/>
        </w:rPr>
        <w:t>7.</w:t>
      </w:r>
      <w:r w:rsidRPr="00636BE8">
        <w:rPr>
          <w:rStyle w:val="Zadanifontodlomka1"/>
          <w:rFonts w:cs="Tahoma" w:hAnsi="Century Gothic" w:ascii="Century Gothic"/>
        </w:rPr>
        <w:tab/>
        <w:t xml:space="preserve">Stečajni dužnik nije imao zaposlenih radnika pa nije bilo isplata.  </w:t>
      </w:r>
    </w:p>
    <w:p w:rsidRDefault="00636BE8" w:rsidP="00636BE8" w:rsidR="00636BE8" w:rsidRPr="00636BE8">
      <w:pPr>
        <w:jc w:val="both"/>
        <w:rPr>
          <w:rStyle w:val="Zadanifontodlomka1"/>
          <w:rFonts w:cs="Tahoma" w:hAnsi="Century Gothic" w:ascii="Century Gothic"/>
        </w:rPr>
      </w:pPr>
      <w:r w:rsidRPr="00636BE8">
        <w:rPr>
          <w:rStyle w:val="Zadanifontodlomka1"/>
          <w:rFonts w:cs="Tahoma" w:hAnsi="Century Gothic" w:ascii="Century Gothic"/>
        </w:rPr>
        <w:t>8.</w:t>
      </w:r>
      <w:r w:rsidRPr="00636BE8">
        <w:rPr>
          <w:rStyle w:val="Zadanifontodlomka1"/>
          <w:rFonts w:cs="Tahoma" w:hAnsi="Century Gothic" w:ascii="Century Gothic"/>
        </w:rPr>
        <w:tab/>
        <w:t xml:space="preserve">U dosadašnjem tijeku postupka nije bilo namirenja vjerovnika. </w:t>
      </w:r>
    </w:p>
    <w:p w:rsidRDefault="00636BE8" w:rsidP="00636BE8" w:rsidR="00636BE8" w:rsidRPr="00636BE8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636BE8" w:rsidP="00636BE8" w:rsidR="00636BE8" w:rsidRPr="00FF46B4">
      <w:pPr>
        <w:rPr>
          <w:rFonts w:hAnsi="Century Gothic" w:ascii="Century Gothic"/>
          <w:sz w:val="24"/>
          <w:szCs w:val="24"/>
          <w:lang w:val="pl-PL"/>
        </w:rPr>
      </w:pPr>
      <w:r w:rsidRPr="00FF46B4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12. studenoga 2018.  </w:t>
      </w:r>
      <w:r w:rsidR="00FF46B4" w:rsidRPr="00FF46B4">
        <w:rPr>
          <w:rFonts w:hAnsi="Century Gothic" w:ascii="Century Gothic"/>
          <w:sz w:val="24"/>
          <w:szCs w:val="24"/>
          <w:lang w:val="pl-PL"/>
        </w:rPr>
        <w:t>do 12. veljače 2019.</w:t>
      </w:r>
    </w:p>
    <w:p w:rsidRDefault="00636BE8" w:rsidP="00636BE8" w:rsidR="00636BE8" w:rsidRPr="00FF46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F46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524C" w:rsidP="00636BE8" w:rsidR="00636BE8" w:rsidRPr="00FF46B4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U predstojećem izvještajnom razdoblju očekuje se objava poziva i prva elektronička javna dražba koju će provesti FINA </w:t>
      </w:r>
      <w:r w:rsidR="00636BE8" w:rsidRPr="0020524C">
        <w:rPr>
          <w:rFonts w:hAnsi="Century Gothic" w:ascii="Century Gothic"/>
        </w:rPr>
        <w:t xml:space="preserve">u postupcima pokrenutim pred Općinskim sudom u Velikoj Gorici, Stalna služba u Ivanić Gradu koji se vodi pod posl.brojem 18 Ovr-2161/17 i Općinskim sudom u Koprivnici posl. broj </w:t>
      </w:r>
      <w:r w:rsidR="0084544B" w:rsidRPr="0020524C">
        <w:rPr>
          <w:rFonts w:hAnsi="Century Gothic" w:ascii="Century Gothic"/>
        </w:rPr>
        <w:t>Ovr-1352/2018)</w:t>
      </w:r>
      <w:r w:rsidR="00636BE8" w:rsidRPr="0020524C">
        <w:rPr>
          <w:rFonts w:hAnsi="Century Gothic" w:ascii="Century Gothic"/>
        </w:rPr>
        <w:t>.</w:t>
      </w:r>
    </w:p>
    <w:p w:rsidRDefault="00636BE8" w:rsidP="00636BE8" w:rsidR="00636BE8" w:rsidRPr="00636BE8">
      <w:pPr>
        <w:jc w:val="both"/>
        <w:rPr>
          <w:rFonts w:hAnsi="Century Gothic" w:ascii="Century Gothic"/>
          <w:color w:val="FF0000"/>
        </w:rPr>
      </w:pPr>
      <w:r w:rsidRPr="00636BE8">
        <w:rPr>
          <w:rFonts w:hAnsi="Century Gothic" w:ascii="Century Gothic"/>
          <w:color w:val="FF0000"/>
        </w:rPr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636BE8" w:rsidP="00636BE8" w:rsidR="00636BE8" w:rsidRPr="00636BE8">
      <w:pPr>
        <w:jc w:val="both"/>
        <w:rPr>
          <w:rFonts w:hAnsi="Century Gothic" w:ascii="Century Gothic"/>
          <w:color w:val="FF0000"/>
        </w:rPr>
      </w:pPr>
      <w:r w:rsidRPr="00FF46B4">
        <w:rPr>
          <w:rFonts w:hAnsi="Century Gothic" w:ascii="Century Gothic"/>
        </w:rPr>
        <w:t>U Križevcima, 1</w:t>
      </w:r>
      <w:r w:rsidR="00FF46B4">
        <w:rPr>
          <w:rFonts w:hAnsi="Century Gothic" w:ascii="Century Gothic"/>
        </w:rPr>
        <w:t>2</w:t>
      </w:r>
      <w:r w:rsidRPr="00FF46B4">
        <w:rPr>
          <w:rFonts w:hAnsi="Century Gothic" w:ascii="Century Gothic"/>
        </w:rPr>
        <w:t xml:space="preserve">. </w:t>
      </w:r>
      <w:r w:rsidR="00FF46B4">
        <w:rPr>
          <w:rFonts w:hAnsi="Century Gothic" w:ascii="Century Gothic"/>
        </w:rPr>
        <w:t xml:space="preserve">studenoga </w:t>
      </w:r>
      <w:r w:rsidRPr="00FF46B4">
        <w:rPr>
          <w:rFonts w:hAnsi="Century Gothic" w:ascii="Century Gothic"/>
        </w:rPr>
        <w:t>2018.</w:t>
      </w:r>
      <w:r w:rsidRPr="00FF46B4">
        <w:rPr>
          <w:rFonts w:hAnsi="Century Gothic" w:ascii="Century Gothic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636BE8" w:rsidP="00636BE8" w:rsidR="00636BE8" w:rsidRPr="00FF46B4">
      <w:pPr>
        <w:jc w:val="both"/>
        <w:rPr>
          <w:rFonts w:hAnsi="Century Gothic" w:ascii="Century Gothic"/>
        </w:rPr>
      </w:pPr>
    </w:p>
    <w:p w:rsidRDefault="00636BE8" w:rsidP="00636BE8" w:rsidR="00636BE8" w:rsidRPr="00FF46B4">
      <w:pPr>
        <w:ind w:firstLine="708" w:left="5664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>STEČAJNI UPRAVITELJ</w:t>
      </w:r>
    </w:p>
    <w:p w:rsidRDefault="00636BE8" w:rsidP="00636BE8" w:rsidR="00636BE8" w:rsidRPr="00FF46B4">
      <w:pPr>
        <w:jc w:val="both"/>
        <w:rPr>
          <w:rFonts w:hAnsi="Century Gothic" w:ascii="Century Gothic"/>
        </w:rPr>
      </w:pPr>
    </w:p>
    <w:p w:rsidRDefault="00636BE8" w:rsidP="00636BE8" w:rsidR="00636BE8" w:rsidRPr="00FF46B4">
      <w:pPr>
        <w:ind w:firstLine="708" w:left="6372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>Darko Šket</w:t>
      </w:r>
    </w:p>
    <w:p w:rsidRDefault="00636BE8" w:rsidP="00636BE8" w:rsidR="00636BE8" w:rsidRPr="00FF46B4">
      <w:pPr>
        <w:jc w:val="both"/>
        <w:rPr>
          <w:rFonts w:hAnsi="Century Gothic" w:ascii="Century Gothic"/>
        </w:rPr>
      </w:pPr>
    </w:p>
    <w:p w:rsidRDefault="00636BE8" w:rsidP="00636BE8" w:rsidR="00636BE8" w:rsidRPr="00636BE8">
      <w:pPr>
        <w:ind w:left="36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636BE8" w:rsidP="00636BE8" w:rsidR="00636BE8" w:rsidRPr="00636BE8">
      <w:pPr>
        <w:rPr>
          <w:color w:val="FF0000"/>
          <w:lang w:val="pl-PL"/>
        </w:rPr>
      </w:pPr>
      <w:r w:rsidRPr="00636BE8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636BE8" w:rsidP="00636BE8" w:rsidR="00636BE8" w:rsidRPr="00636BE8">
      <w:pPr>
        <w:rPr>
          <w:color w:val="FF0000"/>
        </w:rPr>
      </w:pPr>
    </w:p>
    <w:p w:rsidRDefault="00636BE8" w:rsidP="00636BE8" w:rsidR="00636BE8" w:rsidRPr="00636BE8">
      <w:pPr>
        <w:rPr>
          <w:color w:val="FF0000"/>
        </w:rPr>
      </w:pPr>
    </w:p>
    <w:p w:rsidRDefault="00636BE8" w:rsidP="00636BE8" w:rsidR="00636BE8" w:rsidRPr="00636BE8">
      <w:pPr>
        <w:rPr>
          <w:color w:val="FF0000"/>
        </w:rPr>
      </w:pPr>
    </w:p>
    <w:p w:rsidRDefault="00F361D6" w:rsidR="00F361D6" w:rsidRPr="00636BE8">
      <w:pPr>
        <w:rPr>
          <w:color w:val="FF0000"/>
        </w:rPr>
      </w:pPr>
    </w:p>
    <w:sectPr w:rsidR="00F361D6" w:rsidRPr="00636B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1">
    <w:nsid w:val="11F51F95"/>
    <w:multiLevelType w:val="hybridMultilevel"/>
    <w:tmpl w:val="979CC2DE"/>
    <w:lvl w:tplc="2034EC86" w:ilvl="0">
      <w:start w:val="1"/>
      <w:numFmt w:val="bullet"/>
      <w:lvlText w:val="-"/>
      <w:lvlJc w:val="left"/>
      <w:pPr>
        <w:ind w:hanging="360" w:left="1035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2">
    <w:nsid w:val="22596605"/>
    <w:multiLevelType w:val="hybridMultilevel"/>
    <w:tmpl w:val="FD427B24"/>
    <w:lvl w:tplc="974CEA42" w:ilvl="0">
      <w:start w:val="1"/>
      <w:numFmt w:val="upperRoman"/>
      <w:lvlText w:val="%1."/>
      <w:lvlJc w:val="left"/>
      <w:pPr>
        <w:ind w:hanging="720" w:left="1004"/>
      </w:pPr>
      <w:rPr>
        <w:rFonts w:hAnsi="Century Gothic" w:ascii="Century Gothic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BE8"/>
    <w:rsid w:val="0020524C"/>
    <w:rsid w:val="00472B2C"/>
    <w:rsid w:val="004E06C1"/>
    <w:rsid w:val="00511BF8"/>
    <w:rsid w:val="00545EA6"/>
    <w:rsid w:val="005A666B"/>
    <w:rsid w:val="00636BE8"/>
    <w:rsid w:val="0084544B"/>
    <w:rsid w:val="009E3E4D"/>
    <w:rsid w:val="00A228C1"/>
    <w:rsid w:val="00BB1455"/>
    <w:rsid w:val="00D41B80"/>
    <w:rsid w:val="00E042AE"/>
    <w:rsid w:val="00F361D6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6BE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6BE8"/>
    <w:pPr>
      <w:ind w:left="720"/>
      <w:contextualSpacing/>
    </w:pPr>
  </w:style>
  <w:style w:customStyle="true" w:styleId="Zadanifontodlomka1" w:type="character">
    <w:name w:val="Zadani font odlomka1"/>
    <w:rsid w:val="00636BE8"/>
  </w:style>
  <w:style w:styleId="Bezproreda" w:type="paragraph">
    <w:name w:val="No Spacing"/>
    <w:uiPriority w:val="1"/>
    <w:qFormat/>
    <w:rsid w:val="00636BE8"/>
    <w:pPr>
      <w:spacing w:lineRule="auto" w:line="240" w:after="0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D41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B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B8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B8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B8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6BE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6BE8"/>
    <w:pPr>
      <w:ind w:left="720"/>
      <w:contextualSpacing/>
    </w:pPr>
  </w:style>
  <w:style w:customStyle="1" w:styleId="Zadanifontodlomka1" w:type="character">
    <w:name w:val="Zadani font odlomka1"/>
    <w:rsid w:val="00636BE8"/>
  </w:style>
  <w:style w:styleId="Bezproreda" w:type="paragraph">
    <w:name w:val="No Spacing"/>
    <w:uiPriority w:val="1"/>
    <w:qFormat/>
    <w:rsid w:val="00636BE8"/>
    <w:pPr>
      <w:spacing w:after="0" w:line="240" w:lineRule="auto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D41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B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B8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B8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B8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5648</properties:Characters>
  <properties:Lines>132</properties:Lines>
  <properties:Paragraphs>41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2018-11-06T10:40:00Z</dcterms:created>
  <dc:creator>kupa1</dc:creator>
  <dc:description/>
  <cp:keywords/>
  <cp:lastModifiedBy>Monika Grbac</cp:lastModifiedBy>
  <dcterms:modified xmlns:xsi="http://www.w3.org/2001/XMLSchema-instance" xsi:type="dcterms:W3CDTF">2018-11-15T08:37:00Z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St-5738/2016-57 / Podnesak - Izvješće stečajnog upravitelja (IZVJEŠĆE 12.08.2018.-12.11.2019..docx)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