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dd0e" w14:paraId="361dd0e" w:rsidRDefault="002A5413" w:rsidP="002A5413" w:rsidR="002A5413">
      <w:pPr>
        <w15:collapsed w:val="false"/>
      </w:pPr>
      <w:bookmarkStart w:name="_GoBack" w:id="0"/>
      <w:bookmarkEnd w:id="0"/>
    </w:p>
    <w:p w:rsidRDefault="002A5413" w:rsidP="002A5413" w:rsidR="002A5413">
      <w:r>
        <w:t xml:space="preserve"> </w:t>
      </w:r>
    </w:p>
    <w:p w:rsidRDefault="002F6388" w:rsidP="002A5413" w:rsidR="002A5413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5413" w:rsidP="002A5413" w:rsidR="002A5413"/>
    <w:p w:rsidRDefault="002A5413" w:rsidP="002A5413" w:rsidR="002A5413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2A5413" w:rsidP="002A5413" w:rsidR="002A5413">
      <w:r>
        <w:t>TRGOVAČKI SUD U ZAGREBU</w:t>
      </w:r>
    </w:p>
    <w:p w:rsidRDefault="002A5413" w:rsidP="002A5413" w:rsidR="002A541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E1A8A">
        <w:t>18</w:t>
      </w:r>
      <w:r>
        <w:t>. St-</w:t>
      </w:r>
      <w:r w:rsidR="001E1A8A">
        <w:t>335/2019</w:t>
      </w:r>
    </w:p>
    <w:p w:rsidRDefault="00D82047" w:rsidP="002A5413" w:rsidR="00D82047"/>
    <w:p w:rsidRDefault="002A5413" w:rsidP="002A5413" w:rsidR="002A5413"/>
    <w:p w:rsidRDefault="002A5413" w:rsidP="001E1A8A" w:rsidR="002A5413">
      <w:pPr>
        <w:ind w:firstLine="708" w:left="2124"/>
      </w:pPr>
      <w:r>
        <w:t>R E P U B L I K A   H R VA T S K A</w:t>
      </w:r>
    </w:p>
    <w:p w:rsidRDefault="002A5413" w:rsidP="002A5413" w:rsidR="002A5413"/>
    <w:p w:rsidRDefault="002A5413" w:rsidP="002A5413" w:rsidR="002A5413">
      <w:r>
        <w:t xml:space="preserve"> </w:t>
      </w:r>
      <w:r w:rsidR="001E1A8A">
        <w:tab/>
      </w:r>
      <w:r w:rsidR="001E1A8A">
        <w:tab/>
      </w:r>
      <w:r w:rsidR="001E1A8A">
        <w:tab/>
      </w:r>
      <w:r w:rsidR="001E1A8A">
        <w:tab/>
      </w:r>
      <w:r w:rsidR="001E1A8A">
        <w:tab/>
      </w:r>
      <w:r>
        <w:t xml:space="preserve"> R J E Š E N J E</w:t>
      </w:r>
    </w:p>
    <w:p w:rsidRDefault="002A5413" w:rsidP="002A5413" w:rsidR="002A5413"/>
    <w:p w:rsidRDefault="002A5413" w:rsidP="007A0912" w:rsidR="002A5413" w:rsidRPr="007A0912">
      <w:pPr>
        <w:ind w:firstLine="708"/>
        <w:jc w:val="both"/>
      </w:pPr>
      <w:r>
        <w:t xml:space="preserve">Trgovački sud u Zagrebu, </w:t>
      </w:r>
      <w:r w:rsidR="001E1A8A">
        <w:t>sudac Danijela Uzelac</w:t>
      </w:r>
      <w:r>
        <w:t>, u stečajnom postupku u povodu prijedloga pr</w:t>
      </w:r>
      <w:r w:rsidR="00D82047">
        <w:t xml:space="preserve">edlagatelja REPUBLIKE HRVATSKE, </w:t>
      </w:r>
      <w:r>
        <w:t>MINISTARSTVA</w:t>
      </w:r>
      <w:r w:rsidR="00012285">
        <w:t xml:space="preserve"> FINANCIJA, POREZNE UPRAVE, OIB</w:t>
      </w:r>
      <w:r>
        <w:t xml:space="preserve"> 18683136487, koju zastupa Županijsko državno odvjetništvo u </w:t>
      </w:r>
      <w:r w:rsidR="001E1A8A">
        <w:t>Z</w:t>
      </w:r>
      <w:r w:rsidR="007A0912">
        <w:t>a</w:t>
      </w:r>
      <w:r w:rsidR="001E1A8A">
        <w:t>grebu</w:t>
      </w:r>
      <w:r>
        <w:t>, za otvaranje stečajnog postupka</w:t>
      </w:r>
      <w:r w:rsidR="001E1A8A">
        <w:t xml:space="preserve"> nad dužnikom </w:t>
      </w:r>
      <w:r w:rsidR="007A0912" w:rsidRPr="007A0912">
        <w:t xml:space="preserve">ROCHUS d.o.o., OIB 71702229561, </w:t>
      </w:r>
      <w:proofErr w:type="spellStart"/>
      <w:r w:rsidR="0017508B">
        <w:t>Bojnikovec</w:t>
      </w:r>
      <w:proofErr w:type="spellEnd"/>
      <w:r w:rsidR="0017508B">
        <w:t xml:space="preserve"> (Grad Križevci), </w:t>
      </w:r>
      <w:proofErr w:type="spellStart"/>
      <w:r w:rsidR="0017508B">
        <w:t>Bojnikovec</w:t>
      </w:r>
      <w:proofErr w:type="spellEnd"/>
      <w:r w:rsidR="0017508B">
        <w:t xml:space="preserve"> 31</w:t>
      </w:r>
      <w:r w:rsidR="00D82047">
        <w:t>, 11. veljače 2019.</w:t>
      </w:r>
    </w:p>
    <w:p w:rsidRDefault="002A5413" w:rsidP="007A0912" w:rsidR="002A5413">
      <w:pPr>
        <w:jc w:val="both"/>
      </w:pPr>
    </w:p>
    <w:p w:rsidRDefault="002A5413" w:rsidP="007A0912" w:rsidR="002A5413">
      <w:pPr>
        <w:ind w:firstLine="708" w:left="2832"/>
        <w:jc w:val="both"/>
      </w:pPr>
      <w:r>
        <w:t>r i j e š i o   j e</w:t>
      </w:r>
    </w:p>
    <w:p w:rsidRDefault="002A5413" w:rsidP="002A5413" w:rsidR="002A5413"/>
    <w:p w:rsidRDefault="002A5413" w:rsidP="007A0912" w:rsidR="002A5413" w:rsidRPr="007A0912">
      <w:pPr>
        <w:ind w:firstLine="708"/>
        <w:jc w:val="both"/>
      </w:pPr>
      <w:r>
        <w:t>I.</w:t>
      </w:r>
      <w:r>
        <w:tab/>
        <w:t>Pokreće se prethodni postupak radi utvrđivanja pretpostavki za otva</w:t>
      </w:r>
      <w:r w:rsidR="00191F44">
        <w:t>ranje stečajnog postupka nad dužnikom</w:t>
      </w:r>
      <w:r>
        <w:t xml:space="preserve"> </w:t>
      </w:r>
      <w:r w:rsidR="007A0912" w:rsidRPr="007A0912">
        <w:t>ROCHUS d.o.o., OIB 717022</w:t>
      </w:r>
      <w:r w:rsidR="007A0912">
        <w:t xml:space="preserve">29561, </w:t>
      </w:r>
      <w:proofErr w:type="spellStart"/>
      <w:r w:rsidR="0017508B" w:rsidRPr="0017508B">
        <w:t>Bojnikovec</w:t>
      </w:r>
      <w:proofErr w:type="spellEnd"/>
      <w:r w:rsidR="0017508B" w:rsidRPr="0017508B">
        <w:t xml:space="preserve"> (Grad Križevci), </w:t>
      </w:r>
      <w:proofErr w:type="spellStart"/>
      <w:r w:rsidR="0017508B" w:rsidRPr="0017508B">
        <w:t>Bojnikovec</w:t>
      </w:r>
      <w:proofErr w:type="spellEnd"/>
      <w:r w:rsidR="0017508B" w:rsidRPr="0017508B">
        <w:t xml:space="preserve"> 31</w:t>
      </w:r>
      <w:r w:rsidR="0017508B">
        <w:t>.</w:t>
      </w:r>
    </w:p>
    <w:p w:rsidRDefault="002A5413" w:rsidP="007A0912" w:rsidR="002A5413">
      <w:pPr>
        <w:jc w:val="both"/>
      </w:pPr>
    </w:p>
    <w:p w:rsidRDefault="002F6388" w:rsidP="007A0912" w:rsidR="002A5413">
      <w:pPr>
        <w:ind w:firstLine="708"/>
        <w:jc w:val="both"/>
      </w:pPr>
      <w:r>
        <w:t>II.</w:t>
      </w:r>
      <w:r>
        <w:tab/>
      </w:r>
      <w:r w:rsidR="002A5413">
        <w:t xml:space="preserve">Određuje se ročište radi izjašnjenja o prijedlogu za otvaranje stečajnog postupka za </w:t>
      </w:r>
      <w:r w:rsidR="0050522F">
        <w:t>8. ožujka 2019. u 9.</w:t>
      </w:r>
      <w:r w:rsidR="003017F3">
        <w:t>2</w:t>
      </w:r>
      <w:r w:rsidR="0050522F">
        <w:t>0</w:t>
      </w:r>
      <w:r w:rsidR="002A5413">
        <w:t xml:space="preserve"> u </w:t>
      </w:r>
      <w:r w:rsidR="00012285">
        <w:t xml:space="preserve">dvorišnoj </w:t>
      </w:r>
      <w:r w:rsidR="0050522F">
        <w:t xml:space="preserve">zgradi Trgovačkog suda u Zagrebu, </w:t>
      </w:r>
      <w:r w:rsidR="0099015A">
        <w:t>Petrinjska 8,</w:t>
      </w:r>
      <w:r w:rsidR="0050522F">
        <w:t xml:space="preserve"> u sobi broj 27/</w:t>
      </w:r>
      <w:r w:rsidR="00012285">
        <w:t xml:space="preserve">I, </w:t>
      </w:r>
      <w:r w:rsidR="002A5413">
        <w:t>na koje se pozivaju dostavom ovog rješenja:</w:t>
      </w:r>
    </w:p>
    <w:p w:rsidRDefault="002A5413" w:rsidP="007A0912" w:rsidR="002A5413">
      <w:pPr>
        <w:jc w:val="both"/>
      </w:pPr>
      <w:r>
        <w:t>-</w:t>
      </w:r>
      <w:r>
        <w:tab/>
        <w:t>predlagatelj</w:t>
      </w:r>
    </w:p>
    <w:p w:rsidRDefault="002A5413" w:rsidP="007A0912" w:rsidR="002A5413">
      <w:pPr>
        <w:jc w:val="both"/>
      </w:pPr>
      <w:r>
        <w:t>-</w:t>
      </w:r>
      <w:r>
        <w:tab/>
        <w:t>dužnik,</w:t>
      </w:r>
    </w:p>
    <w:p w:rsidRDefault="007A0912" w:rsidP="007A0912" w:rsidR="002A5413">
      <w:pPr>
        <w:jc w:val="both"/>
      </w:pPr>
      <w:r>
        <w:t>-</w:t>
      </w:r>
      <w:r>
        <w:tab/>
        <w:t>zastupnik po zakonu dužnika</w:t>
      </w:r>
    </w:p>
    <w:p w:rsidRDefault="002A5413" w:rsidP="007A0912" w:rsidR="007A0912">
      <w:pPr>
        <w:jc w:val="both"/>
      </w:pPr>
      <w:r>
        <w:t>-</w:t>
      </w:r>
      <w:r>
        <w:tab/>
        <w:t>osoba koja za dužnika ob</w:t>
      </w:r>
      <w:r w:rsidR="007A0912">
        <w:t xml:space="preserve">avlja poslove platnog prometa </w:t>
      </w:r>
    </w:p>
    <w:p w:rsidRDefault="0050522F" w:rsidP="007A0912" w:rsidR="0050522F">
      <w:pPr>
        <w:jc w:val="both"/>
      </w:pPr>
    </w:p>
    <w:p w:rsidRDefault="007A0912" w:rsidP="00E16C5B" w:rsidR="002A5413">
      <w:pPr>
        <w:ind w:firstLine="708"/>
        <w:jc w:val="both"/>
      </w:pPr>
      <w:r>
        <w:t xml:space="preserve"> </w:t>
      </w:r>
      <w:r w:rsidR="002F6388">
        <w:t xml:space="preserve">III. </w:t>
      </w:r>
      <w:r w:rsidR="002F6388">
        <w:tab/>
      </w:r>
      <w:r w:rsidR="002A5413">
        <w:t>Osobe  navedene  u točki II. ovog  rješenja  m</w:t>
      </w:r>
      <w:r>
        <w:t>ogu  se  i  pisano  izjasniti o</w:t>
      </w:r>
      <w:r w:rsidR="002A5413">
        <w:t xml:space="preserve"> prijedlogu.</w:t>
      </w:r>
    </w:p>
    <w:p w:rsidRDefault="002A5413" w:rsidP="007A0912" w:rsidR="002A5413">
      <w:pPr>
        <w:jc w:val="both"/>
      </w:pPr>
    </w:p>
    <w:p w:rsidRDefault="00D82047" w:rsidP="00191F44" w:rsidR="002A5413">
      <w:pPr>
        <w:ind w:firstLine="708" w:left="2832"/>
      </w:pPr>
      <w:r>
        <w:t xml:space="preserve">  </w:t>
      </w:r>
      <w:r w:rsidR="002A5413">
        <w:t>Obrazloženje</w:t>
      </w:r>
    </w:p>
    <w:p w:rsidRDefault="002A5413" w:rsidP="002A5413" w:rsidR="002A5413"/>
    <w:p w:rsidRDefault="002A5413" w:rsidP="00ED50A0" w:rsidR="002A5413">
      <w:pPr>
        <w:ind w:firstLine="708"/>
        <w:jc w:val="both"/>
      </w:pPr>
      <w:r>
        <w:t>Fin</w:t>
      </w:r>
      <w:r w:rsidR="00ED50A0">
        <w:t xml:space="preserve">ancijska agencija podnijela je </w:t>
      </w:r>
      <w:r>
        <w:t xml:space="preserve">na temelju odredbe čl. 444. st. 1. Stečajnog zakona (“Narodne </w:t>
      </w:r>
      <w:r w:rsidR="00D82047">
        <w:t xml:space="preserve">novine” broj 71/15, dalje: SZ) </w:t>
      </w:r>
      <w:r>
        <w:t xml:space="preserve">zahtjev za provedbu skraćenog </w:t>
      </w:r>
      <w:r w:rsidR="00191F44">
        <w:t>stečajnog postupka nad dužnikom.</w:t>
      </w:r>
    </w:p>
    <w:p w:rsidRDefault="002A5413" w:rsidP="00ED50A0" w:rsidR="002A5413">
      <w:pPr>
        <w:jc w:val="both"/>
      </w:pPr>
    </w:p>
    <w:p w:rsidRDefault="00F525E7" w:rsidP="00ED50A0" w:rsidR="002A5413">
      <w:pPr>
        <w:ind w:firstLine="708"/>
        <w:jc w:val="both"/>
      </w:pPr>
      <w:r>
        <w:t xml:space="preserve">Nakon pokretanja postupka </w:t>
      </w:r>
      <w:r w:rsidR="0017508B">
        <w:t xml:space="preserve">Republika Hrvatska, Ministarstvo </w:t>
      </w:r>
      <w:r w:rsidR="002A5413">
        <w:t>financija, Porezna uprava, dostavila je obrazac kojim je, kao vjerovni</w:t>
      </w:r>
      <w:r w:rsidR="00ED50A0">
        <w:t>ca</w:t>
      </w:r>
      <w:r w:rsidR="002A5413">
        <w:t xml:space="preserve">, predložila nad dužnikom otvoriti stečajni postupak. </w:t>
      </w:r>
    </w:p>
    <w:p w:rsidRDefault="002A5413" w:rsidP="00ED50A0" w:rsidR="002A5413">
      <w:pPr>
        <w:jc w:val="both"/>
      </w:pPr>
    </w:p>
    <w:p w:rsidRDefault="002A5413" w:rsidP="00ED50A0" w:rsidR="002A5413">
      <w:pPr>
        <w:jc w:val="both"/>
      </w:pPr>
      <w:r>
        <w:lastRenderedPageBreak/>
        <w:tab/>
      </w:r>
      <w:r w:rsidR="00F525E7">
        <w:t>Budući da je</w:t>
      </w:r>
      <w:r>
        <w:t xml:space="preserve"> Republika Hrvatska, Ministarstvo financija, Porezna uprava, kao vjerovni</w:t>
      </w:r>
      <w:r w:rsidR="00ED50A0">
        <w:t>ca</w:t>
      </w:r>
      <w:r>
        <w:t xml:space="preserve"> oslobođen</w:t>
      </w:r>
      <w:r w:rsidR="00ED50A0">
        <w:t>a</w:t>
      </w:r>
      <w:r>
        <w:t xml:space="preserve"> plaćanja predujma za namirenje troškova stečajnog postupka iz čl. 114. st. 1. SZ-a, u roku 45 dana od dana objave oglasa, predlož</w:t>
      </w:r>
      <w:r w:rsidR="00ED50A0">
        <w:t>ila</w:t>
      </w:r>
      <w:r>
        <w:t xml:space="preserve"> otvoriti stečaj nad dužnikom, </w:t>
      </w:r>
      <w:r w:rsidR="00ED50A0">
        <w:t>ovaj sud</w:t>
      </w:r>
      <w:r>
        <w:t xml:space="preserve"> je na temelju odredbe čl. 433. SZ-a rješenjem obustavi</w:t>
      </w:r>
      <w:r w:rsidR="000965B4">
        <w:t>o skraćeni stečajni postupak, a</w:t>
      </w:r>
      <w:r>
        <w:t xml:space="preserve"> potom je, odgovarajućom primjenom općih odredbi stečajnoga postupka u smislu čl. 115. SZ-a donio rješenje o pokretanju prethodnoga postupka (točka I. izreke). </w:t>
      </w:r>
    </w:p>
    <w:p w:rsidRDefault="002A5413" w:rsidP="002A5413" w:rsidR="002A5413"/>
    <w:p w:rsidRDefault="002A5413" w:rsidP="0057745C" w:rsidR="002A5413">
      <w:pPr>
        <w:jc w:val="both"/>
      </w:pPr>
      <w:r>
        <w:tab/>
        <w:t xml:space="preserve"> </w:t>
      </w:r>
      <w:r w:rsidR="0057745C">
        <w:t>Na temelju odredaba</w:t>
      </w:r>
      <w:r>
        <w:t xml:space="preserve"> čl. 123. st. 1. </w:t>
      </w:r>
      <w:r w:rsidR="0057745C">
        <w:t xml:space="preserve">i 2. </w:t>
      </w:r>
      <w:r>
        <w:t xml:space="preserve">SZ-a </w:t>
      </w:r>
      <w:r w:rsidR="0057745C">
        <w:t>odlučeno je kao u točkama II. i III. izreke.</w:t>
      </w:r>
    </w:p>
    <w:p w:rsidRDefault="002A5413" w:rsidP="0057745C" w:rsidR="002A5413">
      <w:pPr>
        <w:jc w:val="both"/>
      </w:pPr>
    </w:p>
    <w:p w:rsidRDefault="002F6388" w:rsidP="0057745C" w:rsidR="002F6388">
      <w:pPr>
        <w:jc w:val="both"/>
      </w:pPr>
    </w:p>
    <w:p w:rsidRDefault="002A5413" w:rsidP="0057745C" w:rsidR="002A5413">
      <w:pPr>
        <w:ind w:firstLine="708" w:left="2124"/>
        <w:jc w:val="both"/>
      </w:pPr>
      <w:r>
        <w:t xml:space="preserve">U Zagrebu </w:t>
      </w:r>
      <w:r w:rsidR="001E418B">
        <w:t>11. veljače 2019.</w:t>
      </w:r>
    </w:p>
    <w:p w:rsidRDefault="002A5413" w:rsidP="00A000F1" w:rsidR="002A5413">
      <w:pPr>
        <w:jc w:val="right"/>
      </w:pPr>
      <w:r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 w:rsidR="001E418B">
        <w:tab/>
      </w:r>
      <w:r>
        <w:t>S</w:t>
      </w:r>
      <w:r w:rsidR="001E418B">
        <w:t>udac</w:t>
      </w:r>
      <w:r>
        <w:t>:</w:t>
      </w:r>
    </w:p>
    <w:p w:rsidRDefault="002A5413" w:rsidP="00A000F1" w:rsidR="002A5413">
      <w:pPr>
        <w:jc w:val="right"/>
      </w:pPr>
      <w:r>
        <w:t xml:space="preserve">  </w:t>
      </w:r>
      <w:r w:rsidR="00B91088">
        <w:tab/>
      </w:r>
      <w:r w:rsidR="00B91088">
        <w:tab/>
      </w:r>
      <w:r w:rsidR="00B91088">
        <w:tab/>
      </w:r>
      <w:r w:rsidR="00B91088">
        <w:tab/>
      </w:r>
      <w:r w:rsidR="00B91088">
        <w:tab/>
      </w:r>
      <w:r w:rsidR="00B91088">
        <w:tab/>
      </w:r>
      <w:r w:rsidR="00B91088">
        <w:tab/>
      </w:r>
      <w:r w:rsidR="00B91088">
        <w:tab/>
      </w:r>
      <w:r w:rsidR="00B91088">
        <w:tab/>
      </w:r>
      <w:r>
        <w:t xml:space="preserve">   </w:t>
      </w:r>
      <w:r w:rsidR="00191F44">
        <w:t>Danijela Uzelac</w:t>
      </w:r>
      <w:r w:rsidR="00B91088">
        <w:t>, v.r.</w:t>
      </w:r>
    </w:p>
    <w:p w:rsidRDefault="001E418B" w:rsidP="00A000F1" w:rsidR="001E418B">
      <w:pPr>
        <w:jc w:val="right"/>
      </w:pPr>
    </w:p>
    <w:p w:rsidRDefault="001E418B" w:rsidP="002A5413" w:rsidR="001E418B"/>
    <w:p w:rsidRDefault="002A5413" w:rsidP="002A5413" w:rsidR="002A5413">
      <w:r>
        <w:t>Uputa o pravnom lijeku:</w:t>
      </w:r>
    </w:p>
    <w:p w:rsidRDefault="002A5413" w:rsidP="002A5413" w:rsidR="002A5413">
      <w:r>
        <w:t xml:space="preserve">Protiv ovog rješenja nije dopuštena žalba (čl. 115.st. 1. SZ-a). </w:t>
      </w:r>
    </w:p>
    <w:p w:rsidRDefault="002A5413" w:rsidP="002A5413" w:rsidR="002A5413"/>
    <w:p w:rsidRDefault="002F6388" w:rsidP="002F6388" w:rsidR="002F63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F6388" w:rsidP="002F6388" w:rsidR="002F6388">
      <w:pPr>
        <w:jc w:val="right"/>
      </w:pPr>
      <w:r>
        <w:t>Katarina Franjić</w:t>
      </w:r>
    </w:p>
    <w:p w:rsidRDefault="002A5413" w:rsidP="002A5413" w:rsidR="002A5413"/>
    <w:p w:rsidRDefault="00A83052" w:rsidP="002A5413" w:rsidR="00A83052"/>
    <w:sectPr w:rsidR="00A830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64C"/>
    <w:rsid w:val="00012285"/>
    <w:rsid w:val="000965B4"/>
    <w:rsid w:val="0017508B"/>
    <w:rsid w:val="00191F44"/>
    <w:rsid w:val="001E1A8A"/>
    <w:rsid w:val="001E418B"/>
    <w:rsid w:val="002A5413"/>
    <w:rsid w:val="002F6388"/>
    <w:rsid w:val="003017F3"/>
    <w:rsid w:val="0050522F"/>
    <w:rsid w:val="0057745C"/>
    <w:rsid w:val="007A0912"/>
    <w:rsid w:val="00934B2A"/>
    <w:rsid w:val="0099015A"/>
    <w:rsid w:val="00A000F1"/>
    <w:rsid w:val="00A83052"/>
    <w:rsid w:val="00B7564C"/>
    <w:rsid w:val="00B91088"/>
    <w:rsid w:val="00D82047"/>
    <w:rsid w:val="00DF0ADB"/>
    <w:rsid w:val="00E16C5B"/>
    <w:rsid w:val="00ED50A0"/>
    <w:rsid w:val="00F5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63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3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63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3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ROCHUS d.o.o.</izvorni_sadrzaj>
    <derivirana_varijabla naziv="DomainObject.Predmet.ProtustrankaFormated_1">  ROCHUS d.o.o.</derivirana_varijabla>
  </DomainObject.Predmet.ProtustrankaFormated>
  <DomainObject.Predmet.ProtustrankaFormatedOIB>
    <izvorni_sadrzaj>  ROCHUS d.o.o., OIB 71702229561</izvorni_sadrzaj>
    <derivirana_varijabla naziv="DomainObject.Predmet.ProtustrankaFormatedOIB_1">  ROCHUS d.o.o., OIB 71702229561</derivirana_varijabla>
  </DomainObject.Predmet.ProtustrankaFormatedOIB>
  <DomainObject.Predmet.ProtustrankaFormatedWithAdress>
    <izvorni_sadrzaj> ROCHUS d.o.o., Bjelovarska 62c, 10360 Sesvete</izvorni_sadrzaj>
    <derivirana_varijabla naziv="DomainObject.Predmet.ProtustrankaFormatedWithAdress_1"> ROCHUS d.o.o., Bjelovarska 62c, 10360 Sesvete</derivirana_varijabla>
  </DomainObject.Predmet.ProtustrankaFormatedWithAdress>
  <DomainObject.Predmet.ProtustrankaFormatedWithAdressOIB>
    <izvorni_sadrzaj> ROCHUS d.o.o., OIB 71702229561, Bjelovarska 62c, 10360 Sesvete</izvorni_sadrzaj>
    <derivirana_varijabla naziv="DomainObject.Predmet.ProtustrankaFormatedWithAdressOIB_1"> ROCHUS d.o.o., OIB 71702229561, Bjelovarska 62c, 10360 Sesvete</derivirana_varijabla>
  </DomainObject.Predmet.ProtustrankaFormatedWithAdressOIB>
  <DomainObject.Predmet.ProtustrankaWithAdress>
    <izvorni_sadrzaj>ROCHUS d.o.o. Bjelovarska 62c, 10360 Sesvete</izvorni_sadrzaj>
    <derivirana_varijabla naziv="DomainObject.Predmet.ProtustrankaWithAdress_1">ROCHUS d.o.o. Bjelovarska 62c, 10360 Sesvete</derivirana_varijabla>
  </DomainObject.Predmet.ProtustrankaWithAdress>
  <DomainObject.Predmet.ProtustrankaWithAdressOIB>
    <izvorni_sadrzaj>ROCHUS d.o.o., OIB 71702229561, Bjelovarska 62c, 10360 Sesvete</izvorni_sadrzaj>
    <derivirana_varijabla naziv="DomainObject.Predmet.ProtustrankaWithAdressOIB_1">ROCHUS d.o.o., OIB 71702229561, Bjelovarska 62c, 10360 Sesvete</derivirana_varijabla>
  </DomainObject.Predmet.ProtustrankaWithAdressOIB>
  <DomainObject.Predmet.ProtustrankaNazivFormated>
    <izvorni_sadrzaj>ROCHUS d.o.o.</izvorni_sadrzaj>
    <derivirana_varijabla naziv="DomainObject.Predmet.ProtustrankaNazivFormated_1">ROCHUS d.o.o.</derivirana_varijabla>
  </DomainObject.Predmet.ProtustrankaNazivFormated>
  <DomainObject.Predmet.ProtustrankaNazivFormatedOIB>
    <izvorni_sadrzaj>ROCHUS d.o.o., OIB 71702229561</izvorni_sadrzaj>
    <derivirana_varijabla naziv="DomainObject.Predmet.ProtustrankaNazivFormatedOIB_1">ROCHUS d.o.o., OIB 71702229561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Sjeverna Hrvatska zastupanog po punomoćniku Županijsko državno odvjetništvo u Zagrebu</izvorni_sadrzaj>
    <derivirana_varijabla naziv="DomainObject.Predmet.StrankaFormated_1">  FINA Regionalni centar Zagreb; REPUBLIKA HRVATSKA, Ministarstvo financija, Porezna uprava, Područni ured Sjeverna Hrvatska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Sjeverna Hrvatska,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Sjeverna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REPUBLIKA HRVATSKA, Ministarstvo financija, Porezna uprava, Područni ured Sjeverna Hrvatska, Katančićeva 5, 10000 Zagreb zastupanog po punomoćniku Županijsko državno odvjetništvo u Zagrebu</izvorni_sadrzaj>
    <derivirana_varijabla naziv="DomainObject.Predmet.StrankaFormatedWithAdress_1"> FINA Regionalni centar Zagreb, Trg svibanjskih žrtava 1995.1, 10000 Zagreb; REPUBLIKA HRVATSKA, Ministarstvo financija, Porezna uprava, Područni ured Sjeverna Hrvatska,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REPUBLIKA HRVATSKA, Ministarstvo financija, Porezna uprava, Područni ured Sjeverna Hrvatska,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Zagreb,REPUBLIKA HRVATSKA, Ministarstvo financija, Porezna uprava, Područni ured Sjeverna Hrvatska Katančićeva 5,10000 Zagreb</izvorni_sadrzaj>
    <derivirana_varijabla naziv="DomainObject.Predmet.StrankaWithAdress_1">FINA Regionalni centar Zagreb Trg svibanjskih žrtava 1995.1,10000 Zagreb,REPUBLIKA HRVATSKA, Ministarstvo financija, Porezna uprava, Područni ured Sjeverna Hrvatska Katančićeva 5,10000 Zagreb</derivirana_varijabla>
  </DomainObject.Predmet.StrankaWithAdress>
  <DomainObject.Predmet.StrankaWithAdressOIB>
    <izvorni_sadrzaj>FINA Regionalni centar Zagreb, OIB 85821130368, Trg svibanjskih žrtava 1995.1,10000 Zagreb,REPUBLIKA HRVATSKA, Ministarstvo financija, Porezna uprava, Područni ured Sjeverna Hrvatska, OIB 18683136487, Katančićeva 5,10000 Zagreb</izvorni_sadrzaj>
    <derivirana_varijabla naziv="DomainObject.Predmet.StrankaWithAdressOIB_1">FINA Regionalni centar Zagreb, OIB 85821130368, Trg svibanjskih žrtava 1995.1,10000 Zagreb,REPUBLIKA HRVATSKA, Ministarstvo financija, Porezna uprava, Područni ured Sjeverna Hrvatska,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Sjeverna Hrvatska</izvorni_sadrzaj>
    <derivirana_varijabla naziv="DomainObject.Predmet.StrankaNazivFormated_1">FINA Regionalni centar Zagreb,REPUBLIKA HRVATSKA, Ministarstvo financija, Porezna uprava, Područni ured Sjeverna Hrvatska</derivirana_varijabla>
  </DomainObject.Predmet.StrankaNazivFormated>
  <DomainObject.Predmet.StrankaNazivFormatedOIB>
    <izvorni_sadrzaj>FINA Regionalni centar Zagreb, OIB 85821130368,REPUBLIKA HRVATSKA, Ministarstvo financija, Porezna uprava, Područni ured Sjeverna Hrvatska, OIB 18683136487</izvorni_sadrzaj>
    <derivirana_varijabla naziv="DomainObject.Predmet.StrankaNazivFormatedOIB_1">FINA Regionalni centar Zagreb, OIB 85821130368,REPUBLIKA HRVATSKA, Ministarstvo financija, Porezna uprava, Područni ured Sjeverna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REPUBLIKA HRVATSKA, Ministarstvo financija, Porezna uprava, Područni ured Sjeverna Hrvatska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Sjeverna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Sjeverna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Sjeverna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REPUBLIKA HRVATSKA, Ministarstvo financija, Porezna uprava, Područni ured Sjeverna Hrvatska,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REPUBLIKA HRVATSKA, Ministarstvo financija, Porezna uprava, Područni ured Sjeverna Hrvatska,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Sjeverna Hrvatska</item>
    </izvorni_sadrzaj>
    <derivirana_varijabla naziv="DomainObject.Predmet.StrankaListNazivFormated_1">
      <item>FINA Regionalni centar Zagreb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Sjeverna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ROCHUS d.o.o.</item>
    </izvorni_sadrzaj>
    <derivirana_varijabla naziv="DomainObject.Predmet.ProtuStrankaListFormated_1">
      <item>ROCHUS d.o.o.</item>
    </derivirana_varijabla>
  </DomainObject.Predmet.ProtuStrankaListFormated>
  <DomainObject.Predmet.ProtuStrankaListFormatedOIB>
    <izvorni_sadrzaj>
      <item>ROCHUS d.o.o., OIB 71702229561</item>
    </izvorni_sadrzaj>
    <derivirana_varijabla naziv="DomainObject.Predmet.ProtuStrankaListFormatedOIB_1">
      <item>ROCHUS d.o.o., OIB 71702229561</item>
    </derivirana_varijabla>
  </DomainObject.Predmet.ProtuStrankaListFormatedOIB>
  <DomainObject.Predmet.ProtuStrankaListFormatedWithAdress>
    <izvorni_sadrzaj>
      <item>ROCHUS d.o.o., Bjelovarska 62c, 10360 Sesvete</item>
    </izvorni_sadrzaj>
    <derivirana_varijabla naziv="DomainObject.Predmet.ProtuStrankaListFormatedWithAdress_1">
      <item>ROCHUS d.o.o., Bjelovarska 62c, 10360 Sesvete</item>
    </derivirana_varijabla>
  </DomainObject.Predmet.ProtuStrankaListFormatedWithAdress>
  <DomainObject.Predmet.ProtuStrankaListFormatedWithAdressOIB>
    <izvorni_sadrzaj>
      <item>ROCHUS d.o.o., OIB 71702229561, Bjelovarska 62c, 10360 Sesvete</item>
    </izvorni_sadrzaj>
    <derivirana_varijabla naziv="DomainObject.Predmet.ProtuStrankaListFormatedWithAdressOIB_1">
      <item>ROCHUS d.o.o., OIB 71702229561, Bjelovarska 62c, 10360 Sesvete</item>
    </derivirana_varijabla>
  </DomainObject.Predmet.ProtuStrankaListFormatedWithAdressOIB>
  <DomainObject.Predmet.ProtuStrankaListNazivFormated>
    <izvorni_sadrzaj>
      <item>ROCHUS d.o.o.</item>
    </izvorni_sadrzaj>
    <derivirana_varijabla naziv="DomainObject.Predmet.ProtuStrankaListNazivFormated_1">
      <item>ROCHUS d.o.o.</item>
    </derivirana_varijabla>
  </DomainObject.Predmet.ProtuStrankaListNazivFormated>
  <DomainObject.Predmet.ProtuStrankaListNazivFormatedOIB>
    <izvorni_sadrzaj>
      <item>ROCHUS d.o.o., OIB 71702229561</item>
    </izvorni_sadrzaj>
    <derivirana_varijabla naziv="DomainObject.Predmet.ProtuStrankaListNazivFormatedOIB_1">
      <item>ROCHUS d.o.o., OIB 71702229561</item>
    </derivirana_varijabla>
  </DomainObject.Predmet.ProtuStrankaListNazivFormatedOIB>
  <DomainObject.Predmet.OstaliListFormated>
    <izvorni_sadrzaj>
      <item>Đuro Jovanović</item>
      <item>Županijsko državno odvjetništvo u Zagrebu punomoćnik sudionika u postupku REPUBLIKA HRVATSKA, Ministarstvo financija, Porezna uprava, Područni ured Sjeverna Hrvatska</item>
    </izvorni_sadrzaj>
    <derivirana_varijabla naziv="DomainObject.Predmet.OstaliListFormated_1">
      <item>Đuro Jovanović</item>
      <item>Županijsko državno odvjetništvo u Zagrebu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Đuro Jovanović, OIB 34642483888</item>
      <item>Županijsko državno odvjetništvo u Zagrebu, OIB 16488001145 punomoćnik sudionika u postupku REPUBLIKA HRVATSKA, Ministarstvo financija, Porezna uprava, Područni ured Sjeverna Hrvatska</item>
    </izvorni_sadrzaj>
    <derivirana_varijabla naziv="DomainObject.Predmet.OstaliListFormatedOIB_1">
      <item>Đuro Jovanović, OIB 34642483888</item>
      <item>Županijsko državno odvjetništvo u Zagrebu, OIB 16488001145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</izvorni_sadrzaj>
    <derivirana_varijabla naziv="DomainObject.Predmet.OstaliListFormatedWithAdress_1">
      <item>Đuro Jovanović, Bojnikovec 31, 48260 Bojnikovec</item>
      <item>Županijsko državno odvjetništvo u Zagrebu, Savska cesta 41, 10000 Zagreb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</izvorni_sadrzaj>
    <derivirana_varijabla naziv="DomainObject.Predmet.OstaliListFormatedWithAdressOIB_1">
      <item>Đuro Jovanović, OIB 34642483888, Bojnikovec 31, 48260 Bojnikovec</item>
      <item>Županijsko državno odvjetništvo u Zagrebu, OIB 16488001145, Savska cesta 41, 10000 Zagreb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Đuro Jovanović</item>
      <item>Županijsko državno odvjetništvo u Zagrebu</item>
    </izvorni_sadrzaj>
    <derivirana_varijabla naziv="DomainObject.Predmet.OstaliListNazivFormated_1">
      <item>Đuro Jovanović</item>
      <item>Županijsko državno odvjetništvo u Zagrebu</item>
    </derivirana_varijabla>
  </DomainObject.Predmet.OstaliListNazivFormated>
  <DomainObject.Predmet.OstaliListNazivFormatedOIB>
    <izvorni_sadrzaj>
      <item>Đuro Jovanović, OIB 34642483888</item>
      <item>Županijsko državno odvjetništvo u Zagrebu, OIB 16488001145</item>
    </izvorni_sadrzaj>
    <derivirana_varijabla naziv="DomainObject.Predmet.OstaliListNazivFormatedOIB_1">
      <item>Đuro Jovanović, OIB 34642483888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ROCHUS d.o.o.</izvorni_sadrzaj>
    <derivirana_varijabla naziv="DomainObject.Predmet.ProtustrankaIDrugi_1">ROCHUS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ROCHUS d.o.o., OIB 71702229561, Bjelovarska 62c, 10360 Sesvete</izvorni_sadrzaj>
    <derivirana_varijabla naziv="DomainObject.Predmet.ProtustrankaIDrugiAdressOIB_1">ROCHUS d.o.o., OIB 71702229561, Bjelovarska 62c,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</izvorni_sadrzaj>
    <derivirana_varijabla naziv="DomainObject.Predmet.SudioniciListNaziv_1">
      <item>ROCHUS d.o.o.</item>
      <item>Đuro Jovanović</item>
      <item>FINA Regionalni centar Zagreb</item>
      <item>REPUBLIKA HRVATSKA, Ministarstvo financija, Porezna uprava, Područni ured Sjeverna Hrvatska</item>
      <item>Županijsko državno odvjetništvo u Zagrebu</item>
    </derivirana_varijabla>
  </DomainObject.Predmet.SudioniciListNaziv>
  <DomainObject.Predmet.SudioniciListAdressOIB>
    <izvorni_sadrzaj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ROCHUS d.o.o., OIB 71702229561, Bjelovarska 62c,10360 Sesvete</item>
      <item>Đuro Jovanović, OIB 34642483888, Bojnikovec 31,48260 Bojnikovec</item>
      <item>FINA Regionalni centar Zagreb, OIB 85821130368, Trg svibanjskih žrtava 1995.1,10000 Zagreb</item>
      <item>REPUBLIKA HRVATSKA, Ministarstvo financija, Porezna uprava, Područni ured Sjeverna Hrvatska,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71702229561</item>
      <item>, OIB 34642483888</item>
      <item>, OIB 85821130368</item>
      <item>, OIB 18683136487</item>
      <item>, OIB 16488001145</item>
    </izvorni_sadrzaj>
    <derivirana_varijabla naziv="DomainObject.Predmet.SudioniciListNazivOIB_1">
      <item>, OIB 71702229561</item>
      <item>, OIB 34642483888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357</properties:Words>
  <properties:Characters>1959</properties:Characters>
  <properties:Lines>67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2019-02-11T07:32:00Z</dcterms:created>
  <dc:creator>Danijela Uzelac</dc:creator>
  <dc:description/>
  <cp:keywords/>
  <cp:lastModifiedBy>Katarina Franjić</cp:lastModifiedBy>
  <cp:lastPrinted>2019-02-11T08:59:00Z</cp:lastPrinted>
  <dcterms:modified xmlns:xsi="http://www.w3.org/2001/XMLSchema-instance" xsi:type="dcterms:W3CDTF">2019-02-11T09:14:00Z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(st-335-19 rješenje prethodni i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