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447cf3" w14:paraId="9447cf3" w:rsidRDefault="009A6DC6" w:rsidR="009A6DC6">
      <w:pPr>
        <w15:collapsed w:val="false"/>
        <w:rPr>
          <w:sz w:val="24"/>
        </w:rPr>
      </w:pPr>
      <w:bookmarkStart w:name="_GoBack" w:id="0"/>
      <w:bookmarkEnd w:id="0"/>
    </w:p>
    <w:tbl>
      <w:tblPr>
        <w:tblW w:type="auto" w:w="0"/>
        <w:tblInd w:type="dxa" w:w="-202"/>
        <w:tblLook w:val="04A0" w:noVBand="1" w:noHBand="0" w:lastColumn="0" w:firstColumn="1" w:lastRow="0" w:firstRow="1"/>
      </w:tblPr>
      <w:tblGrid>
        <w:gridCol w:w="202"/>
        <w:gridCol w:w="3510"/>
        <w:gridCol w:w="608"/>
      </w:tblGrid>
      <w:tr w:rsidTr="00A9040E" w:rsidR="00D72CFA" w:rsidRPr="00D72CFA">
        <w:trPr>
          <w:gridBefore w:val="1"/>
          <w:gridAfter w:val="1"/>
          <w:wBefore w:type="dxa" w:w="202"/>
          <w:wAfter w:type="dxa" w:w="608"/>
          <w:trHeight w:val="1847"/>
        </w:trPr>
        <w:tc>
          <w:tcPr>
            <w:tcW w:type="dxa" w:w="3510"/>
            <w:shd w:fill="auto" w:color="auto" w:val="clear"/>
          </w:tcPr>
          <w:p w:rsidRDefault="00D72CFA" w:rsidP="00D72CFA" w:rsidR="00D72CFA" w:rsidRPr="00D72CF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noProof/>
                <w:sz w:val="24"/>
                <w:szCs w:val="24"/>
              </w:rPr>
              <w:drawing>
                <wp:inline distR="0" distL="0" distB="0" distT="0">
                  <wp:extent cy="611505" cx="534035"/>
                  <wp:effectExtent b="0" r="0" t="0" l="0"/>
                  <wp:docPr name="Slika 1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1505" cx="5340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D72CFA" w:rsidP="00D72CFA" w:rsidR="00D72CFA" w:rsidRPr="00D72CF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72CFA">
              <w:rPr>
                <w:rFonts w:eastAsia="Calibri"/>
                <w:sz w:val="24"/>
                <w:szCs w:val="24"/>
                <w:lang w:eastAsia="en-US"/>
              </w:rPr>
              <w:t>Republika Hrvatska</w:t>
            </w:r>
          </w:p>
          <w:p w:rsidRDefault="00D72CFA" w:rsidP="00D72CFA" w:rsidR="00D72CFA" w:rsidRPr="00D72CF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72CFA">
              <w:rPr>
                <w:rFonts w:eastAsia="Calibri"/>
                <w:sz w:val="24"/>
                <w:szCs w:val="24"/>
                <w:lang w:eastAsia="en-US"/>
              </w:rPr>
              <w:t>Općinski sud u Čakovcu</w:t>
            </w:r>
          </w:p>
          <w:p w:rsidRDefault="00D72CFA" w:rsidP="00D72CFA" w:rsidR="00D72CFA" w:rsidRPr="00D72CF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72CFA">
              <w:rPr>
                <w:rFonts w:eastAsia="Calibri"/>
                <w:sz w:val="24"/>
                <w:szCs w:val="24"/>
                <w:lang w:eastAsia="en-US"/>
              </w:rPr>
              <w:t>Čakovec, Ruđera Boškovića 18</w:t>
            </w:r>
          </w:p>
        </w:tc>
      </w:tr>
      <w:tr w:rsidTr="008E7E55" w:rsidR="00D72CFA" w:rsidRPr="00D72CFA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jc w:val="right"/>
        </w:trPr>
        <w:tc>
          <w:tcPr>
            <w:tcW w:type="dxa" w:w="4320"/>
            <w:gridSpan w:val="3"/>
          </w:tcPr>
          <w:p w:rsidRDefault="00D72CFA" w:rsidP="002A4991" w:rsidR="00D72CFA" w:rsidRPr="00D72CFA">
            <w:pPr>
              <w:ind w:firstLine="1350" w:left="-1350"/>
              <w:jc w:val="center"/>
              <w:rPr>
                <w:sz w:val="24"/>
                <w:szCs w:val="24"/>
              </w:rPr>
            </w:pPr>
            <w:r w:rsidRPr="00D72CFA">
              <w:rPr>
                <w:sz w:val="24"/>
                <w:szCs w:val="24"/>
              </w:rPr>
              <w:t xml:space="preserve">Poslovni broj: 3 </w:t>
            </w:r>
            <w:proofErr w:type="spellStart"/>
            <w:r>
              <w:rPr>
                <w:sz w:val="24"/>
                <w:szCs w:val="24"/>
              </w:rPr>
              <w:t>Sp</w:t>
            </w:r>
            <w:proofErr w:type="spellEnd"/>
            <w:r w:rsidRPr="00D72CFA">
              <w:rPr>
                <w:sz w:val="24"/>
                <w:szCs w:val="24"/>
              </w:rPr>
              <w:t>-</w:t>
            </w:r>
            <w:r w:rsidR="002A4991">
              <w:rPr>
                <w:sz w:val="24"/>
                <w:szCs w:val="24"/>
              </w:rPr>
              <w:t>5</w:t>
            </w:r>
            <w:r w:rsidR="00DC2650">
              <w:rPr>
                <w:sz w:val="24"/>
                <w:szCs w:val="24"/>
              </w:rPr>
              <w:t>/17</w:t>
            </w:r>
          </w:p>
        </w:tc>
      </w:tr>
    </w:tbl>
    <w:p w:rsidRDefault="006F626B" w:rsidR="006F626B">
      <w:pPr>
        <w:rPr>
          <w:sz w:val="24"/>
        </w:rPr>
      </w:pPr>
    </w:p>
    <w:p w:rsidRDefault="0072177E" w:rsidR="0072177E">
      <w:pPr>
        <w:rPr>
          <w:sz w:val="24"/>
        </w:rPr>
      </w:pPr>
    </w:p>
    <w:p w:rsidRDefault="00FC1111" w:rsidP="00A9040E" w:rsidR="00FC1111">
      <w:pPr>
        <w:rPr>
          <w:szCs w:val="24"/>
        </w:rPr>
      </w:pPr>
    </w:p>
    <w:p w:rsidRDefault="00FC1111" w:rsidP="00FC1111" w:rsidR="00FC1111">
      <w:pPr>
        <w:jc w:val="center"/>
        <w:rPr>
          <w:szCs w:val="24"/>
        </w:rPr>
      </w:pPr>
    </w:p>
    <w:p w:rsidRDefault="00FC1111" w:rsidP="00FC1111" w:rsidR="00FC1111">
      <w:pPr>
        <w:jc w:val="center"/>
        <w:rPr>
          <w:szCs w:val="24"/>
        </w:rPr>
      </w:pPr>
    </w:p>
    <w:p w:rsidRDefault="00FC1111" w:rsidP="00FC1111" w:rsidR="00FC1111">
      <w:pPr>
        <w:jc w:val="center"/>
        <w:rPr>
          <w:szCs w:val="24"/>
        </w:rPr>
      </w:pPr>
      <w:r>
        <w:rPr>
          <w:szCs w:val="24"/>
        </w:rPr>
        <w:t>POTVRDA O IMENOVANJU</w:t>
      </w:r>
    </w:p>
    <w:p w:rsidRDefault="00FC1111" w:rsidP="00FC1111" w:rsidR="00FC1111">
      <w:pPr>
        <w:rPr>
          <w:szCs w:val="24"/>
        </w:rPr>
      </w:pPr>
    </w:p>
    <w:p w:rsidRDefault="00FC1111" w:rsidP="00FC1111" w:rsidR="00FC1111">
      <w:pPr>
        <w:rPr>
          <w:szCs w:val="24"/>
        </w:rPr>
      </w:pPr>
    </w:p>
    <w:p w:rsidRDefault="00FC1111" w:rsidP="00FC1111" w:rsidR="00FC1111" w:rsidRPr="00A9040E">
      <w:r>
        <w:rPr>
          <w:szCs w:val="24"/>
        </w:rPr>
        <w:tab/>
      </w:r>
      <w:r w:rsidRPr="00A9040E">
        <w:t xml:space="preserve">Potvrđuje se da je Rješenjem ovog suda br. </w:t>
      </w:r>
      <w:proofErr w:type="spellStart"/>
      <w:r w:rsidRPr="00A9040E">
        <w:t>Sp</w:t>
      </w:r>
      <w:proofErr w:type="spellEnd"/>
      <w:r w:rsidRPr="00A9040E">
        <w:t>-</w:t>
      </w:r>
      <w:r w:rsidR="002A4991">
        <w:t>5</w:t>
      </w:r>
      <w:r w:rsidRPr="00A9040E">
        <w:t>/1</w:t>
      </w:r>
      <w:r w:rsidR="00A9040E" w:rsidRPr="00A9040E">
        <w:t>7</w:t>
      </w:r>
      <w:r w:rsidRPr="00A9040E">
        <w:t xml:space="preserve"> od </w:t>
      </w:r>
      <w:r w:rsidR="00A9040E" w:rsidRPr="00A9040E">
        <w:t>10. kolovoza</w:t>
      </w:r>
      <w:r w:rsidRPr="00A9040E">
        <w:t xml:space="preserve"> 201</w:t>
      </w:r>
      <w:r w:rsidR="00A9040E" w:rsidRPr="00A9040E">
        <w:t>8</w:t>
      </w:r>
      <w:r w:rsidRPr="00A9040E">
        <w:t xml:space="preserve">. godine na temelju čl. 58 u svezi čl. 37 i 38 Zakona o stečaju potrošača, u stečajnom postupku nad potrošačem </w:t>
      </w:r>
      <w:r w:rsidR="00A9040E" w:rsidRPr="00A9040E">
        <w:t xml:space="preserve"> </w:t>
      </w:r>
      <w:r w:rsidR="002A4991">
        <w:t xml:space="preserve">Denisa </w:t>
      </w:r>
      <w:proofErr w:type="spellStart"/>
      <w:r w:rsidR="002A4991">
        <w:t>Fučko</w:t>
      </w:r>
      <w:proofErr w:type="spellEnd"/>
      <w:r w:rsidR="002A4991">
        <w:t xml:space="preserve"> 54947661477 iz </w:t>
      </w:r>
      <w:proofErr w:type="spellStart"/>
      <w:r w:rsidR="002A4991">
        <w:t>Strahoninca</w:t>
      </w:r>
      <w:proofErr w:type="spellEnd"/>
      <w:r w:rsidR="002A4991">
        <w:t xml:space="preserve">, P. </w:t>
      </w:r>
      <w:proofErr w:type="spellStart"/>
      <w:r w:rsidR="002A4991">
        <w:t>Miškine</w:t>
      </w:r>
      <w:proofErr w:type="spellEnd"/>
      <w:r w:rsidRPr="00A9040E">
        <w:t xml:space="preserve">, za stečajnog povjerenika imenovan STJEPAN RAKAREC iz Velike Gorice, </w:t>
      </w:r>
      <w:proofErr w:type="spellStart"/>
      <w:r w:rsidRPr="00A9040E">
        <w:t>Črnkovec</w:t>
      </w:r>
      <w:proofErr w:type="spellEnd"/>
      <w:r w:rsidRPr="00A9040E">
        <w:t xml:space="preserve"> 16, OIB: 64132194100.</w:t>
      </w:r>
    </w:p>
    <w:p w:rsidRDefault="00F24738" w:rsidP="00F24738" w:rsidR="00F24738">
      <w:pPr>
        <w:ind w:firstLine="720"/>
        <w:jc w:val="both"/>
        <w:rPr>
          <w:sz w:val="24"/>
          <w:szCs w:val="24"/>
        </w:rPr>
      </w:pPr>
    </w:p>
    <w:p w:rsidRDefault="00A9040E" w:rsidP="00A9040E" w:rsidR="00A9040E">
      <w:pPr>
        <w:ind w:firstLine="720"/>
        <w:jc w:val="center"/>
        <w:rPr>
          <w:sz w:val="24"/>
          <w:szCs w:val="24"/>
        </w:rPr>
      </w:pPr>
      <w:r>
        <w:rPr>
          <w:sz w:val="24"/>
          <w:szCs w:val="24"/>
        </w:rPr>
        <w:t>Čakovec 04.09.2018.</w:t>
      </w:r>
    </w:p>
    <w:p w:rsidRDefault="00A9040E" w:rsidP="00A9040E" w:rsidR="00A9040E">
      <w:pPr>
        <w:ind w:firstLine="720"/>
        <w:jc w:val="center"/>
        <w:rPr>
          <w:sz w:val="24"/>
          <w:szCs w:val="24"/>
        </w:rPr>
      </w:pPr>
    </w:p>
    <w:p w:rsidRDefault="00A9040E" w:rsidP="00A9040E" w:rsidR="00A9040E">
      <w:pPr>
        <w:ind w:firstLine="720"/>
        <w:jc w:val="right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Sutkinja:</w:t>
      </w:r>
    </w:p>
    <w:p w:rsidRDefault="00A9040E" w:rsidP="00A9040E" w:rsidR="00A9040E" w:rsidRPr="00F24738">
      <w:pPr>
        <w:ind w:firstLine="720"/>
        <w:jc w:val="right"/>
        <w:rPr>
          <w:sz w:val="24"/>
          <w:szCs w:val="24"/>
        </w:rPr>
      </w:pPr>
      <w:r>
        <w:rPr>
          <w:sz w:val="24"/>
          <w:szCs w:val="24"/>
        </w:rPr>
        <w:t>Nataša Miletić</w:t>
      </w:r>
    </w:p>
    <w:sectPr w:rsidR="00A9040E" w:rsidRPr="00F24738">
      <w:pgSz w:h="16838" w:w="11906"/>
      <w:pgMar w:gutter="0" w:footer="720" w:header="720" w:left="1800" w:bottom="1440" w:right="1800" w:top="144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78E30A4"/>
    <w:multiLevelType w:val="hybridMultilevel"/>
    <w:tmpl w:val="88A23860"/>
    <w:lvl w:tplc="A580BEE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embedSystemFonts/>
  <w:proofState w:grammar="clean" w:spelling="clean"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E6FCB"/>
    <w:rsid w:val="0001465D"/>
    <w:rsid w:val="00035E43"/>
    <w:rsid w:val="00041C29"/>
    <w:rsid w:val="000A5E0D"/>
    <w:rsid w:val="000D0493"/>
    <w:rsid w:val="00101B19"/>
    <w:rsid w:val="0010491E"/>
    <w:rsid w:val="00106216"/>
    <w:rsid w:val="001375BD"/>
    <w:rsid w:val="0014229B"/>
    <w:rsid w:val="001500C6"/>
    <w:rsid w:val="001A221B"/>
    <w:rsid w:val="001B5706"/>
    <w:rsid w:val="001D31D2"/>
    <w:rsid w:val="001D6C66"/>
    <w:rsid w:val="001E1D81"/>
    <w:rsid w:val="001E7921"/>
    <w:rsid w:val="00236C6B"/>
    <w:rsid w:val="00240999"/>
    <w:rsid w:val="00243CF8"/>
    <w:rsid w:val="00251707"/>
    <w:rsid w:val="00290257"/>
    <w:rsid w:val="002A4991"/>
    <w:rsid w:val="002F4C9F"/>
    <w:rsid w:val="002F5C9A"/>
    <w:rsid w:val="0030068B"/>
    <w:rsid w:val="003A51A8"/>
    <w:rsid w:val="003C4FDC"/>
    <w:rsid w:val="004021E5"/>
    <w:rsid w:val="004328EC"/>
    <w:rsid w:val="00436949"/>
    <w:rsid w:val="004502CE"/>
    <w:rsid w:val="00464745"/>
    <w:rsid w:val="004837AA"/>
    <w:rsid w:val="004A547A"/>
    <w:rsid w:val="004B3368"/>
    <w:rsid w:val="004B4A0E"/>
    <w:rsid w:val="004C771E"/>
    <w:rsid w:val="005165B5"/>
    <w:rsid w:val="00576DA6"/>
    <w:rsid w:val="0058402F"/>
    <w:rsid w:val="005879F6"/>
    <w:rsid w:val="00597E6A"/>
    <w:rsid w:val="005A5788"/>
    <w:rsid w:val="00613849"/>
    <w:rsid w:val="00641124"/>
    <w:rsid w:val="00691E3D"/>
    <w:rsid w:val="006F626B"/>
    <w:rsid w:val="007177D1"/>
    <w:rsid w:val="0072177E"/>
    <w:rsid w:val="00722E35"/>
    <w:rsid w:val="00726949"/>
    <w:rsid w:val="00747916"/>
    <w:rsid w:val="00773ADD"/>
    <w:rsid w:val="0079150E"/>
    <w:rsid w:val="007A664E"/>
    <w:rsid w:val="007C392B"/>
    <w:rsid w:val="00881F8D"/>
    <w:rsid w:val="008A4A58"/>
    <w:rsid w:val="008F31AB"/>
    <w:rsid w:val="00965C22"/>
    <w:rsid w:val="00967B57"/>
    <w:rsid w:val="0097474B"/>
    <w:rsid w:val="00987B5E"/>
    <w:rsid w:val="009A6DC6"/>
    <w:rsid w:val="009E22B7"/>
    <w:rsid w:val="009E4205"/>
    <w:rsid w:val="009F0EBD"/>
    <w:rsid w:val="00A43649"/>
    <w:rsid w:val="00A440AE"/>
    <w:rsid w:val="00A9040E"/>
    <w:rsid w:val="00AA1464"/>
    <w:rsid w:val="00AA2DAE"/>
    <w:rsid w:val="00AE2552"/>
    <w:rsid w:val="00B15125"/>
    <w:rsid w:val="00B602DB"/>
    <w:rsid w:val="00B84F00"/>
    <w:rsid w:val="00B901E8"/>
    <w:rsid w:val="00B90A48"/>
    <w:rsid w:val="00BC0394"/>
    <w:rsid w:val="00CB7939"/>
    <w:rsid w:val="00CE6FCB"/>
    <w:rsid w:val="00D11056"/>
    <w:rsid w:val="00D72CFA"/>
    <w:rsid w:val="00D764E7"/>
    <w:rsid w:val="00DB2F34"/>
    <w:rsid w:val="00DC2650"/>
    <w:rsid w:val="00E32AED"/>
    <w:rsid w:val="00E554B8"/>
    <w:rsid w:val="00E6636E"/>
    <w:rsid w:val="00EA1487"/>
    <w:rsid w:val="00F11128"/>
    <w:rsid w:val="00F24738"/>
    <w:rsid w:val="00F93EAC"/>
    <w:rsid w:val="00FC1111"/>
    <w:rsid w:val="00FD59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</w:rPr>
  </w:style>
  <w:style w:styleId="Tekstbalonia" w:type="paragraph">
    <w:name w:val="Balloon Text"/>
    <w:basedOn w:val="Normal"/>
    <w:semiHidden/>
    <w:rsid w:val="0061384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440A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440A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440AE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440A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440A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</w:rPr>
  </w:style>
  <w:style w:styleId="Tekstbalonia" w:type="paragraph">
    <w:name w:val="Balloon Text"/>
    <w:basedOn w:val="Normal"/>
    <w:semiHidden/>
    <w:rsid w:val="0061384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440A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440A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440AE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440A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440A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22195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077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15481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rujna 2018.</izvorni_sadrzaj>
    <derivirana_varijabla naziv="DomainObject.DatumDonosenjaOdluke_1">4.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Nataša</izvorni_sadrzaj>
    <derivirana_varijabla naziv="DomainObject.DonositeljOdluke.Ime_1">Nataša</derivirana_varijabla>
  </DomainObject.DonositeljOdluke.Ime>
  <DomainObject.DonositeljOdluke.Prezime>
    <izvorni_sadrzaj>Miletić</izvorni_sadrzaj>
    <derivirana_varijabla naziv="DomainObject.DonositeljOdluke.Prezime_1">Miletić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</izvorni_sadrzaj>
    <derivirana_varijabla naziv="DomainObject.Predmet.Broj_1">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studenog 2017.</izvorni_sadrzaj>
    <derivirana_varijabla naziv="DomainObject.Predmet.DatumOsnivanja_1">15.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10. kolovoza 2018.</izvorni_sadrzaj>
    <derivirana_varijabla naziv="DomainObject.Predmet.DatumRjesavanja_1">10. kolovoza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Sp-5/2017</izvorni_sadrzaj>
    <derivirana_varijabla naziv="DomainObject.Predmet.OznakaBroj_1">Sp-5/2017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Nataša</izvorni_sadrzaj>
    <derivirana_varijabla naziv="DomainObject.Predmet.PredmetRijesio.Ime_1">Nataša</derivirana_varijabla>
  </DomainObject.Predmet.PredmetRijesio.Ime>
  <DomainObject.Predmet.PredmetRijesio.Oib>
    <izvorni_sadrzaj>76384606064</izvorni_sadrzaj>
    <derivirana_varijabla naziv="DomainObject.Predmet.PredmetRijesio.Oib_1">76384606064</derivirana_varijabla>
  </DomainObject.Predmet.PredmetRijesio.Oib>
  <DomainObject.Predmet.PredmetRijesio.Prezime>
    <izvorni_sadrzaj>Miletić</izvorni_sadrzaj>
    <derivirana_varijabla naziv="DomainObject.Predmet.PredmetRijesio.Prezime_1">Miletić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15</izvorni_sadrzaj>
    <derivirana_varijabla naziv="DomainObject.Predmet.Referada.Prostorija.Naziv_1">Soba 15</derivirana_varijabla>
  </DomainObject.Predmet.Referada.Prostorija.Naziv>
  <DomainObject.Predmet.Referada.Prostorija.Oznaka>
    <izvorni_sadrzaj>15</izvorni_sadrzaj>
    <derivirana_varijabla naziv="DomainObject.Predmet.Referada.Prostorija.Oznaka_1">15</derivirana_varijabla>
  </DomainObject.Predmet.Referada.Prostorija.Oznaka>
  <DomainObject.Predmet.Referada.Sud.Naziv>
    <izvorni_sadrzaj>Općinski sud u Čakovcu</izvorni_sadrzaj>
    <derivirana_varijabla naziv="DomainObject.Predmet.Referada.Sud.Naziv_1">Općinski sud u Čakovcu</derivirana_varijabla>
  </DomainObject.Predmet.Referada.Sud.Naziv>
  <DomainObject.Predmet.Referada.Sudac>
    <izvorni_sadrzaj>Nataša Miletić</izvorni_sadrzaj>
    <derivirana_varijabla naziv="DomainObject.Predmet.Referada.Sudac_1">Nataša Miletić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Denisa Fučko</izvorni_sadrzaj>
    <derivirana_varijabla naziv="DomainObject.Predmet.StrankaFormated_1">  Denisa Fučko</derivirana_varijabla>
  </DomainObject.Predmet.StrankaFormated>
  <DomainObject.Predmet.StrankaFormatedOIB>
    <izvorni_sadrzaj>  Denisa Fučko, OIB 54947661477</izvorni_sadrzaj>
    <derivirana_varijabla naziv="DomainObject.Predmet.StrankaFormatedOIB_1">  Denisa Fučko, OIB 54947661477</derivirana_varijabla>
  </DomainObject.Predmet.StrankaFormatedOIB>
  <DomainObject.Predmet.StrankaFormatedWithAdress>
    <izvorni_sadrzaj> Denisa Fučko, Pavleka Miškine 5, 40000 Strahoninec</izvorni_sadrzaj>
    <derivirana_varijabla naziv="DomainObject.Predmet.StrankaFormatedWithAdress_1"> Denisa Fučko, Pavleka Miškine 5, 40000 Strahoninec</derivirana_varijabla>
  </DomainObject.Predmet.StrankaFormatedWithAdress>
  <DomainObject.Predmet.StrankaFormatedWithAdressOIB>
    <izvorni_sadrzaj> Denisa Fučko, OIB 54947661477, Pavleka Miškine 5, 40000 Strahoninec</izvorni_sadrzaj>
    <derivirana_varijabla naziv="DomainObject.Predmet.StrankaFormatedWithAdressOIB_1"> Denisa Fučko, OIB 54947661477, Pavleka Miškine 5, 40000 Strahoninec</derivirana_varijabla>
  </DomainObject.Predmet.StrankaFormatedWithAdressOIB>
  <DomainObject.Predmet.StrankaWithAdress>
    <izvorni_sadrzaj>Denisa Fučko Pavleka Miškine 5,40000 Strahoninec</izvorni_sadrzaj>
    <derivirana_varijabla naziv="DomainObject.Predmet.StrankaWithAdress_1">Denisa Fučko Pavleka Miškine 5,40000 Strahoninec</derivirana_varijabla>
  </DomainObject.Predmet.StrankaWithAdress>
  <DomainObject.Predmet.StrankaWithAdressOIB>
    <izvorni_sadrzaj>Denisa Fučko, OIB 54947661477, Pavleka Miškine 5,40000 Strahoninec</izvorni_sadrzaj>
    <derivirana_varijabla naziv="DomainObject.Predmet.StrankaWithAdressOIB_1">Denisa Fučko, OIB 54947661477, Pavleka Miškine 5,40000 Strahoninec</derivirana_varijabla>
  </DomainObject.Predmet.StrankaWithAdressOIB>
  <DomainObject.Predmet.StrankaNazivFormated>
    <izvorni_sadrzaj>Denisa Fučko</izvorni_sadrzaj>
    <derivirana_varijabla naziv="DomainObject.Predmet.StrankaNazivFormated_1">Denisa Fučko</derivirana_varijabla>
  </DomainObject.Predmet.StrankaNazivFormated>
  <DomainObject.Predmet.StrankaNazivFormatedOIB>
    <izvorni_sadrzaj>Denisa Fučko, OIB 54947661477</izvorni_sadrzaj>
    <derivirana_varijabla naziv="DomainObject.Predmet.StrankaNazivFormatedOIB_1">Denisa Fučko, OIB 54947661477</derivirana_varijabla>
  </DomainObject.Predmet.StrankaNazivFormatedOIB>
  <DomainObject.Predmet.Sud.Adresa.Naselje>
    <izvorni_sadrzaj>Čakovec</izvorni_sadrzaj>
    <derivirana_varijabla naziv="DomainObject.Predmet.Sud.Adresa.Naselje_1">Čakovec</derivirana_varijabla>
  </DomainObject.Predmet.Sud.Adresa.Naselje>
  <DomainObject.Predmet.Sud.Adresa.NaseljeLokativ>
    <izvorni_sadrzaj>Čakovcu</izvorni_sadrzaj>
    <derivirana_varijabla naziv="DomainObject.Predmet.Sud.Adresa.NaseljeLokativ_1">Čakovcu</derivirana_varijabla>
  </DomainObject.Predmet.Sud.Adresa.NaseljeLokativ>
  <DomainObject.Predmet.Sud.Adresa.PostBroj>
    <izvorni_sadrzaj>40000</izvorni_sadrzaj>
    <derivirana_varijabla naziv="DomainObject.Predmet.Sud.Adresa.PostBroj_1">40000</derivirana_varijabla>
  </DomainObject.Predmet.Sud.Adresa.PostBroj>
  <DomainObject.Predmet.Sud.Adresa.UlicaIKBR>
    <izvorni_sadrzaj>Ruđera Boškovića 18</izvorni_sadrzaj>
    <derivirana_varijabla naziv="DomainObject.Predmet.Sud.Adresa.UlicaIKBR_1">Ruđera Boškovića 18</derivirana_varijabla>
  </DomainObject.Predmet.Sud.Adresa.UlicaIKBR>
  <DomainObject.Predmet.Sud.Naziv>
    <izvorni_sadrzaj>Općinski sud u Čakovcu</izvorni_sadrzaj>
    <derivirana_varijabla naziv="DomainObject.Predmet.Sud.Naziv_1">Općinski sud u Čakovcu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</izvorni_sadrzaj>
    <derivirana_varijabla naziv="DomainObject.Predmet.TrenutnaLokacijaSpisa.Naziv_1">izvanparnična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Čakovcu</izvorni_sadrzaj>
    <derivirana_varijabla naziv="DomainObject.Predmet.TrenutnaLokacijaSpisa.Sud.Naziv_1">Općinski sud u Čakovcu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</izvorni_sadrzaj>
    <derivirana_varijabla naziv="DomainObject.Predmet.UstrojstvenaJedinicaVodi.Naziv_1">izvanparnična</derivirana_varijabla>
  </DomainObject.Predmet.UstrojstvenaJedinicaVodi.Naziv>
  <DomainObject.Predmet.UstrojstvenaJedinicaVodi.Oznaka>
    <izvorni_sadrzaj>izvanparnična</izvorni_sadrzaj>
    <derivirana_varijabla naziv="DomainObject.Predmet.UstrojstvenaJedinicaVodi.Oznaka_1">izvanparnična</derivirana_varijabla>
  </DomainObject.Predmet.UstrojstvenaJedinicaVodi.Oznaka>
  <DomainObject.Predmet.UstrojstvenaJedinicaVodi.Prostorija.Naziv>
    <izvorni_sadrzaj>soba 27</izvorni_sadrzaj>
    <derivirana_varijabla naziv="DomainObject.Predmet.UstrojstvenaJedinicaVodi.Prostorija.Naziv_1">soba 27</derivirana_varijabla>
  </DomainObject.Predmet.UstrojstvenaJedinicaVodi.Prostorija.Naziv>
  <DomainObject.Predmet.UstrojstvenaJedinicaVodi.Prostorija.Oznaka>
    <izvorni_sadrzaj>27</izvorni_sadrzaj>
    <derivirana_varijabla naziv="DomainObject.Predmet.UstrojstvenaJedinicaVodi.Prostorija.Oznaka_1">27</derivirana_varijabla>
  </DomainObject.Predmet.UstrojstvenaJedinicaVodi.Prostorija.Oznaka>
  <DomainObject.Predmet.UstrojstvenaJedinicaVodi.Sud.Naziv>
    <izvorni_sadrzaj>Općinski sud u Čakovcu</izvorni_sadrzaj>
    <derivirana_varijabla naziv="DomainObject.Predmet.UstrojstvenaJedinicaVodi.Sud.Naziv_1">Općinski sud u Čakovcu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Marko Počekaj</izvorni_sadrzaj>
    <derivirana_varijabla naziv="DomainObject.Predmet.Zapisnicar_1">Marko Počekaj</derivirana_varijabla>
  </DomainObject.Predmet.Zapisnicar>
  <DomainObject.Predmet.StrankaListFormated>
    <izvorni_sadrzaj>
      <item>Denisa Fučko</item>
    </izvorni_sadrzaj>
    <derivirana_varijabla naziv="DomainObject.Predmet.StrankaListFormated_1">
      <item>Denisa Fučko</item>
    </derivirana_varijabla>
  </DomainObject.Predmet.StrankaListFormated>
  <DomainObject.Predmet.StrankaListFormatedOIB>
    <izvorni_sadrzaj>
      <item>Denisa Fučko, OIB 54947661477</item>
    </izvorni_sadrzaj>
    <derivirana_varijabla naziv="DomainObject.Predmet.StrankaListFormatedOIB_1">
      <item>Denisa Fučko, OIB 54947661477</item>
    </derivirana_varijabla>
  </DomainObject.Predmet.StrankaListFormatedOIB>
  <DomainObject.Predmet.StrankaListFormatedWithAdress>
    <izvorni_sadrzaj>
      <item>Denisa Fučko, Pavleka Miškine 5, 40000 Strahoninec</item>
    </izvorni_sadrzaj>
    <derivirana_varijabla naziv="DomainObject.Predmet.StrankaListFormatedWithAdress_1">
      <item>Denisa Fučko, Pavleka Miškine 5, 40000 Strahoninec</item>
    </derivirana_varijabla>
  </DomainObject.Predmet.StrankaListFormatedWithAdress>
  <DomainObject.Predmet.StrankaListFormatedWithAdressOIB>
    <izvorni_sadrzaj>
      <item>Denisa Fučko, OIB 54947661477, Pavleka Miškine 5, 40000 Strahoninec</item>
    </izvorni_sadrzaj>
    <derivirana_varijabla naziv="DomainObject.Predmet.StrankaListFormatedWithAdressOIB_1">
      <item>Denisa Fučko, OIB 54947661477, Pavleka Miškine 5, 40000 Strahoninec</item>
    </derivirana_varijabla>
  </DomainObject.Predmet.StrankaListFormatedWithAdressOIB>
  <DomainObject.Predmet.StrankaListNazivFormated>
    <izvorni_sadrzaj>
      <item>Denisa Fučko</item>
    </izvorni_sadrzaj>
    <derivirana_varijabla naziv="DomainObject.Predmet.StrankaListNazivFormated_1">
      <item>Denisa Fučko</item>
    </derivirana_varijabla>
  </DomainObject.Predmet.StrankaListNazivFormated>
  <DomainObject.Predmet.StrankaListNazivFormatedOIB>
    <izvorni_sadrzaj>
      <item>Denisa Fučko, OIB 54947661477</item>
    </izvorni_sadrzaj>
    <derivirana_varijabla naziv="DomainObject.Predmet.StrankaListNazivFormatedOIB_1">
      <item>Denisa Fučko, OIB 54947661477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BUKAL ELEKTRONIKA d.o.o. za trgovinu i usluge</item>
      <item>T-Mobile Hrvatska društvo s ograničenom odgovornošću za telekomunikacijske usluge</item>
      <item>MOZAIK KNJIGA društvo s ograničenom odgovornošću za nakladničku djelatnost</item>
      <item>CROATIA osiguranje d.d.</item>
      <item>Gradsko komunalno poduzeće ČAKOM d.o.o.</item>
      <item>EOS MATRIX d.o.o. za poslovne usluge</item>
      <item>Ministarstvo financija, Porezna uprava, Ispostava Čakovec</item>
      <item>Financijska agencija</item>
    </izvorni_sadrzaj>
    <derivirana_varijabla naziv="DomainObject.Predmet.OstaliListFormated_1">
      <item>BUKAL ELEKTRONIKA d.o.o. za trgovinu i usluge</item>
      <item>T-Mobile Hrvatska društvo s ograničenom odgovornošću za telekomunikacijske usluge</item>
      <item>MOZAIK KNJIGA društvo s ograničenom odgovornošću za nakladničku djelatnost</item>
      <item>CROATIA osiguranje d.d.</item>
      <item>Gradsko komunalno poduzeće ČAKOM d.o.o.</item>
      <item>EOS MATRIX d.o.o. za poslovne usluge</item>
      <item>Ministarstvo financija, Porezna uprava, Ispostava Čakovec</item>
      <item>Financijska agencija</item>
    </derivirana_varijabla>
  </DomainObject.Predmet.OstaliListFormated>
  <DomainObject.Predmet.OstaliListFormatedOIB>
    <izvorni_sadrzaj>
      <item>BUKAL ELEKTRONIKA d.o.o. za trgovinu i usluge, OIB 42520462368</item>
      <item>T-Mobile Hrvatska društvo s ograničenom odgovornošću za telekomunikacijske usluge, OIB 42551368255</item>
      <item>MOZAIK KNJIGA društvo s ograničenom odgovornošću za nakladničku djelatnost, OIB 57010186553</item>
      <item>CROATIA osiguranje d.d., OIB 26187994862</item>
      <item>Gradsko komunalno poduzeće ČAKOM d.o.o., OIB 14001865632</item>
      <item>EOS MATRIX d.o.o. za poslovne usluge, OIB 76674680107</item>
      <item>Ministarstvo financija, Porezna uprava, Ispostava Čakovec, OIB 18683136487</item>
      <item>Financijska agencija, OIB 85821130368</item>
    </izvorni_sadrzaj>
    <derivirana_varijabla naziv="DomainObject.Predmet.OstaliListFormatedOIB_1">
      <item>BUKAL ELEKTRONIKA d.o.o. za trgovinu i usluge, OIB 42520462368</item>
      <item>T-Mobile Hrvatska društvo s ograničenom odgovornošću za telekomunikacijske usluge, OIB 42551368255</item>
      <item>MOZAIK KNJIGA društvo s ograničenom odgovornošću za nakladničku djelatnost, OIB 57010186553</item>
      <item>CROATIA osiguranje d.d., OIB 26187994862</item>
      <item>Gradsko komunalno poduzeće ČAKOM d.o.o., OIB 14001865632</item>
      <item>EOS MATRIX d.o.o. za poslovne usluge, OIB 76674680107</item>
      <item>Ministarstvo financija, Porezna uprava, Ispostava Čakovec, OIB 18683136487</item>
      <item>Financijska agencija, OIB 85821130368</item>
    </derivirana_varijabla>
  </DomainObject.Predmet.OstaliListFormatedOIB>
  <DomainObject.Predmet.OstaliListFormatedWithAdress>
    <izvorni_sadrzaj>
      <item>BUKAL ELEKTRONIKA d.o.o. za trgovinu i usluge, Nikole Pavića 4, 40000 Čakovec</item>
      <item>T-Mobile Hrvatska društvo s ograničenom odgovornošću za telekomunikacijske usluge, Ulica grada Vukovara 23, 10000 Zagreb</item>
      <item>MOZAIK KNJIGA društvo s ograničenom odgovornošću za nakladničku djelatnost, Karlovačka cesta 24/a, 10000 Zagreb</item>
      <item>CROATIA osiguranje d.d., Miramarska 22, 10000 Zagreb</item>
      <item>Gradsko komunalno poduzeće ČAKOM d.o.o., Mihovljanska 10, 40000 Mihovljan</item>
      <item>EOS MATRIX d.o.o. za poslovne usluge, Horvatova 82, 10000 Zagreb</item>
      <item>Ministarstvo financija, Porezna uprava, Ispostava Čakovec, Otokara Keršovanija 11, 40000 Čakovec</item>
      <item>Financijska agencija, Ulica grada Vukovara 70, 10000 Zagreb</item>
    </izvorni_sadrzaj>
    <derivirana_varijabla naziv="DomainObject.Predmet.OstaliListFormatedWithAdress_1">
      <item>BUKAL ELEKTRONIKA d.o.o. za trgovinu i usluge, Nikole Pavića 4, 40000 Čakovec</item>
      <item>T-Mobile Hrvatska društvo s ograničenom odgovornošću za telekomunikacijske usluge, Ulica grada Vukovara 23, 10000 Zagreb</item>
      <item>MOZAIK KNJIGA društvo s ograničenom odgovornošću za nakladničku djelatnost, Karlovačka cesta 24/a, 10000 Zagreb</item>
      <item>CROATIA osiguranje d.d., Miramarska 22, 10000 Zagreb</item>
      <item>Gradsko komunalno poduzeće ČAKOM d.o.o., Mihovljanska 10, 40000 Mihovljan</item>
      <item>EOS MATRIX d.o.o. za poslovne usluge, Horvatova 82, 10000 Zagreb</item>
      <item>Ministarstvo financija, Porezna uprava, Ispostava Čakovec, Otokara Keršovanija 11, 40000 Čakovec</item>
      <item>Financijska agencija, Ulica grada Vukovara 70, 10000 Zagreb</item>
    </derivirana_varijabla>
  </DomainObject.Predmet.OstaliListFormatedWithAdress>
  <DomainObject.Predmet.OstaliListFormatedWithAdressOIB>
    <izvorni_sadrzaj>
      <item>BUKAL ELEKTRONIKA d.o.o. za trgovinu i usluge, OIB 42520462368, Nikole Pavića 4, 40000 Čakovec</item>
      <item>T-Mobile Hrvatska društvo s ograničenom odgovornošću za telekomunikacijske usluge, OIB 42551368255, Ulica grada Vukovara 23, 10000 Zagreb</item>
      <item>MOZAIK KNJIGA društvo s ograničenom odgovornošću za nakladničku djelatnost, OIB 57010186553, Karlovačka cesta 24/a, 10000 Zagreb</item>
      <item>CROATIA osiguranje d.d., OIB 26187994862, Miramarska 22, 10000 Zagreb</item>
      <item>Gradsko komunalno poduzeće ČAKOM d.o.o., OIB 14001865632, Mihovljanska 10, 40000 Mihovljan</item>
      <item>EOS MATRIX d.o.o. za poslovne usluge, OIB 76674680107, Horvatova 82, 10000 Zagreb</item>
      <item>Ministarstvo financija, Porezna uprava, Ispostava Čakovec, OIB 18683136487, Otokara Keršovanija 11, 40000 Čakovec</item>
      <item>Financijska agencija, OIB 85821130368, Ulica grada Vukovara 70, 10000 Zagreb</item>
    </izvorni_sadrzaj>
    <derivirana_varijabla naziv="DomainObject.Predmet.OstaliListFormatedWithAdressOIB_1">
      <item>BUKAL ELEKTRONIKA d.o.o. za trgovinu i usluge, OIB 42520462368, Nikole Pavića 4, 40000 Čakovec</item>
      <item>T-Mobile Hrvatska društvo s ograničenom odgovornošću za telekomunikacijske usluge, OIB 42551368255, Ulica grada Vukovara 23, 10000 Zagreb</item>
      <item>MOZAIK KNJIGA društvo s ograničenom odgovornošću za nakladničku djelatnost, OIB 57010186553, Karlovačka cesta 24/a, 10000 Zagreb</item>
      <item>CROATIA osiguranje d.d., OIB 26187994862, Miramarska 22, 10000 Zagreb</item>
      <item>Gradsko komunalno poduzeće ČAKOM d.o.o., OIB 14001865632, Mihovljanska 10, 40000 Mihovljan</item>
      <item>EOS MATRIX d.o.o. za poslovne usluge, OIB 76674680107, Horvatova 82, 10000 Zagreb</item>
      <item>Ministarstvo financija, Porezna uprava, Ispostava Čakovec, OIB 18683136487, Otokara Keršovanija 11, 40000 Čakovec</item>
      <item>Financijska agencija, OIB 85821130368, Ulica grada Vukovara 70, 10000 Zagreb</item>
    </derivirana_varijabla>
  </DomainObject.Predmet.OstaliListFormatedWithAdressOIB>
  <DomainObject.Predmet.OstaliListNazivFormated>
    <izvorni_sadrzaj>
      <item>BUKAL ELEKTRONIKA d.o.o. za trgovinu i usluge</item>
      <item>T-Mobile Hrvatska društvo s ograničenom odgovornošću za telekomunikacijske usluge</item>
      <item>MOZAIK KNJIGA društvo s ograničenom odgovornošću za nakladničku djelatnost</item>
      <item>CROATIA osiguranje d.d.</item>
      <item>Gradsko komunalno poduzeće ČAKOM d.o.o.</item>
      <item>EOS MATRIX d.o.o. za poslovne usluge</item>
      <item>Ministarstvo financija, Porezna uprava, Ispostava Čakovec</item>
      <item>Financijska agencija</item>
    </izvorni_sadrzaj>
    <derivirana_varijabla naziv="DomainObject.Predmet.OstaliListNazivFormated_1">
      <item>BUKAL ELEKTRONIKA d.o.o. za trgovinu i usluge</item>
      <item>T-Mobile Hrvatska društvo s ograničenom odgovornošću za telekomunikacijske usluge</item>
      <item>MOZAIK KNJIGA društvo s ograničenom odgovornošću za nakladničku djelatnost</item>
      <item>CROATIA osiguranje d.d.</item>
      <item>Gradsko komunalno poduzeće ČAKOM d.o.o.</item>
      <item>EOS MATRIX d.o.o. za poslovne usluge</item>
      <item>Ministarstvo financija, Porezna uprava, Ispostava Čakovec</item>
      <item>Financijska agencija</item>
    </derivirana_varijabla>
  </DomainObject.Predmet.OstaliListNazivFormated>
  <DomainObject.Predmet.OstaliListNazivFormatedOIB>
    <izvorni_sadrzaj>
      <item>BUKAL ELEKTRONIKA d.o.o. za trgovinu i usluge, OIB 42520462368</item>
      <item>T-Mobile Hrvatska društvo s ograničenom odgovornošću za telekomunikacijske usluge, OIB 42551368255</item>
      <item>MOZAIK KNJIGA društvo s ograničenom odgovornošću za nakladničku djelatnost, OIB 57010186553</item>
      <item>CROATIA osiguranje d.d., OIB 26187994862</item>
      <item>Gradsko komunalno poduzeće ČAKOM d.o.o., OIB 14001865632</item>
      <item>EOS MATRIX d.o.o. za poslovne usluge, OIB 76674680107</item>
      <item>Ministarstvo financija, Porezna uprava, Ispostava Čakovec, OIB 18683136487</item>
      <item>Financijska agencija, OIB 85821130368</item>
    </izvorni_sadrzaj>
    <derivirana_varijabla naziv="DomainObject.Predmet.OstaliListNazivFormatedOIB_1">
      <item>BUKAL ELEKTRONIKA d.o.o. za trgovinu i usluge, OIB 42520462368</item>
      <item>T-Mobile Hrvatska društvo s ograničenom odgovornošću za telekomunikacijske usluge, OIB 42551368255</item>
      <item>MOZAIK KNJIGA društvo s ograničenom odgovornošću za nakladničku djelatnost, OIB 57010186553</item>
      <item>CROATIA osiguranje d.d., OIB 26187994862</item>
      <item>Gradsko komunalno poduzeće ČAKOM d.o.o., OIB 14001865632</item>
      <item>EOS MATRIX d.o.o. za poslovne usluge, OIB 76674680107</item>
      <item>Ministarstvo financija, Porezna uprava, Ispostava Čakovec, OIB 18683136487</item>
      <item>Financijska agencija,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Varaždinu</izvorni_sadrzaj>
    <derivirana_varijabla naziv="DomainObject.Predmet.Sud.Parent.Naziv_1">Županijski sud u Varaždinu</derivirana_varijabla>
  </DomainObject.Predmet.Sud.Parent.Naziv>
  <DomainObject.Datum>
    <izvorni_sadrzaj>4. rujna 2018.</izvorni_sadrzaj>
    <derivirana_varijabla naziv="DomainObject.Datum_1">4.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Denisa Fučko</izvorni_sadrzaj>
    <derivirana_varijabla naziv="DomainObject.Predmet.StrankaIDrugi_1">Denisa Fučko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Denisa Fučko, OIB 54947661477, Pavleka Miškine 5, 40000 Strahoninec</izvorni_sadrzaj>
    <derivirana_varijabla naziv="DomainObject.Predmet.StrankaIDrugiAdressOIB_1">Denisa Fučko, OIB 54947661477, Pavleka Miškine 5, 40000 Strahoninec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10. kolovoza 2018.</izvorni_sadrzaj>
    <derivirana_varijabla naziv="DomainObject.Predmet.OdlukaRjesenje.DatumDonosenjaOdluke_1">10. kolovoza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Sp-5/2017-47</izvorni_sadrzaj>
    <derivirana_varijabla naziv="DomainObject.Predmet.OdlukaRjesenje.Oznaka_1">Sp-5/2017-47</derivirana_varijabla>
  </DomainObject.Predmet.OdlukaRjesenje.Oznaka>
  <DomainObject.Predmet.SudioniciListNaziv>
    <izvorni_sadrzaj>
      <item>Denisa Fučko</item>
      <item>BUKAL ELEKTRONIKA d.o.o. za trgovinu i usluge</item>
      <item>T-Mobile Hrvatska društvo s ograničenom odgovornošću za telekomunikacijske usluge</item>
      <item>MOZAIK KNJIGA društvo s ograničenom odgovornošću za nakladničku djelatnost</item>
      <item>CROATIA osiguranje d.d.</item>
      <item>Gradsko komunalno poduzeće ČAKOM d.o.o.</item>
      <item>EOS MATRIX d.o.o. za poslovne usluge</item>
      <item>Ministarstvo financija, Porezna uprava, Ispostava Čakovec</item>
      <item>Financijska agencija</item>
    </izvorni_sadrzaj>
    <derivirana_varijabla naziv="DomainObject.Predmet.SudioniciListNaziv_1">
      <item>Denisa Fučko</item>
      <item>BUKAL ELEKTRONIKA d.o.o. za trgovinu i usluge</item>
      <item>T-Mobile Hrvatska društvo s ograničenom odgovornošću za telekomunikacijske usluge</item>
      <item>MOZAIK KNJIGA društvo s ograničenom odgovornošću za nakladničku djelatnost</item>
      <item>CROATIA osiguranje d.d.</item>
      <item>Gradsko komunalno poduzeće ČAKOM d.o.o.</item>
      <item>EOS MATRIX d.o.o. za poslovne usluge</item>
      <item>Ministarstvo financija, Porezna uprava, Ispostava Čakovec</item>
      <item>Financijska agencija</item>
    </derivirana_varijabla>
  </DomainObject.Predmet.SudioniciListNaziv>
  <DomainObject.Predmet.SudioniciListAdressOIB>
    <izvorni_sadrzaj>
      <item>Denisa Fučko, OIB 54947661477, Pavleka Miškine 5,40000 Strahoninec</item>
      <item>BUKAL ELEKTRONIKA d.o.o. za trgovinu i usluge, OIB 42520462368, Nikole Pavića 4,40000 Čakovec</item>
      <item>T-Mobile Hrvatska društvo s ograničenom odgovornošću za telekomunikacijske usluge, OIB 42551368255, Ulica grada Vukovara 23,10000 Zagreb</item>
      <item>MOZAIK KNJIGA društvo s ograničenom odgovornošću za nakladničku djelatnost, OIB 57010186553, Karlovačka cesta 24/a,10000 Zagreb</item>
      <item>CROATIA osiguranje d.d., OIB 26187994862, Miramarska 22,10000 Zagreb</item>
      <item>Gradsko komunalno poduzeće ČAKOM d.o.o., OIB 14001865632, Mihovljanska 10,40000 Mihovljan</item>
      <item>EOS MATRIX d.o.o. za poslovne usluge, OIB 76674680107, Horvatova 82,10000 Zagreb</item>
      <item>Ministarstvo financija, Porezna uprava, Ispostava Čakovec, OIB 18683136487, Otokara Keršovanija 11,40000 Čakovec</item>
      <item>Financijska agencija, OIB 85821130368, Ulica grada Vukovara 70,10000 Zagreb</item>
    </izvorni_sadrzaj>
    <derivirana_varijabla naziv="DomainObject.Predmet.SudioniciListAdressOIB_1">
      <item>Denisa Fučko, OIB 54947661477, Pavleka Miškine 5,40000 Strahoninec</item>
      <item>BUKAL ELEKTRONIKA d.o.o. za trgovinu i usluge, OIB 42520462368, Nikole Pavića 4,40000 Čakovec</item>
      <item>T-Mobile Hrvatska društvo s ograničenom odgovornošću za telekomunikacijske usluge, OIB 42551368255, Ulica grada Vukovara 23,10000 Zagreb</item>
      <item>MOZAIK KNJIGA društvo s ograničenom odgovornošću za nakladničku djelatnost, OIB 57010186553, Karlovačka cesta 24/a,10000 Zagreb</item>
      <item>CROATIA osiguranje d.d., OIB 26187994862, Miramarska 22,10000 Zagreb</item>
      <item>Gradsko komunalno poduzeće ČAKOM d.o.o., OIB 14001865632, Mihovljanska 10,40000 Mihovljan</item>
      <item>EOS MATRIX d.o.o. za poslovne usluge, OIB 76674680107, Horvatova 82,10000 Zagreb</item>
      <item>Ministarstvo financija, Porezna uprava, Ispostava Čakovec, OIB 18683136487, Otokara Keršovanija 11,40000 Čakovec</item>
      <item>Financijska agencija,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54947661477</item>
      <item>, OIB 42520462368</item>
      <item>, OIB 42551368255</item>
      <item>, OIB 57010186553</item>
      <item>, OIB 26187994862</item>
      <item>, OIB 14001865632</item>
      <item>, OIB 76674680107</item>
      <item>, OIB 18683136487</item>
      <item>, OIB 85821130368</item>
    </izvorni_sadrzaj>
    <derivirana_varijabla naziv="DomainObject.Predmet.SudioniciListNazivOIB_1">
      <item>, OIB 54947661477</item>
      <item>, OIB 42520462368</item>
      <item>, OIB 42551368255</item>
      <item>, OIB 57010186553</item>
      <item>, OIB 26187994862</item>
      <item>, OIB 14001865632</item>
      <item>, OIB 76674680107</item>
      <item>, OIB 18683136487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75</properties:Words>
  <properties:Characters>421</properties:Characters>
  <properties:Lines>23</properties:Lines>
  <properties:Paragraphs>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2018-09-04T09:59:00Z</dcterms:created>
  <dc:creator>Ana Katanec</dc:creator>
  <cp:lastModifiedBy>Ana Katanec</cp:lastModifiedBy>
  <cp:lastPrinted>2018-09-04T09:48:00Z</cp:lastPrinted>
  <dcterms:modified xmlns:xsi="http://www.w3.org/2001/XMLSchema-instance" xsi:type="dcterms:W3CDTF">2018-09-04T10:55:00Z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Potvrda o imenovanju povjerenika (Sp-4-17 Petra Rosić - potvrda za stečajnog upravitelja.docx)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