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3429" w:rsidR="00720596" w:rsidP="00DE777C" w:rsidRDefault="00724660" w14:paraId="693fb12" w14:textId="693fb12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     </w:t>
      </w:r>
      <w:r>
        <w:rPr>
          <w:b/>
          <w:noProof/>
          <w:sz w:val="24"/>
          <w:szCs w:val="24"/>
        </w:rPr>
        <w:drawing>
          <wp:inline distT="0" distB="0" distL="0" distR="0">
            <wp:extent cx="603250" cy="804545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Pr="009E33A3" w:rsidR="009E33A3" w:rsidP="009E33A3" w:rsidRDefault="009E33A3">
      <w:pPr>
        <w:ind w:left="2880"/>
        <w:rPr>
          <w:b/>
          <w:sz w:val="24"/>
          <w:szCs w:val="24"/>
        </w:rPr>
      </w:pPr>
    </w:p>
    <w:p w:rsidRPr="009E33A3" w:rsidR="009E33A3" w:rsidP="009E33A3" w:rsidRDefault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724660">
        <w:rPr>
          <w:sz w:val="24"/>
          <w:szCs w:val="24"/>
          <w:lang w:val="pt-BR"/>
        </w:rPr>
        <w:t>-191</w:t>
      </w:r>
    </w:p>
    <w:p w:rsidRPr="009E33A3" w:rsidR="009E33A3" w:rsidP="009E33A3" w:rsidRDefault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="009E33A3" w:rsidP="009E33A3" w:rsidRDefault="009E33A3">
      <w:pPr>
        <w:jc w:val="center"/>
        <w:rPr>
          <w:sz w:val="24"/>
          <w:szCs w:val="24"/>
        </w:rPr>
      </w:pPr>
    </w:p>
    <w:p w:rsidRPr="009E33A3" w:rsidR="009E33A3" w:rsidP="009E33A3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Pr="002A3429" w:rsidR="002A3429" w:rsidP="00044EBC" w:rsidRDefault="002A3429">
      <w:pPr>
        <w:jc w:val="both"/>
        <w:rPr>
          <w:b/>
          <w:sz w:val="24"/>
          <w:szCs w:val="24"/>
        </w:rPr>
      </w:pPr>
    </w:p>
    <w:p w:rsidRPr="002A3429" w:rsidR="002248AC" w:rsidP="00081DA4" w:rsidRDefault="00832234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</w:t>
      </w:r>
      <w:proofErr w:type="spellStart"/>
      <w:r w:rsidRPr="00832234">
        <w:rPr>
          <w:sz w:val="24"/>
          <w:szCs w:val="24"/>
        </w:rPr>
        <w:t>Zubaku</w:t>
      </w:r>
      <w:proofErr w:type="spellEnd"/>
      <w:r w:rsidRPr="00832234">
        <w:rPr>
          <w:sz w:val="24"/>
          <w:szCs w:val="24"/>
        </w:rPr>
        <w:t xml:space="preserve">, u stečajnom postupku nad dužnikom </w:t>
      </w:r>
      <w:r w:rsidRPr="00673A19" w:rsid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BE46CC">
        <w:rPr>
          <w:sz w:val="24"/>
          <w:szCs w:val="24"/>
        </w:rPr>
        <w:t>19. kolovoza</w:t>
      </w:r>
      <w:r w:rsidR="00673A19">
        <w:rPr>
          <w:sz w:val="24"/>
          <w:szCs w:val="24"/>
        </w:rPr>
        <w:t xml:space="preserve"> 2019</w:t>
      </w:r>
      <w:r w:rsidRPr="002A3429" w:rsidR="002248AC">
        <w:rPr>
          <w:sz w:val="24"/>
          <w:szCs w:val="24"/>
        </w:rPr>
        <w:t>.,</w:t>
      </w:r>
    </w:p>
    <w:p w:rsidRPr="002A3429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2A3429" w:rsidR="00D65985" w:rsidP="00D65985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</w:t>
      </w:r>
      <w:r w:rsidRPr="002A3429" w:rsidR="00D80A87">
        <w:rPr>
          <w:sz w:val="24"/>
          <w:szCs w:val="24"/>
        </w:rPr>
        <w:t xml:space="preserve"> i o </w:t>
      </w:r>
      <w:r w:rsidRPr="002A3429" w:rsidR="00D65985">
        <w:rPr>
          <w:sz w:val="24"/>
          <w:szCs w:val="24"/>
        </w:rPr>
        <w:t xml:space="preserve">  j e</w:t>
      </w:r>
    </w:p>
    <w:p w:rsidRPr="002A3429" w:rsidR="00D80A87" w:rsidP="00D65985" w:rsidRDefault="00D80A87">
      <w:pPr>
        <w:jc w:val="center"/>
        <w:rPr>
          <w:sz w:val="24"/>
          <w:szCs w:val="24"/>
        </w:rPr>
      </w:pPr>
    </w:p>
    <w:p w:rsidR="00AA6E28" w:rsidP="0011660C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E41C26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</w:t>
      </w:r>
      <w:r w:rsidRPr="0041681E" w:rsidR="0041681E">
        <w:rPr>
          <w:sz w:val="24"/>
          <w:szCs w:val="24"/>
        </w:rPr>
        <w:t xml:space="preserve"> </w:t>
      </w:r>
      <w:r w:rsidR="00BE46CC">
        <w:rPr>
          <w:sz w:val="24"/>
          <w:szCs w:val="24"/>
        </w:rPr>
        <w:t xml:space="preserve">Branislava </w:t>
      </w:r>
      <w:proofErr w:type="spellStart"/>
      <w:r w:rsidR="00BE46CC">
        <w:rPr>
          <w:sz w:val="24"/>
          <w:szCs w:val="24"/>
        </w:rPr>
        <w:t>Šutića</w:t>
      </w:r>
      <w:proofErr w:type="spellEnd"/>
      <w:r w:rsidR="00BE46CC">
        <w:rPr>
          <w:sz w:val="24"/>
          <w:szCs w:val="24"/>
        </w:rPr>
        <w:t xml:space="preserve"> iz Otočca, </w:t>
      </w:r>
      <w:proofErr w:type="spellStart"/>
      <w:r w:rsidR="00BE46CC">
        <w:rPr>
          <w:sz w:val="24"/>
          <w:szCs w:val="24"/>
        </w:rPr>
        <w:t>Biškupljak</w:t>
      </w:r>
      <w:proofErr w:type="spellEnd"/>
      <w:r w:rsidR="00BE46CC">
        <w:rPr>
          <w:sz w:val="24"/>
          <w:szCs w:val="24"/>
        </w:rPr>
        <w:t xml:space="preserve"> 8, OIB: 425</w:t>
      </w:r>
      <w:r w:rsidR="00831A30">
        <w:rPr>
          <w:sz w:val="24"/>
          <w:szCs w:val="24"/>
        </w:rPr>
        <w:t>28847117</w:t>
      </w:r>
      <w:r w:rsidR="007944A7">
        <w:rPr>
          <w:sz w:val="24"/>
          <w:szCs w:val="24"/>
        </w:rPr>
        <w:t>, broj: HR0923400091140142626</w:t>
      </w:r>
      <w:r w:rsidR="00D92516">
        <w:rPr>
          <w:sz w:val="24"/>
          <w:szCs w:val="24"/>
        </w:rPr>
        <w:t>.</w:t>
      </w:r>
    </w:p>
    <w:p w:rsidRPr="002A3429" w:rsidR="003D56DA" w:rsidP="00A34E95" w:rsidRDefault="003D56DA">
      <w:pPr>
        <w:jc w:val="both"/>
        <w:rPr>
          <w:sz w:val="24"/>
          <w:szCs w:val="24"/>
        </w:rPr>
      </w:pPr>
    </w:p>
    <w:p w:rsidRPr="002A3429" w:rsidR="003D56DA" w:rsidP="003D56DA" w:rsidRDefault="003D56DA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Pr="002A3429" w:rsidR="003D56DA" w:rsidP="00D80A87" w:rsidRDefault="003D56DA">
      <w:pPr>
        <w:ind w:firstLine="720"/>
        <w:jc w:val="both"/>
        <w:rPr>
          <w:sz w:val="24"/>
          <w:szCs w:val="24"/>
        </w:rPr>
      </w:pPr>
    </w:p>
    <w:p w:rsidR="009E33A3" w:rsidP="00E353CD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Pr="00502C24" w:rsidR="00502C24">
        <w:rPr>
          <w:bCs/>
          <w:sz w:val="24"/>
          <w:szCs w:val="24"/>
          <w:lang w:val="pt-BR"/>
        </w:rPr>
        <w:t>F.K.T. INŽINJERING d.o.o. u stečaju</w:t>
      </w:r>
      <w:r w:rsidRPr="002A3429" w:rsidR="008E7932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69569B">
        <w:rPr>
          <w:sz w:val="24"/>
          <w:szCs w:val="24"/>
        </w:rPr>
        <w:t xml:space="preserve">Branislav </w:t>
      </w:r>
      <w:proofErr w:type="spellStart"/>
      <w:r w:rsidR="0069569B">
        <w:rPr>
          <w:sz w:val="24"/>
          <w:szCs w:val="24"/>
        </w:rPr>
        <w:t>Šutić</w:t>
      </w:r>
      <w:proofErr w:type="spellEnd"/>
      <w:r w:rsidRPr="00EA7513" w:rsidR="00502C24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Pr="0069569B" w:rsidR="0069569B">
        <w:rPr>
          <w:sz w:val="24"/>
          <w:szCs w:val="24"/>
        </w:rPr>
        <w:t xml:space="preserve">Branislav </w:t>
      </w:r>
      <w:proofErr w:type="spellStart"/>
      <w:r w:rsidRPr="0069569B" w:rsidR="0069569B">
        <w:rPr>
          <w:sz w:val="24"/>
          <w:szCs w:val="24"/>
        </w:rPr>
        <w:t>Šutić</w:t>
      </w:r>
      <w:proofErr w:type="spellEnd"/>
      <w:r w:rsidRPr="0069569B" w:rsidR="0069569B">
        <w:rPr>
          <w:sz w:val="24"/>
          <w:szCs w:val="24"/>
        </w:rPr>
        <w:t xml:space="preserve"> </w:t>
      </w:r>
      <w:r w:rsidR="00502C24">
        <w:rPr>
          <w:sz w:val="24"/>
          <w:szCs w:val="24"/>
        </w:rPr>
        <w:t>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Pr="00E64464" w:rsid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Pr="00310F6A" w:rsid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 xml:space="preserve">u </w:t>
      </w:r>
      <w:r w:rsidR="0069569B">
        <w:rPr>
          <w:sz w:val="24"/>
          <w:szCs w:val="24"/>
        </w:rPr>
        <w:t xml:space="preserve">zahtjevu za povrat novčanih sredstava (l. </w:t>
      </w:r>
      <w:r w:rsidR="0086402C">
        <w:rPr>
          <w:sz w:val="24"/>
          <w:szCs w:val="24"/>
        </w:rPr>
        <w:t>743.-748. spisa)</w:t>
      </w:r>
      <w:r w:rsidR="00E353CD">
        <w:rPr>
          <w:sz w:val="24"/>
          <w:szCs w:val="24"/>
        </w:rPr>
        <w:t>.</w:t>
      </w:r>
    </w:p>
    <w:p w:rsidRPr="002A3429" w:rsidR="00C15ECB" w:rsidP="0045349E" w:rsidRDefault="00C15ECB">
      <w:pPr>
        <w:jc w:val="both"/>
        <w:rPr>
          <w:sz w:val="24"/>
          <w:szCs w:val="24"/>
        </w:rPr>
      </w:pPr>
    </w:p>
    <w:p w:rsidRPr="002A3429" w:rsidR="007B2F69" w:rsidP="00344CAA" w:rsidRDefault="00D65985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Pr="002A3429" w:rsidR="00D80A87">
        <w:rPr>
          <w:sz w:val="24"/>
          <w:szCs w:val="24"/>
        </w:rPr>
        <w:t xml:space="preserve"> </w:t>
      </w:r>
      <w:r w:rsidRPr="0086402C" w:rsidR="0086402C">
        <w:rPr>
          <w:sz w:val="24"/>
          <w:szCs w:val="24"/>
        </w:rPr>
        <w:t xml:space="preserve">19. kolovoza </w:t>
      </w:r>
      <w:r w:rsidRPr="009454EC" w:rsidR="009454EC">
        <w:rPr>
          <w:sz w:val="24"/>
          <w:szCs w:val="24"/>
        </w:rPr>
        <w:t>2019</w:t>
      </w:r>
      <w:r w:rsidRPr="00A43DCF" w:rsidR="00A43DCF">
        <w:rPr>
          <w:sz w:val="24"/>
          <w:szCs w:val="24"/>
        </w:rPr>
        <w:t>.</w:t>
      </w:r>
    </w:p>
    <w:p w:rsidRPr="002A3429" w:rsidR="00720596" w:rsidP="007B2F69" w:rsidRDefault="00720596">
      <w:pPr>
        <w:ind w:firstLine="720"/>
        <w:rPr>
          <w:sz w:val="24"/>
          <w:szCs w:val="24"/>
        </w:rPr>
      </w:pPr>
    </w:p>
    <w:p w:rsidRPr="002A3429" w:rsidR="00D65985" w:rsidP="00D65985" w:rsidRDefault="0072059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Pr="002A3429" w:rsidR="00D65985" w:rsidP="00344CAA" w:rsidRDefault="007B2F6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Pr="002A3429" w:rsidR="00720596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Pr="002A3429" w:rsidR="00047BC6">
        <w:rPr>
          <w:sz w:val="24"/>
          <w:szCs w:val="24"/>
        </w:rPr>
        <w:t xml:space="preserve">   </w:t>
      </w:r>
      <w:r w:rsidRPr="002A3429" w:rsidR="00720596">
        <w:rPr>
          <w:sz w:val="24"/>
          <w:szCs w:val="24"/>
        </w:rPr>
        <w:t>Gordan Zubak</w:t>
      </w:r>
      <w:r w:rsidR="000A611B">
        <w:rPr>
          <w:sz w:val="24"/>
          <w:szCs w:val="24"/>
        </w:rPr>
        <w:t>,v.r.</w:t>
      </w:r>
      <w:r w:rsidRPr="002A3429" w:rsidR="00720596">
        <w:rPr>
          <w:sz w:val="24"/>
          <w:szCs w:val="24"/>
        </w:rPr>
        <w:t xml:space="preserve"> </w:t>
      </w:r>
    </w:p>
    <w:p w:rsidRPr="00081DA4" w:rsidR="00D65985" w:rsidP="00D65985" w:rsidRDefault="00D65985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Pr="002A3429" w:rsidR="00D65985" w:rsidP="009E33A3" w:rsidRDefault="009E33A3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Pr="002A3429" w:rsidR="007B2F69">
        <w:rPr>
          <w:sz w:val="24"/>
          <w:szCs w:val="24"/>
        </w:rPr>
        <w:t>.</w:t>
      </w:r>
      <w:r w:rsidRPr="002A3429" w:rsidR="00D65985">
        <w:rPr>
          <w:sz w:val="24"/>
          <w:szCs w:val="24"/>
        </w:rPr>
        <w:t xml:space="preserve"> </w:t>
      </w:r>
    </w:p>
    <w:p w:rsidRPr="002A3429" w:rsidR="00720596" w:rsidP="00D65985" w:rsidRDefault="00720596">
      <w:pPr>
        <w:rPr>
          <w:sz w:val="24"/>
          <w:szCs w:val="24"/>
        </w:rPr>
      </w:pPr>
    </w:p>
    <w:p w:rsidRPr="00400817" w:rsidR="000A611B" w:rsidP="00400817" w:rsidRDefault="000A611B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Pr="00400817" w:rsidR="000A611B" w:rsidP="00400817" w:rsidRDefault="000A611B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9E33A3" w:rsidP="000A611B" w:rsidRDefault="009E33A3">
      <w:pPr>
        <w:pStyle w:val="Odlomakpopisa"/>
        <w:jc w:val="both"/>
        <w:rPr>
          <w:sz w:val="24"/>
          <w:szCs w:val="24"/>
        </w:rPr>
      </w:pPr>
    </w:p>
    <w:p w:rsidRPr="009E33A3" w:rsidR="000A611B" w:rsidP="000A611B" w:rsidRDefault="000A611B">
      <w:pPr>
        <w:pStyle w:val="Odlomakpopisa"/>
        <w:jc w:val="both"/>
        <w:rPr>
          <w:sz w:val="24"/>
          <w:szCs w:val="24"/>
        </w:rPr>
      </w:pPr>
    </w:p>
    <w:sectPr w:rsidRPr="009E33A3" w:rsidR="000A611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spelling="clean" w:grammar="clean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000F8"/>
    <w:rsid w:val="00010295"/>
    <w:rsid w:val="00024706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0A611B"/>
    <w:rsid w:val="0011660C"/>
    <w:rsid w:val="002248AC"/>
    <w:rsid w:val="002534F0"/>
    <w:rsid w:val="0027285C"/>
    <w:rsid w:val="0029097D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E69E4"/>
    <w:rsid w:val="003F0353"/>
    <w:rsid w:val="00406C99"/>
    <w:rsid w:val="004117EE"/>
    <w:rsid w:val="0041681E"/>
    <w:rsid w:val="00434E43"/>
    <w:rsid w:val="0045349E"/>
    <w:rsid w:val="00457301"/>
    <w:rsid w:val="00463006"/>
    <w:rsid w:val="00502C24"/>
    <w:rsid w:val="00520782"/>
    <w:rsid w:val="0053379A"/>
    <w:rsid w:val="00557785"/>
    <w:rsid w:val="00571DD6"/>
    <w:rsid w:val="00577C20"/>
    <w:rsid w:val="00587AB3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4F98"/>
    <w:rsid w:val="0069569B"/>
    <w:rsid w:val="006C149F"/>
    <w:rsid w:val="00704D47"/>
    <w:rsid w:val="00707F55"/>
    <w:rsid w:val="00720596"/>
    <w:rsid w:val="00724660"/>
    <w:rsid w:val="007944A7"/>
    <w:rsid w:val="007B1CD9"/>
    <w:rsid w:val="007B2F69"/>
    <w:rsid w:val="007C08F1"/>
    <w:rsid w:val="007C516D"/>
    <w:rsid w:val="007E0496"/>
    <w:rsid w:val="00801E56"/>
    <w:rsid w:val="008152A2"/>
    <w:rsid w:val="00831A30"/>
    <w:rsid w:val="00832234"/>
    <w:rsid w:val="0086402C"/>
    <w:rsid w:val="00883B8D"/>
    <w:rsid w:val="00890658"/>
    <w:rsid w:val="008A286D"/>
    <w:rsid w:val="008E7932"/>
    <w:rsid w:val="008F6516"/>
    <w:rsid w:val="009315E7"/>
    <w:rsid w:val="0093271C"/>
    <w:rsid w:val="00935ABA"/>
    <w:rsid w:val="009454EC"/>
    <w:rsid w:val="00951A84"/>
    <w:rsid w:val="00955BD3"/>
    <w:rsid w:val="009605C3"/>
    <w:rsid w:val="00965E5A"/>
    <w:rsid w:val="009B5364"/>
    <w:rsid w:val="009E087B"/>
    <w:rsid w:val="009E1877"/>
    <w:rsid w:val="009E33A3"/>
    <w:rsid w:val="00A076B8"/>
    <w:rsid w:val="00A17E1D"/>
    <w:rsid w:val="00A333A5"/>
    <w:rsid w:val="00A34E95"/>
    <w:rsid w:val="00A43931"/>
    <w:rsid w:val="00A43DCF"/>
    <w:rsid w:val="00A60A75"/>
    <w:rsid w:val="00A60A77"/>
    <w:rsid w:val="00A8753B"/>
    <w:rsid w:val="00A942A8"/>
    <w:rsid w:val="00AA6E28"/>
    <w:rsid w:val="00AD7D71"/>
    <w:rsid w:val="00AE6F93"/>
    <w:rsid w:val="00B00B0F"/>
    <w:rsid w:val="00B04D1A"/>
    <w:rsid w:val="00B27A74"/>
    <w:rsid w:val="00B4513B"/>
    <w:rsid w:val="00B75C25"/>
    <w:rsid w:val="00B7625C"/>
    <w:rsid w:val="00B96AAA"/>
    <w:rsid w:val="00BC0213"/>
    <w:rsid w:val="00BC6197"/>
    <w:rsid w:val="00BE46CC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41C26"/>
    <w:rsid w:val="00E5553E"/>
    <w:rsid w:val="00E57CA7"/>
    <w:rsid w:val="00E64464"/>
    <w:rsid w:val="00E67A2D"/>
    <w:rsid w:val="00E81382"/>
    <w:rsid w:val="00E90806"/>
    <w:rsid w:val="00EA5D16"/>
    <w:rsid w:val="00EA7513"/>
    <w:rsid w:val="00EC6FA3"/>
    <w:rsid w:val="00ED4CEA"/>
    <w:rsid w:val="00F02397"/>
    <w:rsid w:val="00F44540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A611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A611B"/>
    <w:rPr>
      <w:rFonts w:ascii="Times New Roman" w:hAnsi="Times New Roman" w:cs="Times New Roman"/>
      <w:b/>
      <w:noProof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A611B"/>
    <w:rPr>
      <w:b/>
      <w:noProof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A611B"/>
    <w:rPr>
      <w:rFonts w:ascii="Times New Roman" w:hAnsi="Times New Roman" w:cs="Times New Roman"/>
      <w:b w:val="false"/>
      <w:noProof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A611B"/>
    <w:rPr>
      <w:rFonts w:ascii="Times New Roman" w:hAnsi="Times New Roman" w:cs="Times New Roman"/>
      <w:b w:val="false"/>
      <w:noProof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11B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11B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11B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11B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19. srpnja 2019.</izvorni_sadrzaj>
    <derivirana_varijabla naziv="DomainObject.PredzadnjaOdlukaIzPredmeta.DatumDonosenjaOdluke_1">19. srpnja 2019.</derivirana_varijabla>
  </DomainObject.PredzadnjaOdlukaIzPredmeta.DatumDonosenjaOdluke>
  <DomainObject.PredzadnjaOdlukaIzPredmeta.Oznaka>
    <izvorni_sadrzaj>St-5156/2015-170</izvorni_sadrzaj>
    <derivirana_varijabla naziv="DomainObject.PredzadnjaOdlukaIzPredmeta.Oznaka_1">St-5156/2015-170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196</properties:Words>
  <properties:Characters>984</properties:Characters>
  <properties:Lines>39</properties:Lines>
  <properties:Paragraphs>18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2019-08-19T09:45:00Z</dcterms:created>
  <dc:creator>nmarkovic</dc:creator>
  <cp:lastModifiedBy>Dijana Hadžić</cp:lastModifiedBy>
  <cp:lastPrinted>2019-08-19T12:58:00Z</cp:lastPrinted>
  <dcterms:modified xmlns:xsi="http://www.w3.org/2001/XMLSchema-instance" xsi:type="dcterms:W3CDTF">2019-08-19T12:58:00Z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(100. zaključak - vraćanje jamčevine Branislav Šutić.docx)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