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cc690" w14:paraId="f7cc690" w:rsidRDefault="00AE649C" w:rsidP="000F1FFE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0F1FFE" w:rsidP="000F1FFE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0F1FFE" w:rsidP="000F1FFE" w:rsidR="00AE649C" w:rsidRPr="00B76F3C">
      <w:pPr>
        <w:pStyle w:val="SudSjedite"/>
      </w:pPr>
      <w:r>
        <w:t xml:space="preserve">                                                                                         Poslovni broj: 4 St-1122/15-4</w:t>
      </w:r>
      <w:r w:rsidR="00EA1C6D">
        <w:tab/>
      </w:r>
    </w:p>
    <w:p w:rsidRDefault="000F1FFE" w:rsidP="000F1FFE" w:rsidR="000F1FFE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0F1FFE" w:rsidP="000F1FFE" w:rsidR="000F1FFE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0F1FFE" w:rsidP="000F1FFE" w:rsidR="000F1FFE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0F1FFE" w:rsidP="000F1FFE" w:rsidR="000F1FFE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0F1FFE" w:rsidP="000F1FFE" w:rsidR="000F1FFE">
      <w:pPr>
        <w:spacing w:after="0"/>
        <w:jc w:val="right"/>
        <w:rPr>
          <w:lang w:eastAsia="hr-HR"/>
        </w:rPr>
      </w:pPr>
    </w:p>
    <w:p w:rsidRDefault="000F1FFE" w:rsidP="000F1FFE" w:rsidR="000F1FFE">
      <w:pPr>
        <w:spacing w:after="0"/>
        <w:jc w:val="right"/>
      </w:pPr>
    </w:p>
    <w:p w:rsidRDefault="000F1FFE" w:rsidP="000F1FFE" w:rsidR="000F1FFE">
      <w:pPr>
        <w:spacing w:after="0"/>
        <w:jc w:val="both"/>
      </w:pPr>
      <w:r>
        <w:tab/>
        <w:t>Trgovački sud u Varaždinu po sucu toga suda Iris Hatvalić Nemec, kao stečajnom sucu u predmetu u povodu zahtjeva Financijske agencije Regionalni centar Zagreb, Podružnica Varaždin, Augusta Cesarca 2, Varaždin, za pokretanje skraćenog stečajnog postupka protiv dužnika  M VADLJA j.d.o.o., Goričan, Trnavska 40,  OIB: 83562369605,  14. siječnja 2016. temeljem čl. 430. Stečajnog zakona („NN“ 71/15, u daljnjem tekstu SZ) objavljuje sljedeći</w:t>
      </w:r>
    </w:p>
    <w:p w:rsidRDefault="000F1FFE" w:rsidP="000F1FFE" w:rsidR="000F1FFE">
      <w:pPr>
        <w:spacing w:after="0"/>
        <w:jc w:val="center"/>
      </w:pPr>
    </w:p>
    <w:p w:rsidRDefault="000F1FFE" w:rsidP="000F1FFE" w:rsidR="000F1FFE">
      <w:pPr>
        <w:spacing w:after="0"/>
        <w:jc w:val="center"/>
      </w:pPr>
      <w:r>
        <w:t>OGLAS</w:t>
      </w:r>
    </w:p>
    <w:p w:rsidRDefault="000F1FFE" w:rsidP="000F1FFE" w:rsidR="000F1FFE">
      <w:pPr>
        <w:spacing w:after="0"/>
      </w:pPr>
    </w:p>
    <w:p w:rsidRDefault="000F1FFE" w:rsidP="000F1FFE" w:rsidR="000F1FFE">
      <w:pPr>
        <w:spacing w:after="0"/>
        <w:jc w:val="both"/>
      </w:pPr>
      <w:r>
        <w:t>1/</w:t>
      </w:r>
      <w:r>
        <w:tab/>
        <w:t>Utvrđuje se da ukupni iznos evidentiranog duga dužnika M VADLJA j.d.o.o., Goričan, Trnavska 40,  OIB: 83562369605  iznosi 129.291,93 kn.</w:t>
      </w:r>
    </w:p>
    <w:p w:rsidRDefault="000F1FFE" w:rsidP="000F1FFE" w:rsidR="000F1FFE">
      <w:pPr>
        <w:spacing w:after="0"/>
        <w:jc w:val="both"/>
      </w:pPr>
    </w:p>
    <w:p w:rsidRDefault="000F1FFE" w:rsidP="000F1FFE" w:rsidR="000F1FFE">
      <w:pPr>
        <w:spacing w:after="0"/>
        <w:jc w:val="both"/>
      </w:pPr>
      <w:r>
        <w:t>2/</w:t>
      </w:r>
      <w:r>
        <w:tab/>
        <w:t xml:space="preserve"> Poziva se direktor dužnika Marko Vadlja iz Goričana, Trnavska 40, OIB: 27914928191 da u roku od 15 dana od dana objave ovog oglasa na e-oglasnoj ploči suda podnese ovome sudu, pozivom na gornji broj spisa, javnobilježnički ovjerovljeni prokazni popis imovine i obveza dužnika na propisanom obrascu.</w:t>
      </w:r>
    </w:p>
    <w:p w:rsidRDefault="000F1FFE" w:rsidP="000F1FFE" w:rsidR="000F1FFE">
      <w:pPr>
        <w:spacing w:after="0"/>
        <w:jc w:val="both"/>
      </w:pPr>
    </w:p>
    <w:p w:rsidRDefault="000F1FFE" w:rsidP="000F1FFE" w:rsidR="000F1FFE">
      <w:pPr>
        <w:spacing w:after="0"/>
        <w:jc w:val="both"/>
      </w:pPr>
      <w:r>
        <w:t>3/</w:t>
      </w:r>
      <w:r>
        <w:tab/>
        <w:t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0F1FFE" w:rsidP="000F1FFE" w:rsidR="000F1FFE">
      <w:pPr>
        <w:spacing w:after="0"/>
      </w:pPr>
    </w:p>
    <w:p w:rsidRDefault="000F1FFE" w:rsidP="000F1FFE" w:rsidR="000F1FFE">
      <w:pPr>
        <w:spacing w:after="0"/>
        <w:jc w:val="both"/>
      </w:pPr>
      <w:r>
        <w:t>4/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0F1FFE" w:rsidP="000F1FFE" w:rsidR="000F1FFE">
      <w:pPr>
        <w:spacing w:after="0"/>
        <w:jc w:val="both"/>
        <w:rPr>
          <w:color w:val="000000"/>
        </w:rPr>
      </w:pPr>
      <w:r>
        <w:tab/>
      </w:r>
    </w:p>
    <w:p w:rsidRDefault="000F1FFE" w:rsidP="000F1FFE" w:rsidR="000F1FFE">
      <w:pPr>
        <w:spacing w:after="0"/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>
        <w:t xml:space="preserve">Sukladno čl. 431. st. 1. i 2. SZ-a smatrat će se da je dužnik nesposoban za plaćanje. ako ni jedan vjerovnik u roku od 45 dana od objave oglasa ovog poziva ne predloži otvaranje stečajnog postupka te ne predujmi sredstva za namirenje troškova postupka u iznosu od 5.000,00 kn na žiro račun Trgovačkog suda u Varaždinu HR40239000011300002754, poziv na broj odobrenja 220112215 otvoren kod Hrvatske poštanske banke. </w:t>
      </w:r>
    </w:p>
    <w:p w:rsidRDefault="000F1FFE" w:rsidP="000F1FFE" w:rsidR="000F1FFE">
      <w:pPr>
        <w:spacing w:after="0"/>
        <w:ind w:firstLine="708"/>
        <w:jc w:val="both"/>
      </w:pPr>
      <w:r>
        <w:t>U tom slučaju sud će po službenoj dužnosti donijeti rješenje o otvaranju i zaključenju stečajnog postupka uz primjenu odredbi čl. 132 i 133. te čl. 286. do 292. SZ-a na odgovarajući način.</w:t>
      </w:r>
    </w:p>
    <w:p w:rsidRDefault="000F1FFE" w:rsidP="000F1FFE" w:rsidR="000F1FFE">
      <w:pPr>
        <w:spacing w:after="0"/>
        <w:jc w:val="both"/>
      </w:pPr>
    </w:p>
    <w:p w:rsidRDefault="000F1FFE" w:rsidP="000F1FFE" w:rsidR="000F1FFE">
      <w:pPr>
        <w:spacing w:after="0"/>
        <w:jc w:val="center"/>
      </w:pPr>
      <w:r>
        <w:t>U Varaždinu, 14. siječnja 2016.</w:t>
      </w:r>
    </w:p>
    <w:p w:rsidRDefault="000F1FFE" w:rsidP="000F1FFE" w:rsidR="000F1FFE">
      <w:pPr>
        <w:spacing w:after="0"/>
        <w:jc w:val="both"/>
      </w:pPr>
    </w:p>
    <w:p w:rsidRDefault="000F1FFE" w:rsidP="000F1FFE" w:rsidR="000F1FFE">
      <w:pPr>
        <w:spacing w:after="0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0F1FFE" w:rsidP="000F1FFE" w:rsidR="000F1FFE">
      <w:pPr>
        <w:spacing w:after="0"/>
      </w:pPr>
    </w:p>
    <w:p w:rsidRDefault="000F1FFE" w:rsidP="000F1FFE" w:rsidR="000F1FFE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Hatvalić Nemec</w:t>
      </w:r>
    </w:p>
    <w:p w:rsidRDefault="00CB0EA4" w:rsidP="000F1FFE" w:rsidR="00CB0EA4">
      <w:pPr>
        <w:pStyle w:val="Naslovdokumenta"/>
        <w:spacing w:after="0"/>
      </w:pPr>
    </w:p>
    <w:p w:rsidRDefault="0071688E" w:rsidP="000F1FFE" w:rsidR="0071688E">
      <w:pPr>
        <w:pStyle w:val="Poetniodjeljak"/>
        <w:spacing w:after="0"/>
      </w:pPr>
    </w:p>
    <w:p w:rsidRDefault="00A21F0D" w:rsidP="000F1FFE" w:rsidR="00A21F0D">
      <w:pPr>
        <w:pStyle w:val="NormaleSPIS"/>
        <w:spacing w:after="0"/>
        <w:rPr>
          <w:noProof/>
        </w:rPr>
      </w:pPr>
    </w:p>
    <w:p w:rsidRDefault="00DA0242" w:rsidP="000F1FFE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1FFE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600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St-1122/2015-4</izvorni_sadrzaj>
    <derivirana_varijabla naziv="DomainObject.Oznaka_1">St-1122/2015-4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1122</izvorni_sadrzaj>
    <derivirana_varijabla naziv="DomainObject.Predmet.Broj_1">1122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St-1122/2015</izvorni_sadrzaj>
    <derivirana_varijabla naziv="DomainObject.Predmet.OznakaBroj_1">St-1122/2015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 VADLJA jednostavno društvo s ograničenom odgovornošću za trgovinu i usluge</izvorni_sadrzaj>
    <derivirana_varijabla naziv="DomainObject.Predmet.ProtustrankaFormated_1">  M VADLJA jednostavno društvo s ograničenom odgovornošću za trgovinu i usluge</derivirana_varijabla>
  </DomainObject.Predmet.ProtustrankaFormated>
  <DomainObject.Predmet.ProtustrankaFormatedOIB>
    <izvorni_sadrzaj>  M VADLJA jednostavno društvo s ograničenom odgovornošću za trgovinu i usluge, OIB 83562369605</izvorni_sadrzaj>
    <derivirana_varijabla naziv="DomainObject.Predmet.ProtustrankaFormatedOIB_1">  M VADLJA jednostavno društvo s ograničenom odgovornošću za trgovinu i usluge, OIB 83562369605</derivirana_varijabla>
  </DomainObject.Predmet.ProtustrankaFormatedOIB>
  <DomainObject.Predmet.ProtustrankaFormatedWithAdress>
    <izvorni_sadrzaj> M VADLJA jednostavno društvo s ograničenom odgovornošću za trgovinu i usluge, Trnavska 40, 40320 Goričan</izvorni_sadrzaj>
    <derivirana_varijabla naziv="DomainObject.Predmet.ProtustrankaFormatedWithAdress_1"> M VADLJA jednostavno društvo s ograničenom odgovornošću za trgovinu i usluge, Trnavska 40, 40320 Goričan</derivirana_varijabla>
  </DomainObject.Predmet.ProtustrankaFormatedWithAdress>
  <DomainObject.Predmet.ProtustrankaFormatedWithAdressOIB>
    <izvorni_sadrzaj> M VADLJA jednostavno društvo s ograničenom odgovornošću za trgovinu i usluge, OIB 83562369605, Trnavska 40, 40320 Goričan</izvorni_sadrzaj>
    <derivirana_varijabla naziv="DomainObject.Predmet.ProtustrankaFormatedWithAdressOIB_1"> M VADLJA jednostavno društvo s ograničenom odgovornošću za trgovinu i usluge, OIB 83562369605, Trnavska 40, 40320 Goričan</derivirana_varijabla>
  </DomainObject.Predmet.ProtustrankaFormatedWithAdressOIB>
  <DomainObject.Predmet.ProtustrankaWithAdress>
    <izvorni_sadrzaj>M VADLJA jednostavno društvo s ograničenom odgovornošću za trgovinu i usluge Trnavska 40, 40320 Goričan</izvorni_sadrzaj>
    <derivirana_varijabla naziv="DomainObject.Predmet.ProtustrankaWithAdress_1">M VADLJA jednostavno društvo s ograničenom odgovornošću za trgovinu i usluge Trnavska 40, 40320 Goričan</derivirana_varijabla>
  </DomainObject.Predmet.ProtustrankaWithAdress>
  <DomainObject.Predmet.ProtustrankaWithAdressOIB>
    <izvorni_sadrzaj>M VADLJA jednostavno društvo s ograničenom odgovornošću za trgovinu i usluge, OIB 83562369605, Trnavska 40, 40320 Goričan</izvorni_sadrzaj>
    <derivirana_varijabla naziv="DomainObject.Predmet.ProtustrankaWithAdressOIB_1">M VADLJA jednostavno društvo s ograničenom odgovornošću za trgovinu i usluge, OIB 83562369605, Trnavska 40, 40320 Goričan</derivirana_varijabla>
  </DomainObject.Predmet.ProtustrankaWithAdressOIB>
  <DomainObject.Predmet.ProtustrankaNazivFormated>
    <izvorni_sadrzaj>M VADLJA jednostavno društvo s ograničenom odgovornošću za trgovinu i usluge</izvorni_sadrzaj>
    <derivirana_varijabla naziv="DomainObject.Predmet.ProtustrankaNazivFormated_1">M VADLJA jednostavno društvo s ograničenom odgovornošću za trgovinu i usluge</derivirana_varijabla>
  </DomainObject.Predmet.ProtustrankaNazivFormated>
  <DomainObject.Predmet.ProtustrankaNazivFormatedOIB>
    <izvorni_sadrzaj>M VADLJA jednostavno društvo s ograničenom odgovornošću za trgovinu i usluge, OIB 83562369605</izvorni_sadrzaj>
    <derivirana_varijabla naziv="DomainObject.Predmet.ProtustrankaNazivFormatedOIB_1">M VADLJA jednostavno društvo s ograničenom odgovornošću za trgovinu i usluge, OIB 83562369605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129291.93</izvorni_sadrzaj>
    <derivirana_varijabla naziv="DomainObject.Predmet.TrenutnaVrijednost_1">129291.93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 VADLJA jednostavno društvo s ograničenom odgovornošću za trgovinu i usluge</item>
    </izvorni_sadrzaj>
    <derivirana_varijabla naziv="DomainObject.Predmet.ProtuStrankaListFormated_1">
      <item>M VADLJA jednostavno društvo s ograničenom odgovornošću za trgovinu i usluge</item>
    </derivirana_varijabla>
  </DomainObject.Predmet.ProtuStrankaListFormated>
  <DomainObject.Predmet.ProtuStrankaListFormatedOIB>
    <izvorni_sadrzaj>
      <item>M VADLJA jednostavno društvo s ograničenom odgovornošću za trgovinu i usluge, OIB 83562369605</item>
    </izvorni_sadrzaj>
    <derivirana_varijabla naziv="DomainObject.Predmet.ProtuStrankaListFormatedOIB_1">
      <item>M VADLJA jednostavno društvo s ograničenom odgovornošću za trgovinu i usluge, OIB 83562369605</item>
    </derivirana_varijabla>
  </DomainObject.Predmet.ProtuStrankaListFormatedOIB>
  <DomainObject.Predmet.ProtuStrankaListFormatedWithAdress>
    <izvorni_sadrzaj>
      <item>M VADLJA jednostavno društvo s ograničenom odgovornošću za trgovinu i usluge, Trnavska 40, 40320 Goričan</item>
    </izvorni_sadrzaj>
    <derivirana_varijabla naziv="DomainObject.Predmet.ProtuStrankaListFormatedWithAdress_1">
      <item>M VADLJA jednostavno društvo s ograničenom odgovornošću za trgovinu i usluge, Trnavska 40, 40320 Goričan</item>
    </derivirana_varijabla>
  </DomainObject.Predmet.ProtuStrankaListFormatedWithAdress>
  <DomainObject.Predmet.ProtuStrankaListFormatedWithAdressOIB>
    <izvorni_sadrzaj>
      <item>M VADLJA jednostavno društvo s ograničenom odgovornošću za trgovinu i usluge, OIB 83562369605, Trnavska 40, 40320 Goričan</item>
    </izvorni_sadrzaj>
    <derivirana_varijabla naziv="DomainObject.Predmet.ProtuStrankaListFormatedWithAdressOIB_1">
      <item>M VADLJA jednostavno društvo s ograničenom odgovornošću za trgovinu i usluge, OIB 83562369605, Trnavska 40, 40320 Goričan</item>
    </derivirana_varijabla>
  </DomainObject.Predmet.ProtuStrankaListFormatedWithAdressOIB>
  <DomainObject.Predmet.ProtuStrankaListNazivFormated>
    <izvorni_sadrzaj>
      <item>M VADLJA jednostavno društvo s ograničenom odgovornošću za trgovinu i usluge</item>
    </izvorni_sadrzaj>
    <derivirana_varijabla naziv="DomainObject.Predmet.ProtuStrankaListNazivFormated_1">
      <item>M VADLJA jednostavno društvo s ograničenom odgovornošću za trgovinu i usluge</item>
    </derivirana_varijabla>
  </DomainObject.Predmet.ProtuStrankaListNazivFormated>
  <DomainObject.Predmet.ProtuStrankaListNazivFormatedOIB>
    <izvorni_sadrzaj>
      <item>M VADLJA jednostavno društvo s ograničenom odgovornošću za trgovinu i usluge, OIB 83562369605</item>
    </izvorni_sadrzaj>
    <derivirana_varijabla naziv="DomainObject.Predmet.ProtuStrankaListNazivFormatedOIB_1">
      <item>M VADLJA jednostavno društvo s ograničenom odgovornošću za trgovinu i usluge, OIB 83562369605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>St-1122/2015-4</izvorni_sadrzaj>
    <derivirana_varijabla naziv="DomainObject.PoslovniBrojDokumenta_1">St-1122/2015-4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 VADLJA jednostavno društvo s ograničenom odgovornošću za trgovinu i usluge</izvorni_sadrzaj>
    <derivirana_varijabla naziv="DomainObject.Predmet.ProtustrankaIDrugi_1">M VADLJA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 VADLJA jednostavno društvo s ograničenom odgovornošću za trgovinu i usluge, OIB 83562369605, Trnavska 40, 40320 Goričan</izvorni_sadrzaj>
    <derivirana_varijabla naziv="DomainObject.Predmet.ProtustrankaIDrugiAdressOIB_1">M VADLJA jednostavno društvo s ograničenom odgovornošću za trgovinu i usluge, OIB 83562369605, Trnavska 40, 40320 Goričan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 VADLJA jednostavno društvo s ograničenom odgovornošću za trgovinu i usluge</item>
      <item>E-oglasna ploča</item>
      <item>Sudski registar, Trgovački sud u Varaždinu</item>
    </izvorni_sadrzaj>
    <derivirana_varijabla naziv="DomainObject.Predmet.SudioniciListNaziv_1">
      <item>Financijska agencija</item>
      <item>M VADLJA jednostavno društvo s ograničenom odgovornošću za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M VADLJA jednostavno društvo s ograničenom odgovornošću za trgovinu i usluge, OIB 83562369605, Trnavska 40,40320 Goričan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M VADLJA jednostavno društvo s ograničenom odgovornošću za trgovinu i usluge, OIB 83562369605, Trnavska 40,40320 Goričan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8CFFCF-8C6C-4897-8717-E10AE055C6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373</properties:Words>
  <properties:Characters>1988</properties:Characters>
  <properties:Lines>54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2016-01-14T12:51:00Z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St-1122/2015-4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