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d68c" w14:paraId="81bd68c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674E10">
        <w:t>479</w:t>
      </w:r>
      <w:r>
        <w:t>/1</w:t>
      </w:r>
      <w:r w:rsidR="00A2677E">
        <w:t>6</w:t>
      </w:r>
      <w:r>
        <w:t>-</w:t>
      </w:r>
      <w:r w:rsidR="00674E10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674E10">
        <w:t>UNIVERZALNI DOM d.o.o., Biograd Na Moru, Dr. Franje Tuđmana 26, Biograd Na Moru, OIB: 71903590363</w:t>
      </w:r>
      <w:r w:rsidR="00F81A36" w:rsidRPr="001C5505">
        <w:t xml:space="preserve">,  </w:t>
      </w:r>
      <w:r w:rsidR="003A0A6A" w:rsidRPr="001C5505">
        <w:t xml:space="preserve">dana </w:t>
      </w:r>
      <w:r w:rsidR="00674E10">
        <w:t>07. lipnja</w:t>
      </w:r>
      <w:r w:rsidR="008E7626">
        <w:t xml:space="preserve">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674E10">
        <w:t>UNIVERZALNI DOM d.o.o., Biograd Na Moru, Dr. Franje Tuđmana 26, Biograd Na Moru, OIB: 71903590363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674E10">
        <w:t>479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 w:rsidRPr="00802E3F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674E10">
        <w:t xml:space="preserve">UNIVERZALNI DOM d.o.o., Biograd Na Moru </w:t>
      </w:r>
      <w:r>
        <w:t>pokrenut je prethodni postupak i određeno ročište za utvrđivanje uvjeta za otvaranje stečajnog postupk</w:t>
      </w:r>
      <w:r w:rsidR="008E7626">
        <w:t>a</w:t>
      </w:r>
      <w:r w:rsidR="00D239AF">
        <w:t xml:space="preserve">. </w:t>
      </w:r>
      <w:r w:rsidR="00190141" w:rsidRPr="00802E3F">
        <w:t>Na navedeno ročište pristupio</w:t>
      </w:r>
      <w:r w:rsidR="00D239AF" w:rsidRPr="00802E3F">
        <w:t xml:space="preserve"> </w:t>
      </w:r>
      <w:r w:rsidR="00190141" w:rsidRPr="00802E3F">
        <w:t>je zastupnik</w:t>
      </w:r>
      <w:r w:rsidR="00D239AF" w:rsidRPr="00802E3F">
        <w:t xml:space="preserve"> </w:t>
      </w:r>
      <w:r w:rsidRPr="00802E3F">
        <w:t>po za</w:t>
      </w:r>
      <w:r w:rsidR="008E7626" w:rsidRPr="00802E3F">
        <w:t>konu stečajnog dužnika i iskaza</w:t>
      </w:r>
      <w:r w:rsidR="00190141" w:rsidRPr="00802E3F">
        <w:t>o</w:t>
      </w:r>
      <w:r w:rsidRPr="00802E3F">
        <w:t xml:space="preserve"> da stečajni dužnik </w:t>
      </w:r>
      <w:r w:rsidR="00671AF6" w:rsidRPr="00802E3F">
        <w:t>nema</w:t>
      </w:r>
      <w:r w:rsidR="001D6B79" w:rsidRPr="00802E3F">
        <w:t xml:space="preserve"> imovine</w:t>
      </w:r>
      <w:r w:rsidR="00671AF6" w:rsidRPr="00802E3F">
        <w:t xml:space="preserve">, </w:t>
      </w:r>
      <w:r w:rsidR="00D96F24" w:rsidRPr="00802E3F">
        <w:t xml:space="preserve">niti potraživanja, </w:t>
      </w:r>
      <w:r w:rsidR="00190141" w:rsidRPr="00802E3F">
        <w:t xml:space="preserve">da </w:t>
      </w:r>
      <w:r w:rsidRPr="00802E3F">
        <w:t>posluje</w:t>
      </w:r>
      <w:r w:rsidR="00206FCF" w:rsidRPr="00802E3F">
        <w:t xml:space="preserve"> i </w:t>
      </w:r>
      <w:r w:rsidR="00190141" w:rsidRPr="00802E3F">
        <w:t xml:space="preserve">ima </w:t>
      </w:r>
      <w:r w:rsidR="00674E10">
        <w:t>jednog</w:t>
      </w:r>
      <w:r w:rsidR="00206FCF" w:rsidRPr="00802E3F">
        <w:t xml:space="preserve"> zaposlenika</w:t>
      </w:r>
      <w:r w:rsidR="008E7626" w:rsidRPr="00802E3F">
        <w:t>,</w:t>
      </w:r>
      <w:r w:rsidRPr="00802E3F">
        <w:t xml:space="preserve"> te da je račun u blokadi </w:t>
      </w:r>
      <w:r w:rsidR="00D96F24" w:rsidRPr="00802E3F">
        <w:t xml:space="preserve">u iznosu od oko </w:t>
      </w:r>
      <w:r w:rsidR="00674E10">
        <w:t>16.045,52</w:t>
      </w:r>
      <w:r w:rsidR="00D96F24" w:rsidRPr="00802E3F">
        <w:t xml:space="preserve"> kuna</w:t>
      </w:r>
      <w:r w:rsidR="00206FCF" w:rsidRPr="00802E3F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674E10">
        <w:t>07.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674E10">
      <w:t>479</w:t>
    </w:r>
    <w:r w:rsidR="00D949FD">
      <w:t>/16-1</w:t>
    </w:r>
    <w:r w:rsidR="00674E10">
      <w:t>1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90141"/>
    <w:rsid w:val="001C5505"/>
    <w:rsid w:val="001D6B79"/>
    <w:rsid w:val="00206FCF"/>
    <w:rsid w:val="00242BE7"/>
    <w:rsid w:val="002465BB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74E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02E3F"/>
    <w:rsid w:val="00815E2F"/>
    <w:rsid w:val="00816F81"/>
    <w:rsid w:val="008B2D83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96F23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949FD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F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UNIVERZALNI DOM d.o.o. za trgovinu i usluge</izvorni_sadrzaj>
    <derivirana_varijabla naziv="DomainObject.Predmet.ProtustrankaFormated_1">  UNIVERZALNI DOM d.o.o. za trgovinu i usluge</derivirana_varijabla>
  </DomainObject.Predmet.ProtustrankaFormated>
  <DomainObject.Predmet.ProtustrankaFormatedOIB>
    <izvorni_sadrzaj>  UNIVERZALNI DOM d.o.o. za trgovinu i usluge, OIB 71903590363</izvorni_sadrzaj>
    <derivirana_varijabla naziv="DomainObject.Predmet.ProtustrankaFormatedOIB_1">  UNIVERZALNI DOM d.o.o. za trgovinu i usluge, OIB 71903590363</derivirana_varijabla>
  </DomainObject.Predmet.ProtustrankaFormatedOIB>
  <DomainObject.Predmet.ProtustrankaFormatedWithAdress>
    <izvorni_sadrzaj> UNIVERZALNI DOM d.o.o. za trgovinu i usluge, Dr. Franje Tuđmana 26, 23210 Biograd Na Moru</izvorni_sadrzaj>
    <derivirana_varijabla naziv="DomainObject.Predmet.ProtustrankaFormatedWithAdress_1"> UNIVERZALNI DOM d.o.o. za trgovinu i usluge, Dr. Franje Tuđmana 26, 23210 Biograd Na Moru</derivirana_varijabla>
  </DomainObject.Predmet.ProtustrankaFormatedWithAdress>
  <DomainObject.Predmet.ProtustrankaFormatedWithAdressOIB>
    <izvorni_sadrzaj> UNIVERZALNI DOM d.o.o. za trgovinu i usluge, OIB 71903590363, Dr. Franje Tuđmana 26, 23210 Biograd Na Moru</izvorni_sadrzaj>
    <derivirana_varijabla naziv="DomainObject.Predmet.ProtustrankaFormatedWithAdressOIB_1"> UNIVERZALNI DOM d.o.o. za trgovinu i usluge, OIB 71903590363, Dr. Franje Tuđmana 26, 23210 Biograd Na Moru</derivirana_varijabla>
  </DomainObject.Predmet.ProtustrankaFormatedWithAdressOIB>
  <DomainObject.Predmet.ProtustrankaWithAdress>
    <izvorni_sadrzaj>UNIVERZALNI DOM d.o.o. za trgovinu i usluge Dr. Franje Tuđmana 26, 23210 Biograd Na Moru</izvorni_sadrzaj>
    <derivirana_varijabla naziv="DomainObject.Predmet.ProtustrankaWithAdress_1">UNIVERZALNI DOM d.o.o. za trgovinu i usluge Dr. Franje Tuđmana 26, 23210 Biograd Na Moru</derivirana_varijabla>
  </DomainObject.Predmet.ProtustrankaWithAdress>
  <DomainObject.Predmet.ProtustrankaWithAdressOIB>
    <izvorni_sadrzaj>UNIVERZALNI DOM d.o.o. za trgovinu i usluge, OIB 71903590363, Dr. Franje Tuđmana 26, 23210 Biograd Na Moru</izvorni_sadrzaj>
    <derivirana_varijabla naziv="DomainObject.Predmet.ProtustrankaWithAdressOIB_1">UNIVERZALNI DOM d.o.o. za trgovinu i usluge, OIB 71903590363, Dr. Franje Tuđmana 26, 23210 Biograd Na Moru</derivirana_varijabla>
  </DomainObject.Predmet.ProtustrankaWithAdressOIB>
  <DomainObject.Predmet.ProtustrankaNazivFormated>
    <izvorni_sadrzaj>UNIVERZALNI DOM d.o.o. za trgovinu i usluge</izvorni_sadrzaj>
    <derivirana_varijabla naziv="DomainObject.Predmet.ProtustrankaNazivFormated_1">UNIVERZALNI DOM d.o.o. za trgovinu i usluge</derivirana_varijabla>
  </DomainObject.Predmet.ProtustrankaNazivFormated>
  <DomainObject.Predmet.ProtustrankaNazivFormatedOIB>
    <izvorni_sadrzaj>UNIVERZALNI DOM d.o.o. za trgovinu i usluge, OIB 71903590363</izvorni_sadrzaj>
    <derivirana_varijabla naziv="DomainObject.Predmet.ProtustrankaNazivFormatedOIB_1">UNIVERZALNI DOM d.o.o. za trgovinu i usluge, OIB 71903590363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16045.52</izvorni_sadrzaj>
    <derivirana_varijabla naziv="DomainObject.Predmet.TrenutnaVrijednost_1">16045.52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UNIVERZALNI DOM d.o.o. za trgovinu i usluge</item>
    </izvorni_sadrzaj>
    <derivirana_varijabla naziv="DomainObject.Predmet.ProtuStrankaListFormated_1">
      <item>UNIVERZALNI DOM d.o.o. za trgovinu i usluge</item>
    </derivirana_varijabla>
  </DomainObject.Predmet.ProtuStrankaListFormated>
  <DomainObject.Predmet.ProtuStrankaListFormatedOIB>
    <izvorni_sadrzaj>
      <item>UNIVERZALNI DOM d.o.o. za trgovinu i usluge, OIB 71903590363</item>
    </izvorni_sadrzaj>
    <derivirana_varijabla naziv="DomainObject.Predmet.ProtuStrankaListFormatedOIB_1">
      <item>UNIVERZALNI DOM d.o.o. za trgovinu i usluge, OIB 71903590363</item>
    </derivirana_varijabla>
  </DomainObject.Predmet.ProtuStrankaListFormatedOIB>
  <DomainObject.Predmet.ProtuStrankaListFormatedWithAdress>
    <izvorni_sadrzaj>
      <item>UNIVERZALNI DOM d.o.o. za trgovinu i usluge, Dr. Franje Tuđmana 26, 23210 Biograd Na Moru</item>
    </izvorni_sadrzaj>
    <derivirana_varijabla naziv="DomainObject.Predmet.ProtuStrankaListFormatedWithAdress_1">
      <item>UNIVERZALNI DOM d.o.o. za trgovinu i usluge, Dr. Franje Tuđmana 26, 23210 Biograd Na Moru</item>
    </derivirana_varijabla>
  </DomainObject.Predmet.ProtuStrankaListFormatedWithAdress>
  <DomainObject.Predmet.ProtuStrankaListFormatedWithAdressOIB>
    <izvorni_sadrzaj>
      <item>UNIVERZALNI DOM d.o.o. za trgovinu i usluge, OIB 71903590363, Dr. Franje Tuđmana 26, 23210 Biograd Na Moru</item>
    </izvorni_sadrzaj>
    <derivirana_varijabla naziv="DomainObject.Predmet.ProtuStrankaListFormatedWithAdressOIB_1">
      <item>UNIVERZALNI DOM d.o.o. za trgovinu i usluge, OIB 71903590363, Dr. Franje Tuđmana 26, 23210 Biograd Na Moru</item>
    </derivirana_varijabla>
  </DomainObject.Predmet.ProtuStrankaListFormatedWithAdressOIB>
  <DomainObject.Predmet.ProtuStrankaListNazivFormated>
    <izvorni_sadrzaj>
      <item>UNIVERZALNI DOM d.o.o. za trgovinu i usluge</item>
    </izvorni_sadrzaj>
    <derivirana_varijabla naziv="DomainObject.Predmet.ProtuStrankaListNazivFormated_1">
      <item>UNIVERZALNI DOM d.o.o. za trgovinu i usluge</item>
    </derivirana_varijabla>
  </DomainObject.Predmet.ProtuStrankaListNazivFormated>
  <DomainObject.Predmet.ProtuStrankaListNazivFormatedOIB>
    <izvorni_sadrzaj>
      <item>UNIVERZALNI DOM d.o.o. za trgovinu i usluge, OIB 71903590363</item>
    </izvorni_sadrzaj>
    <derivirana_varijabla naziv="DomainObject.Predmet.ProtuStrankaListNazivFormatedOIB_1">
      <item>UNIVERZALNI DOM d.o.o. za trgovinu i usluge, OIB 71903590363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UNIVERZALNI DOM d.o.o. za trgovinu i usluge</izvorni_sadrzaj>
    <derivirana_varijabla naziv="DomainObject.Predmet.ProtustrankaIDrugi_1">UNIVERZALNI DOM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UNIVERZALNI DOM d.o.o. za trgovinu i usluge, OIB 71903590363, Dr. Franje Tuđmana 26, 23210 Biograd Na Moru</izvorni_sadrzaj>
    <derivirana_varijabla naziv="DomainObject.Predmet.ProtustrankaIDrugiAdressOIB_1">UNIVERZALNI DOM d.o.o. za trgovinu i usluge, OIB 71903590363, Dr. Franje Tuđmana 26,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UNIVERZALNI DOM d.o.o. za trgovinu i usluge</item>
    </izvorni_sadrzaj>
    <derivirana_varijabla naziv="DomainObject.Predmet.SudioniciListNaziv_1">
      <item>Financijska agencija</item>
      <item>UNIVERZALNI DOM d.o.o. za trgovinu i usluge</item>
    </derivirana_varijabla>
  </DomainObject.Predmet.SudioniciListNaziv>
  <DomainObject.Predmet.SudioniciListAdressOIB>
    <izvorni_sadrzaj>
      <item>Financijska agencija, OIB 85821130368, Ivana Danila 4,23000 Zadar</item>
      <item>UNIVERZALNI DOM d.o.o. za trgovinu i usluge, OIB 71903590363, Dr. Franje Tuđmana 26,23210 Biograd Na Moru</item>
    </izvorni_sadrzaj>
    <derivirana_varijabla naziv="DomainObject.Predmet.SudioniciListAdressOIB_1">
      <item>Financijska agencija, OIB 85821130368, Ivana Danila 4,23000 Zadar</item>
      <item>UNIVERZALNI DOM d.o.o. za trgovinu i usluge, OIB 71903590363, Dr. Franje Tuđmana 26,23210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71903590363</item>
    </izvorni_sadrzaj>
    <derivirana_varijabla naziv="DomainObject.Predmet.SudioniciListNazivOIB_1">
      <item>, OIB 85821130368</item>
      <item>, OIB 71903590363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66A3C-7316-4AB6-B2FF-7CDAD7014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491</properties:Words>
  <properties:Characters>2546</properties:Characters>
  <properties:Lines>82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2016-06-07T06:24:00Z</dcterms:created>
  <dc:creator>Ardena Bajlo</dc:creator>
  <cp:lastModifiedBy>wsadmin</cp:lastModifiedBy>
  <cp:lastPrinted>2014-11-21T08:47:00Z</cp:lastPrinted>
  <dcterms:modified xmlns:xsi="http://www.w3.org/2001/XMLSchema-instance" xsi:type="dcterms:W3CDTF">2016-06-08T07:15:00Z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