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0fe35" w14:paraId="6b0fe35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F65267">
        <w:t>3435</w:t>
      </w:r>
      <w:r>
        <w:t>/2015</w:t>
      </w:r>
      <w:r w:rsidR="003C30AC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B3732E" w:rsidRPr="00B3732E">
        <w:t>POSAVINA-PAVIĆ d.o.o., Stjepana Radića 21, Brckovljani, OIB: 30240226847</w:t>
      </w:r>
      <w:r>
        <w:t>, dana</w:t>
      </w:r>
      <w:r w:rsidR="00F65267">
        <w:t xml:space="preserve"> 21</w:t>
      </w:r>
      <w:r>
        <w:t xml:space="preserve">. travnja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F65267" w:rsidRPr="00F65267">
        <w:t xml:space="preserve">POSAVINA-PAVIĆ d.o.o., Stjepana Radića 21, </w:t>
      </w:r>
      <w:r w:rsidR="00321B99">
        <w:t>Brckovljani</w:t>
      </w:r>
      <w:r w:rsidR="00F65267" w:rsidRPr="00F65267">
        <w:t>, OIB: 30240226847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1B0548">
        <w:t>21</w:t>
      </w:r>
      <w:r>
        <w:t>. travnja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>Za stečajnog upravitelja imenuje se</w:t>
      </w:r>
      <w:r w:rsidR="00321B99">
        <w:t xml:space="preserve"> </w:t>
      </w:r>
      <w:r w:rsidR="00321B99" w:rsidRPr="00321B99">
        <w:t>MILJENKO MARINIĆ iz Zagreba, Lopudska 1a, OIB:34668485052</w:t>
      </w:r>
      <w:r>
        <w:t xml:space="preserve"> 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321B99" w:rsidRPr="00321B99">
        <w:t>POSAVINA-PAVIĆ d.o.o., Stjepana Radića 21, Brckovljani, OIB: 30240226847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F65267">
        <w:t xml:space="preserve"> 21</w:t>
      </w:r>
      <w:r>
        <w:t>. travnja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3C30AC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3C30AC" w:rsidP="003C30AC" w:rsidR="003C30AC">
      <w:pPr>
        <w:pStyle w:val="Bezproreda"/>
        <w:jc w:val="right"/>
      </w:pPr>
      <w:r>
        <w:t>Za točnost otpravka-ovlašteni službenik:</w:t>
      </w:r>
    </w:p>
    <w:p w:rsidRDefault="003C30AC" w:rsidP="003C30AC" w:rsidR="003C30AC">
      <w:pPr>
        <w:pStyle w:val="Bezproreda"/>
        <w:jc w:val="right"/>
      </w:pPr>
      <w:r>
        <w:t xml:space="preserve">Tanja Štraubert </w:t>
      </w:r>
    </w:p>
    <w:sectPr w:rsidSect="00EF1FD3" w:rsidR="003C30A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66C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F65267" w:rsidRPr="00F65267">
          <w:t>3435/2015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0548"/>
    <w:rsid w:val="001B22F8"/>
    <w:rsid w:val="00321B99"/>
    <w:rsid w:val="003766C6"/>
    <w:rsid w:val="003A3366"/>
    <w:rsid w:val="003C30AC"/>
    <w:rsid w:val="004E266D"/>
    <w:rsid w:val="00677951"/>
    <w:rsid w:val="00732CF1"/>
    <w:rsid w:val="00AA7B27"/>
    <w:rsid w:val="00AE11D4"/>
    <w:rsid w:val="00B3732E"/>
    <w:rsid w:val="00BC1874"/>
    <w:rsid w:val="00C136F3"/>
    <w:rsid w:val="00DC0AA2"/>
    <w:rsid w:val="00DE059B"/>
    <w:rsid w:val="00DF1FFF"/>
    <w:rsid w:val="00E63F9C"/>
    <w:rsid w:val="00E75E0F"/>
    <w:rsid w:val="00E84179"/>
    <w:rsid w:val="00EC4E35"/>
    <w:rsid w:val="00EC58B8"/>
    <w:rsid w:val="00EF1FD3"/>
    <w:rsid w:val="00F65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C3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0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3C3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0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3435</izvorni_sadrzaj>
    <derivirana_varijabla naziv="DomainObject.Predmet.Broj_1">3435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St-3435/2015</izvorni_sadrzaj>
    <derivirana_varijabla naziv="DomainObject.Predmet.OznakaBroj_1">St-3435/2015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POSAVINA-PAVIĆ d.o.o. zastupanog po punomoćniku Marko Pavić</izvorni_sadrzaj>
    <derivirana_varijabla naziv="DomainObject.Predmet.ProtustrankaFormated_1">  POSAVINA-PAVIĆ d.o.o. zastupanog po punomoćniku Marko Pavić</derivirana_varijabla>
  </DomainObject.Predmet.ProtustrankaFormated>
  <DomainObject.Predmet.ProtustrankaFormatedOIB>
    <izvorni_sadrzaj>  POSAVINA-PAVIĆ d.o.o., OIB 30240226847 zastupanog po punomoćniku Marko Pavić</izvorni_sadrzaj>
    <derivirana_varijabla naziv="DomainObject.Predmet.ProtustrankaFormatedOIB_1">  POSAVINA-PAVIĆ d.o.o., OIB 30240226847 zastupanog po punomoćniku Marko Pavić</derivirana_varijabla>
  </DomainObject.Predmet.ProtustrankaFormatedOIB>
  <DomainObject.Predmet.ProtustrankaFormatedWithAdress>
    <izvorni_sadrzaj> POSAVINA-PAVIĆ d.o.o., Stjepana Radića 21, 10370 Brckovljani zastupanog po punomoćniku Marko Pavić</izvorni_sadrzaj>
    <derivirana_varijabla naziv="DomainObject.Predmet.ProtustrankaFormatedWithAdress_1"> POSAVINA-PAVIĆ d.o.o., Stjepana Radića 21, 10370 Brckovljani zastupanog po punomoćniku Marko Pavić</derivirana_varijabla>
  </DomainObject.Predmet.ProtustrankaFormatedWithAdress>
  <DomainObject.Predmet.ProtustrankaFormatedWithAdressOIB>
    <izvorni_sadrzaj> POSAVINA-PAVIĆ d.o.o., OIB 30240226847, Stjepana Radića 21, 10370 Brckovljani zastupanog po punomoćniku Marko Pavić</izvorni_sadrzaj>
    <derivirana_varijabla naziv="DomainObject.Predmet.ProtustrankaFormatedWithAdressOIB_1"> POSAVINA-PAVIĆ d.o.o., OIB 30240226847, Stjepana Radića 21, 10370 Brckovljani zastupanog po punomoćniku Marko Pavić</derivirana_varijabla>
  </DomainObject.Predmet.ProtustrankaFormatedWithAdressOIB>
  <DomainObject.Predmet.ProtustrankaWithAdress>
    <izvorni_sadrzaj>POSAVINA-PAVIĆ d.o.o. Stjepana Radića 21, 10370 Brckovljani</izvorni_sadrzaj>
    <derivirana_varijabla naziv="DomainObject.Predmet.ProtustrankaWithAdress_1">POSAVINA-PAVIĆ d.o.o. Stjepana Radića 21, 10370 Brckovljani</derivirana_varijabla>
  </DomainObject.Predmet.ProtustrankaWithAdress>
  <DomainObject.Predmet.ProtustrankaWithAdressOIB>
    <izvorni_sadrzaj>POSAVINA-PAVIĆ d.o.o., OIB 30240226847, Stjepana Radića 21, 10370 Brckovljani</izvorni_sadrzaj>
    <derivirana_varijabla naziv="DomainObject.Predmet.ProtustrankaWithAdressOIB_1">POSAVINA-PAVIĆ d.o.o., OIB 30240226847, Stjepana Radića 21, 10370 Brckovljani</derivirana_varijabla>
  </DomainObject.Predmet.ProtustrankaWithAdressOIB>
  <DomainObject.Predmet.ProtustrankaNazivFormated>
    <izvorni_sadrzaj>POSAVINA-PAVIĆ d.o.o.</izvorni_sadrzaj>
    <derivirana_varijabla naziv="DomainObject.Predmet.ProtustrankaNazivFormated_1">POSAVINA-PAVIĆ d.o.o.</derivirana_varijabla>
  </DomainObject.Predmet.ProtustrankaNazivFormated>
  <DomainObject.Predmet.ProtustrankaNazivFormatedOIB>
    <izvorni_sadrzaj>POSAVINA-PAVIĆ d.o.o., OIB 30240226847</izvorni_sadrzaj>
    <derivirana_varijabla naziv="DomainObject.Predmet.ProtustrankaNazivFormatedOIB_1">POSAVINA-PAVIĆ d.o.o., OIB 30240226847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POSAVINA-PAVIĆ d.o.o. zastupanog po punomoćniku Marko Pavić</item>
    </izvorni_sadrzaj>
    <derivirana_varijabla naziv="DomainObject.Predmet.ProtuStrankaListFormated_1">
      <item>POSAVINA-PAVIĆ d.o.o. zastupanog po punomoćniku Marko Pavić</item>
    </derivirana_varijabla>
  </DomainObject.Predmet.ProtuStrankaListFormated>
  <DomainObject.Predmet.ProtuStrankaListFormatedOIB>
    <izvorni_sadrzaj>
      <item>POSAVINA-PAVIĆ d.o.o., OIB 30240226847 zastupanog po punomoćniku Marko Pavić</item>
    </izvorni_sadrzaj>
    <derivirana_varijabla naziv="DomainObject.Predmet.ProtuStrankaListFormatedOIB_1">
      <item>POSAVINA-PAVIĆ d.o.o., OIB 30240226847 zastupanog po punomoćniku Marko Pavić</item>
    </derivirana_varijabla>
  </DomainObject.Predmet.ProtuStrankaListFormatedOIB>
  <DomainObject.Predmet.ProtuStrankaListFormatedWithAdress>
    <izvorni_sadrzaj>
      <item>POSAVINA-PAVIĆ d.o.o., Stjepana Radića 21, 10370 Brckovljani zastupanog po punomoćniku Marko Pavić</item>
    </izvorni_sadrzaj>
    <derivirana_varijabla naziv="DomainObject.Predmet.ProtuStrankaListFormatedWithAdress_1">
      <item>POSAVINA-PAVIĆ d.o.o., Stjepana Radića 21, 10370 Brckovljani zastupanog po punomoćniku Marko Pavić</item>
    </derivirana_varijabla>
  </DomainObject.Predmet.ProtuStrankaListFormatedWithAdress>
  <DomainObject.Predmet.ProtuStrankaListFormatedWithAdressOIB>
    <izvorni_sadrzaj>
      <item>POSAVINA-PAVIĆ d.o.o., OIB 30240226847, Stjepana Radića 21, 10370 Brckovljani zastupanog po punomoćniku Marko Pavić</item>
    </izvorni_sadrzaj>
    <derivirana_varijabla naziv="DomainObject.Predmet.ProtuStrankaListFormatedWithAdressOIB_1">
      <item>POSAVINA-PAVIĆ d.o.o., OIB 30240226847, Stjepana Radića 21, 10370 Brckovljani zastupanog po punomoćniku Marko Pavić</item>
    </derivirana_varijabla>
  </DomainObject.Predmet.ProtuStrankaListFormatedWithAdressOIB>
  <DomainObject.Predmet.ProtuStrankaListNazivFormated>
    <izvorni_sadrzaj>
      <item>POSAVINA-PAVIĆ d.o.o.</item>
    </izvorni_sadrzaj>
    <derivirana_varijabla naziv="DomainObject.Predmet.ProtuStrankaListNazivFormated_1">
      <item>POSAVINA-PAVIĆ d.o.o.</item>
    </derivirana_varijabla>
  </DomainObject.Predmet.ProtuStrankaListNazivFormated>
  <DomainObject.Predmet.ProtuStrankaListNazivFormatedOIB>
    <izvorni_sadrzaj>
      <item>POSAVINA-PAVIĆ d.o.o., OIB 30240226847</item>
    </izvorni_sadrzaj>
    <derivirana_varijabla naziv="DomainObject.Predmet.ProtuStrankaListNazivFormatedOIB_1">
      <item>POSAVINA-PAVIĆ d.o.o., OIB 30240226847</item>
    </derivirana_varijabla>
  </DomainObject.Predmet.ProtuStrankaListNazivFormatedOIB>
  <DomainObject.Predmet.OstaliListFormated>
    <izvorni_sadrzaj>
      <item>Miljenko Marinić</item>
      <item>Marko Pavić punomoćnik sudionika u postupku POSAVINA-PAVIĆ d.o.o.</item>
    </izvorni_sadrzaj>
    <derivirana_varijabla naziv="DomainObject.Predmet.OstaliListFormated_1">
      <item>Miljenko Marinić</item>
      <item>Marko Pavić punomoćnik sudionika u postupku POSAVINA-PAVIĆ d.o.o.</item>
    </derivirana_varijabla>
  </DomainObject.Predmet.OstaliListFormated>
  <DomainObject.Predmet.OstaliListFormatedOIB>
    <izvorni_sadrzaj>
      <item>Miljenko Marinić, OIB 34668485052</item>
      <item>Marko Pavić, OIB 78685292981 punomoćnik sudionika u postupku POSAVINA-PAVIĆ d.o.o.</item>
    </izvorni_sadrzaj>
    <derivirana_varijabla naziv="DomainObject.Predmet.OstaliListFormatedOIB_1">
      <item>Miljenko Marinić, OIB 34668485052</item>
      <item>Marko Pavić, OIB 78685292981 punomoćnik sudionika u postupku POSAVINA-PAVIĆ d.o.o.</item>
    </derivirana_varijabla>
  </DomainObject.Predmet.OstaliListFormatedOIB>
  <DomainObject.Predmet.OstaliListFormatedWithAdress>
    <izvorni_sadrzaj>
      <item>Miljenko Marinić, Lopudska 1, 10000 Zagreb</item>
      <item>Marko Pavić, Stjepana Radića 21, 10370 Brckovljani punomoćnik sudionika u postupku POSAVINA-PAVIĆ d.o.o.</item>
    </izvorni_sadrzaj>
    <derivirana_varijabla naziv="DomainObject.Predmet.OstaliListFormatedWithAdress_1">
      <item>Miljenko Marinić, Lopudska 1, 10000 Zagreb</item>
      <item>Marko Pavić, Stjepana Radića 21, 10370 Brckovljani punomoćnik sudionika u postupku POSAVINA-PAVIĆ d.o.o.</item>
    </derivirana_varijabla>
  </DomainObject.Predmet.OstaliListFormatedWithAdress>
  <DomainObject.Predmet.OstaliListFormatedWithAdressOIB>
    <izvorni_sadrzaj>
      <item>Miljenko Marinić, OIB 34668485052, Lopudska 1, 10000 Zagreb</item>
      <item>Marko Pavić, OIB 78685292981, Stjepana Radića 21, 10370 Brckovljani punomoćnik sudionika u postupku POSAVINA-PAVIĆ d.o.o.</item>
    </izvorni_sadrzaj>
    <derivirana_varijabla naziv="DomainObject.Predmet.OstaliListFormatedWithAdressOIB_1">
      <item>Miljenko Marinić, OIB 34668485052, Lopudska 1, 10000 Zagreb</item>
      <item>Marko Pavić, OIB 78685292981, Stjepana Radića 21, 10370 Brckovljani punomoćnik sudionika u postupku POSAVINA-PAVIĆ d.o.o.</item>
    </derivirana_varijabla>
  </DomainObject.Predmet.OstaliListFormatedWithAdressOIB>
  <DomainObject.Predmet.OstaliListNazivFormated>
    <izvorni_sadrzaj>
      <item>Miljenko Marinić</item>
      <item>Marko Pavić</item>
    </izvorni_sadrzaj>
    <derivirana_varijabla naziv="DomainObject.Predmet.OstaliListNazivFormated_1">
      <item>Miljenko Marinić</item>
      <item>Marko Pavić</item>
    </derivirana_varijabla>
  </DomainObject.Predmet.OstaliListNazivFormated>
  <DomainObject.Predmet.OstaliListNazivFormatedOIB>
    <izvorni_sadrzaj>
      <item>Miljenko Marinić, OIB 34668485052</item>
      <item>Marko Pavić, OIB 78685292981</item>
    </izvorni_sadrzaj>
    <derivirana_varijabla naziv="DomainObject.Predmet.OstaliListNazivFormatedOIB_1">
      <item>Miljenko Marinić, OIB 34668485052</item>
      <item>Marko Pavić, OIB 78685292981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POSAVINA-PAVIĆ d.o.o.</izvorni_sadrzaj>
    <derivirana_varijabla naziv="DomainObject.Predmet.ProtustrankaIDrugi_1">POSAVINA-PAVIĆ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POSAVINA-PAVIĆ d.o.o., OIB 30240226847, Stjepana Radića 21, 10370 Brckovljani</izvorni_sadrzaj>
    <derivirana_varijabla naziv="DomainObject.Predmet.ProtustrankaIDrugiAdressOIB_1">POSAVINA-PAVIĆ d.o.o., OIB 30240226847, Stjepana Radića 21, 10370 Brckovljani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POSAVINA-PAVIĆ d.o.o.</item>
      <item>Miljenko Marinić</item>
      <item>Marko Pavić</item>
    </izvorni_sadrzaj>
    <derivirana_varijabla naziv="DomainObject.Predmet.SudioniciListNaziv_1">
      <item>FINA Regionalni centar Zagreb</item>
      <item>POSAVINA-PAVIĆ d.o.o.</item>
      <item>Miljenko Marinić</item>
      <item>Marko Pavić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POSAVINA-PAVIĆ d.o.o., OIB 30240226847, Stjepana Radića 21,10370 Brckovljani</item>
      <item>Miljenko Marinić, OIB 34668485052, Lopudska 1,10000 Zagreb</item>
      <item>Marko Pavić, OIB 78685292981, Stjepana Radića 21,10370 Brckovljani</item>
    </izvorni_sadrzaj>
    <derivirana_varijabla naziv="DomainObject.Predmet.SudioniciListAdressOIB_1">
      <item>FINA Regionalni centar Zagreb, OIB 85821130368, Trg svibanjskih žrtava 1995. 1,10000 Zagreb</item>
      <item>POSAVINA-PAVIĆ d.o.o., OIB 30240226847, Stjepana Radića 21,10370 Brckovljani</item>
      <item>Miljenko Marinić, OIB 34668485052, Lopudska 1,10000 Zagreb</item>
      <item>Marko Pavić, OIB 78685292981, Stjepana Radića 21,10370 Brckovljani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30240226847</item>
      <item>, OIB 34668485052</item>
      <item>, OIB 78685292981</item>
    </izvorni_sadrzaj>
    <derivirana_varijabla naziv="DomainObject.Predmet.SudioniciListNazivOIB_1">
      <item>, OIB 85821130368</item>
      <item>, OIB 30240226847</item>
      <item>, OIB 34668485052</item>
      <item>, OIB 78685292981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1a, 10000 Zagreb</item>
    </izvorni_sadrzaj>
    <derivirana_varijabla naziv="DomainObject.Predmet.StecajniUpraviteljiListAddressOIB_1">
      <item>Miljenko  Marinić, OIB 34668485052, Lopudska 1a,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2017</properties:Characters>
  <properties:Lines>71</properties:Lines>
  <properties:Paragraphs>26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2016-04-21T08:21:00Z</dcterms:created>
  <dc:creator>Sandra Rotar Vogrin</dc:creator>
  <cp:lastModifiedBy>Tanja Štraubert</cp:lastModifiedBy>
  <cp:lastPrinted>2016-04-21T11:14:00Z</cp:lastPrinted>
  <dcterms:modified xmlns:xsi="http://www.w3.org/2001/XMLSchema-instance" xsi:type="dcterms:W3CDTF">2016-04-21T11:15:00Z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