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cb5d" w14:paraId="29ccb5d" w:rsidRDefault="003061BF" w:rsidP="003061BF" w:rsidR="003061BF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B6F5F" w:rsidP="003061BF" w:rsidR="00EB6F5F">
      <w:pPr>
        <w:ind w:hanging="720" w:left="360"/>
        <w:rPr>
          <w:sz w:val="22"/>
          <w:szCs w:val="22"/>
        </w:rPr>
      </w:pPr>
    </w:p>
    <w:p w:rsidRDefault="00EB6F5F" w:rsidP="003061BF" w:rsidR="00EB6F5F" w:rsidRPr="004C7FCD">
      <w:pPr>
        <w:ind w:hanging="720" w:left="360"/>
        <w:rPr>
          <w:sz w:val="22"/>
          <w:szCs w:val="22"/>
        </w:rPr>
      </w:pP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>Trgovački sud u Osijeku, po stečajnoj sutkinji Nadi Roso,</w:t>
      </w:r>
      <w:r w:rsidR="00EB6F5F">
        <w:t xml:space="preserve"> na temelju prijedloga </w:t>
      </w:r>
      <w:r w:rsidR="00EB6F5F" w:rsidRPr="00D14516">
        <w:t xml:space="preserve"> </w:t>
      </w:r>
      <w:r w:rsidR="00874E40">
        <w:t xml:space="preserve"> </w:t>
      </w:r>
      <w:r w:rsidR="00EB6F5F">
        <w:t xml:space="preserve">sudskog savjetnika Augustina </w:t>
      </w:r>
      <w:proofErr w:type="spellStart"/>
      <w:r w:rsidR="00EB6F5F">
        <w:t>Jalšovec</w:t>
      </w:r>
      <w:proofErr w:type="spellEnd"/>
      <w:r w:rsidR="00EB6F5F">
        <w:t>,</w:t>
      </w:r>
      <w:r>
        <w:t xml:space="preserve"> </w:t>
      </w:r>
      <w:r w:rsidRPr="00A82800">
        <w:t xml:space="preserve">u </w:t>
      </w:r>
      <w:r w:rsidR="00874E40">
        <w:t xml:space="preserve">skraćenom </w:t>
      </w:r>
      <w:r w:rsidRPr="00A82800">
        <w:t>stečajnom postupku nad dužnikom</w:t>
      </w:r>
      <w:r w:rsidRPr="00F4212B">
        <w:t xml:space="preserve"> </w:t>
      </w:r>
      <w:r w:rsidR="00EB6F5F" w:rsidRPr="00EB6F5F">
        <w:t>MALTAR jednostavno društvo s ograničenom odgovornošću za proizvodnju, trgovinu i usluge, Valpovo, I. G. Kovačića 9, MBS: 030145122, OIB: 80107636450,</w:t>
      </w:r>
      <w:r w:rsidR="00EB6F5F">
        <w:rPr>
          <w:b/>
        </w:rPr>
        <w:t xml:space="preserve"> </w:t>
      </w:r>
      <w:r w:rsidR="003969D3">
        <w:t xml:space="preserve"> dana </w:t>
      </w:r>
      <w:r w:rsidR="00EB6F5F">
        <w:t>29</w:t>
      </w:r>
      <w:r w:rsidR="002D0F32">
        <w:t xml:space="preserve">. </w:t>
      </w:r>
      <w:r w:rsidR="00EB6F5F">
        <w:t xml:space="preserve">kolovoza </w:t>
      </w:r>
      <w:r w:rsidR="002D0F32">
        <w:t xml:space="preserve"> 2017.</w:t>
      </w:r>
      <w:r w:rsidR="003969D3">
        <w:t xml:space="preserve"> g.,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CA5F71" w:rsidP="00CA5F71" w:rsidR="00BF7230" w:rsidRPr="00CA5F71">
      <w:pPr>
        <w:ind w:firstLine="720"/>
        <w:jc w:val="both"/>
        <w:rPr>
          <w:b/>
        </w:rPr>
      </w:pPr>
      <w:r>
        <w:t xml:space="preserve">1. </w:t>
      </w:r>
      <w:r w:rsidR="00120EB4" w:rsidRPr="00EB6F5F">
        <w:t>OBUSTAVLJA SE</w:t>
      </w:r>
      <w:r w:rsidR="00874E40">
        <w:t xml:space="preserve"> </w:t>
      </w:r>
      <w:r w:rsidR="00333D96">
        <w:t xml:space="preserve"> </w:t>
      </w:r>
      <w:r w:rsidR="00874E40">
        <w:t xml:space="preserve">skraćeni </w:t>
      </w:r>
      <w:r w:rsidR="00333D96">
        <w:t xml:space="preserve">stečajni postupak nad dužnikom </w:t>
      </w:r>
      <w:r w:rsidR="00CA6C9C" w:rsidRPr="00CA5F71">
        <w:rPr>
          <w:b/>
        </w:rPr>
        <w:t xml:space="preserve"> </w:t>
      </w:r>
      <w:r w:rsidR="00EB6F5F" w:rsidRPr="00874E40">
        <w:t>MALTAR jednostavno društvo s ograničenom odgovornošću za proizvodnju, trgovinu i usluge, Valpovo, I. G. Kovačića 9, MBS: 030145122, OIB: 80107636450</w:t>
      </w:r>
      <w:r w:rsidR="005075A9">
        <w:t>,</w:t>
      </w:r>
      <w:r w:rsidR="00EB6F5F" w:rsidRPr="00874E40">
        <w:t xml:space="preserve"> </w:t>
      </w:r>
      <w:r w:rsidR="002D0F32" w:rsidRPr="00874E40">
        <w:t xml:space="preserve"> </w:t>
      </w:r>
      <w:r w:rsidR="00BF7230">
        <w:t xml:space="preserve">a prijedlog FINE RC Osijek od </w:t>
      </w:r>
      <w:r w:rsidR="00EB6F5F">
        <w:t>31. svibnja 2017</w:t>
      </w:r>
      <w:r w:rsidR="00BF7230">
        <w:t>. g. za otvaranje</w:t>
      </w:r>
      <w:r w:rsidR="00EB6F5F">
        <w:t xml:space="preserve"> skraćenog</w:t>
      </w:r>
      <w:r w:rsidR="00BF7230">
        <w:t xml:space="preserve"> stečajnog postupka </w:t>
      </w:r>
      <w:r w:rsidR="00BF7230" w:rsidRPr="00874E40">
        <w:t>se odbacuje</w:t>
      </w:r>
      <w:r w:rsidR="00BF7230" w:rsidRPr="00CA5F71">
        <w:rPr>
          <w:b/>
        </w:rPr>
        <w:t>.</w:t>
      </w:r>
    </w:p>
    <w:p w:rsidRDefault="00BF7230" w:rsidP="002D0F32" w:rsidR="00BF7230">
      <w:pPr>
        <w:ind w:left="851"/>
        <w:jc w:val="both"/>
        <w:rPr>
          <w:b/>
        </w:rPr>
      </w:pPr>
    </w:p>
    <w:p w:rsidRDefault="00BF7230" w:rsidP="00BF7230" w:rsidR="00BF7230" w:rsidRPr="00874E40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BF7230" w:rsidP="00BF7230" w:rsidR="00BF7230">
      <w:pPr>
        <w:rPr>
          <w:b/>
          <w:bCs/>
        </w:rPr>
      </w:pPr>
    </w:p>
    <w:p w:rsidRDefault="00BF7230" w:rsidP="00874E40" w:rsidR="0081057D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EB6F5F">
        <w:rPr>
          <w:bCs/>
        </w:rPr>
        <w:t>31</w:t>
      </w:r>
      <w:r w:rsidR="002D0F32">
        <w:rPr>
          <w:bCs/>
        </w:rPr>
        <w:t xml:space="preserve">. </w:t>
      </w:r>
      <w:r w:rsidR="00EB6F5F">
        <w:rPr>
          <w:bCs/>
        </w:rPr>
        <w:t>svibnja 2017</w:t>
      </w:r>
      <w:r>
        <w:rPr>
          <w:bCs/>
        </w:rPr>
        <w:t xml:space="preserve">. g. FINA RC Osijek </w:t>
      </w:r>
      <w:r w:rsidR="0081057D">
        <w:rPr>
          <w:bCs/>
        </w:rPr>
        <w:t>je predložila</w:t>
      </w:r>
      <w:r>
        <w:rPr>
          <w:bCs/>
        </w:rPr>
        <w:t xml:space="preserve"> otvaranje </w:t>
      </w:r>
      <w:r w:rsidR="00EB6F5F">
        <w:rPr>
          <w:bCs/>
        </w:rPr>
        <w:t xml:space="preserve">skraćenog </w:t>
      </w:r>
      <w:r>
        <w:rPr>
          <w:bCs/>
        </w:rPr>
        <w:t xml:space="preserve">stečajnog postupka za dužnika </w:t>
      </w:r>
      <w:r w:rsidR="00EB6F5F" w:rsidRPr="00874E40">
        <w:t>MALTAR jednostavno društvo s ograničenom odgovornošću za proizvodnju, trgovinu i usluge, Valpovo, I. G. Kovačića 9, MBS: 030145122, OIB: 80107636450</w:t>
      </w:r>
      <w:r w:rsidR="00EB6F5F">
        <w:rPr>
          <w:b/>
        </w:rPr>
        <w:t xml:space="preserve"> </w:t>
      </w:r>
      <w:r>
        <w:rPr>
          <w:bCs/>
        </w:rPr>
        <w:t xml:space="preserve">navodeći da dužnik na dan </w:t>
      </w:r>
      <w:r w:rsidR="00EB6F5F">
        <w:rPr>
          <w:bCs/>
        </w:rPr>
        <w:t>29. svibnja 2017</w:t>
      </w:r>
      <w:r>
        <w:rPr>
          <w:bCs/>
        </w:rPr>
        <w:t xml:space="preserve">. g. u Očevidniku redoslijeda osnova za plaćanje ima evidentirane neizvršene osnove za plaćanje u neprekinutom razdoblju od 120 dana, u ukupnom iznosu od </w:t>
      </w:r>
      <w:r w:rsidR="00EB6F5F">
        <w:rPr>
          <w:bCs/>
        </w:rPr>
        <w:t xml:space="preserve">8.145,06 </w:t>
      </w:r>
      <w:r>
        <w:rPr>
          <w:bCs/>
        </w:rPr>
        <w:t xml:space="preserve"> kn te da </w:t>
      </w:r>
      <w:r w:rsidR="00EB6F5F">
        <w:rPr>
          <w:bCs/>
        </w:rPr>
        <w:t>nema  zaposlenih</w:t>
      </w:r>
      <w:r>
        <w:rPr>
          <w:bCs/>
        </w:rPr>
        <w:t>.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  <w:r>
        <w:rPr>
          <w:bCs/>
        </w:rPr>
        <w:t>Uvidom u dokumentaciju koja se nalazi u spisu – potvrdu o blokadi računa i novčanih sredstav</w:t>
      </w:r>
      <w:r w:rsidR="00874E40">
        <w:rPr>
          <w:bCs/>
        </w:rPr>
        <w:t xml:space="preserve">a </w:t>
      </w:r>
      <w:proofErr w:type="spellStart"/>
      <w:r w:rsidR="00874E40">
        <w:rPr>
          <w:bCs/>
        </w:rPr>
        <w:t>ovršenika</w:t>
      </w:r>
      <w:proofErr w:type="spellEnd"/>
      <w:r w:rsidR="00874E40">
        <w:rPr>
          <w:bCs/>
        </w:rPr>
        <w:t>,  izdanu od FINA RC Osijek</w:t>
      </w:r>
      <w:r>
        <w:rPr>
          <w:bCs/>
        </w:rPr>
        <w:t xml:space="preserve"> od </w:t>
      </w:r>
      <w:r w:rsidR="00874E40">
        <w:rPr>
          <w:bCs/>
        </w:rPr>
        <w:t>28. kolovoza 2017.</w:t>
      </w:r>
      <w:r>
        <w:rPr>
          <w:bCs/>
        </w:rPr>
        <w:t xml:space="preserve"> g.</w:t>
      </w:r>
      <w:r w:rsidR="00874E40">
        <w:rPr>
          <w:bCs/>
        </w:rPr>
        <w:t xml:space="preserve"> (list 16 spisa) </w:t>
      </w:r>
      <w:r>
        <w:rPr>
          <w:bCs/>
        </w:rPr>
        <w:t xml:space="preserve"> sud je utvrdio da dužnik nije blokiran odnosno da je stanje blokade računa dužnika 0,00 kn iz čega proizlazi da na strani dužnika više ne postoji stečajni razlog propisan čl. 5 Stečajnog zakona (NN 71/15) a kako bi se nad istim mogao provoditi</w:t>
      </w:r>
      <w:r w:rsidR="00874E40">
        <w:rPr>
          <w:bCs/>
        </w:rPr>
        <w:t xml:space="preserve"> skraćeni</w:t>
      </w:r>
      <w:r>
        <w:rPr>
          <w:bCs/>
        </w:rPr>
        <w:t xml:space="preserve"> stečajni postupak.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</w:p>
    <w:p w:rsidRDefault="00BF7230" w:rsidP="00BF7230" w:rsidR="00BF7230" w:rsidRPr="00E909F2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7230" w:rsidP="00BF7230" w:rsidR="00BF7230">
      <w:pPr>
        <w:jc w:val="both"/>
      </w:pPr>
    </w:p>
    <w:p w:rsidRDefault="00596BFC" w:rsidP="001F7DC7" w:rsidR="00596BFC">
      <w:pPr>
        <w:jc w:val="both"/>
      </w:pPr>
    </w:p>
    <w:p w:rsidRDefault="00120EB4" w:rsidP="003061BF" w:rsidR="00120EB4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874E40">
        <w:rPr>
          <w:bCs/>
        </w:rPr>
        <w:t>29</w:t>
      </w:r>
      <w:r w:rsidR="002D0F32">
        <w:rPr>
          <w:bCs/>
        </w:rPr>
        <w:t xml:space="preserve">. </w:t>
      </w:r>
      <w:r w:rsidR="00874E40">
        <w:rPr>
          <w:bCs/>
        </w:rPr>
        <w:t>kolovoza</w:t>
      </w:r>
      <w:r w:rsidR="002D0F32">
        <w:rPr>
          <w:bCs/>
        </w:rPr>
        <w:t xml:space="preserve"> 2017.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874E40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</w:t>
      </w:r>
      <w:proofErr w:type="spellStart"/>
      <w:r>
        <w:rPr>
          <w:b w:val="false"/>
          <w:lang w:val="hr-HR"/>
        </w:rPr>
        <w:t>Harc</w:t>
      </w:r>
      <w:proofErr w:type="spellEnd"/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B75497" w:rsidR="00874E4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  <w:r w:rsidR="00874E40">
        <w:rPr>
          <w:b w:val="false"/>
          <w:lang w:val="hr-HR"/>
        </w:rPr>
        <w:tab/>
      </w:r>
      <w:r w:rsidR="00874E40">
        <w:rPr>
          <w:b w:val="false"/>
          <w:lang w:val="hr-HR"/>
        </w:rPr>
        <w:tab/>
      </w:r>
      <w:r w:rsidR="00874E40">
        <w:rPr>
          <w:b w:val="false"/>
          <w:lang w:val="hr-HR"/>
        </w:rPr>
        <w:tab/>
      </w:r>
      <w:r w:rsidR="00874E40">
        <w:rPr>
          <w:b w:val="false"/>
          <w:lang w:val="hr-HR"/>
        </w:rPr>
        <w:tab/>
      </w:r>
      <w:r w:rsidR="00874E40">
        <w:rPr>
          <w:b w:val="false"/>
          <w:lang w:val="hr-HR"/>
        </w:rPr>
        <w:tab/>
      </w:r>
      <w:r w:rsidR="00874E40">
        <w:rPr>
          <w:b w:val="false"/>
          <w:lang w:val="hr-HR"/>
        </w:rPr>
        <w:tab/>
      </w:r>
      <w:r w:rsidR="00874E40">
        <w:rPr>
          <w:b w:val="false"/>
          <w:lang w:val="hr-HR"/>
        </w:rPr>
        <w:tab/>
      </w:r>
      <w:r w:rsidR="00874E40">
        <w:rPr>
          <w:b w:val="false"/>
          <w:lang w:val="hr-HR"/>
        </w:rPr>
        <w:tab/>
      </w:r>
      <w:r w:rsidR="00874E40">
        <w:rPr>
          <w:b w:val="false"/>
          <w:lang w:val="hr-HR"/>
        </w:rPr>
        <w:tab/>
        <w:t xml:space="preserve">                 </w:t>
      </w:r>
    </w:p>
    <w:p w:rsidRDefault="00874E40" w:rsidP="00874E40" w:rsidR="004930D1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874E40" w:rsidP="00B75497" w:rsidR="00874E4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Augustin </w:t>
      </w:r>
      <w:proofErr w:type="spellStart"/>
      <w:r>
        <w:rPr>
          <w:b w:val="false"/>
          <w:lang w:val="hr-HR"/>
        </w:rPr>
        <w:t>Jalšovec</w:t>
      </w:r>
      <w:proofErr w:type="spellEnd"/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1F7DC7" w:rsidP="008F3B38" w:rsidR="005A04B3" w:rsidRPr="008F3B38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bCs/>
        </w:rPr>
        <w:t>FINA</w:t>
      </w:r>
    </w:p>
    <w:p w:rsidRDefault="00EC42BA" w:rsidP="005A04B3" w:rsidR="00EC42B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  <w:r w:rsidR="001F7DC7">
        <w:rPr>
          <w:bCs/>
        </w:rPr>
        <w:t xml:space="preserve"> </w:t>
      </w:r>
    </w:p>
    <w:p w:rsidRDefault="0081057D" w:rsidP="005A04B3" w:rsidR="0081057D">
      <w:pPr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z.z</w:t>
      </w:r>
      <w:proofErr w:type="spellEnd"/>
      <w:r>
        <w:rPr>
          <w:bCs/>
        </w:rPr>
        <w:t xml:space="preserve">. dužnika </w:t>
      </w:r>
      <w:r w:rsidR="00874E40">
        <w:rPr>
          <w:bCs/>
        </w:rPr>
        <w:t xml:space="preserve">Bruno </w:t>
      </w:r>
      <w:proofErr w:type="spellStart"/>
      <w:r w:rsidR="00874E40">
        <w:rPr>
          <w:bCs/>
        </w:rPr>
        <w:t>Maltar</w:t>
      </w:r>
      <w:proofErr w:type="spellEnd"/>
      <w:r w:rsidR="00874E40">
        <w:rPr>
          <w:bCs/>
        </w:rPr>
        <w:t>, Valpovo, Ivana Gorana Kovačića 9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uz </w:t>
      </w:r>
      <w:r w:rsidR="0081057D">
        <w:rPr>
          <w:lang w:val="hr-HR"/>
        </w:rPr>
        <w:t xml:space="preserve">Potvrdu FINE od </w:t>
      </w:r>
      <w:r w:rsidR="00874E40">
        <w:rPr>
          <w:lang w:val="hr-HR"/>
        </w:rPr>
        <w:t>28.08.2017</w:t>
      </w:r>
      <w:r w:rsidR="0081057D">
        <w:rPr>
          <w:lang w:val="hr-HR"/>
        </w:rPr>
        <w:t>. g. (str.</w:t>
      </w:r>
      <w:r w:rsidR="00874E40">
        <w:rPr>
          <w:lang w:val="hr-HR"/>
        </w:rPr>
        <w:t>1</w:t>
      </w:r>
      <w:r w:rsidR="0081057D">
        <w:rPr>
          <w:lang w:val="hr-HR"/>
        </w:rPr>
        <w:t>6 spisa)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874E40">
        <w:t>29.09.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1F7DC7" w:rsidR="002E4934">
      <w:pPr>
        <w:ind w:firstLine="720"/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 w:rsidRPr="00EF33B5">
      <w:pPr>
        <w:ind w:firstLine="720" w:left="5040"/>
        <w:jc w:val="both"/>
      </w:pPr>
      <w:r>
        <w:t xml:space="preserve">  STEČAJNA SUTKINJA</w:t>
      </w:r>
    </w:p>
    <w:p w:rsidRDefault="008F3B38" w:rsidP="008F3B38" w:rsidR="008F3B38" w:rsidRPr="00EF33B5">
      <w:pPr>
        <w:jc w:val="both"/>
      </w:pPr>
      <w:r>
        <w:t xml:space="preserve">                                                                                                        </w:t>
      </w:r>
      <w:r w:rsidRPr="00EF33B5">
        <w:t xml:space="preserve">   Nada Roso</w:t>
      </w:r>
      <w:r>
        <w:t>, v.r.</w:t>
      </w:r>
    </w:p>
    <w:p w:rsidRDefault="008F3B38" w:rsidP="008F3B38" w:rsidR="008F3B38" w:rsidRPr="00EF33B5">
      <w:pPr>
        <w:jc w:val="both"/>
      </w:pPr>
    </w:p>
    <w:p w:rsidRDefault="008F3B38" w:rsidP="008F3B38" w:rsidR="008F3B38" w:rsidRPr="00EF33B5">
      <w:pPr>
        <w:jc w:val="both"/>
      </w:pPr>
      <w:r w:rsidRPr="00EF33B5">
        <w:t>POUKA O PRAVNOM LIJEKU:</w:t>
      </w:r>
    </w:p>
    <w:p w:rsidRDefault="008F3B38" w:rsidP="008F3B38" w:rsidR="008F3B38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8F3B38" w:rsidP="008F3B38" w:rsidR="008F3B38" w:rsidRPr="00EF33B5">
      <w:pPr>
        <w:jc w:val="both"/>
      </w:pPr>
    </w:p>
    <w:p w:rsidRDefault="008F3B38" w:rsidP="008F3B38" w:rsidR="008F3B38" w:rsidRPr="00EF33B5">
      <w:pPr>
        <w:jc w:val="both"/>
      </w:pPr>
    </w:p>
    <w:p w:rsidRDefault="008F3B38" w:rsidP="008F3B38" w:rsidR="008F3B38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</w:t>
      </w:r>
      <w:proofErr w:type="spellStart"/>
      <w:r w:rsidRPr="00EF33B5">
        <w:t>otpravka</w:t>
      </w:r>
      <w:proofErr w:type="spellEnd"/>
    </w:p>
    <w:p w:rsidRDefault="008F3B38" w:rsidP="008F3B38" w:rsidR="008F3B38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8F3B38" w:rsidP="008F3B38" w:rsidR="008F3B38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D76" w:rsidP="004A3868" w:rsidR="000D2D76">
      <w:r>
        <w:separator/>
      </w:r>
    </w:p>
  </w:endnote>
  <w:endnote w:id="0" w:type="continuationSeparator">
    <w:p w:rsidRDefault="000D2D76" w:rsidP="004A3868" w:rsidR="000D2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D76" w:rsidP="004A3868" w:rsidR="000D2D76">
      <w:r>
        <w:separator/>
      </w:r>
    </w:p>
  </w:footnote>
  <w:footnote w:id="0" w:type="continuationSeparator">
    <w:p w:rsidRDefault="000D2D76" w:rsidP="004A3868" w:rsidR="000D2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F5F" w:rsidP="00563C78" w:rsidR="00563C78">
    <w:pPr>
      <w:jc w:val="right"/>
    </w:pPr>
    <w:r>
      <w:t>18</w:t>
    </w:r>
    <w:r w:rsidR="00563C78">
      <w:t xml:space="preserve"> St-</w:t>
    </w:r>
    <w:r>
      <w:t>597/17-8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6CD32F1"/>
    <w:multiLevelType w:val="hybridMultilevel"/>
    <w:tmpl w:val="810E7534"/>
    <w:lvl w:tplc="8A961928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6">
    <w:nsid w:val="7C7F5F9D"/>
    <w:multiLevelType w:val="hybridMultilevel"/>
    <w:tmpl w:val="3D6CA3CA"/>
    <w:lvl w:tplc="3AF643B0" w:ilvl="0">
      <w:start w:val="1"/>
      <w:numFmt w:val="decimal"/>
      <w:lvlText w:val="%1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2D76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7DC7"/>
    <w:rsid w:val="00221D43"/>
    <w:rsid w:val="0028334A"/>
    <w:rsid w:val="00287EC6"/>
    <w:rsid w:val="00290C26"/>
    <w:rsid w:val="00292D1E"/>
    <w:rsid w:val="002C51D3"/>
    <w:rsid w:val="002D0F32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3868"/>
    <w:rsid w:val="004B4582"/>
    <w:rsid w:val="004E1213"/>
    <w:rsid w:val="004E65BC"/>
    <w:rsid w:val="005012E6"/>
    <w:rsid w:val="005075A9"/>
    <w:rsid w:val="005200AB"/>
    <w:rsid w:val="005377A8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E1918"/>
    <w:rsid w:val="0081057D"/>
    <w:rsid w:val="00816035"/>
    <w:rsid w:val="00836674"/>
    <w:rsid w:val="0085567C"/>
    <w:rsid w:val="00865626"/>
    <w:rsid w:val="00874E40"/>
    <w:rsid w:val="008826C9"/>
    <w:rsid w:val="008A49DF"/>
    <w:rsid w:val="008F3B38"/>
    <w:rsid w:val="008F656F"/>
    <w:rsid w:val="009227A8"/>
    <w:rsid w:val="009335A6"/>
    <w:rsid w:val="00941AE2"/>
    <w:rsid w:val="00964800"/>
    <w:rsid w:val="0098137E"/>
    <w:rsid w:val="00991CE4"/>
    <w:rsid w:val="00992F2B"/>
    <w:rsid w:val="00996147"/>
    <w:rsid w:val="009E2A56"/>
    <w:rsid w:val="00A01838"/>
    <w:rsid w:val="00A10816"/>
    <w:rsid w:val="00A45F7B"/>
    <w:rsid w:val="00A819D4"/>
    <w:rsid w:val="00A820F3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BF7230"/>
    <w:rsid w:val="00C02B4E"/>
    <w:rsid w:val="00C2027C"/>
    <w:rsid w:val="00C318C9"/>
    <w:rsid w:val="00C37A56"/>
    <w:rsid w:val="00C533EF"/>
    <w:rsid w:val="00C60B30"/>
    <w:rsid w:val="00C82B5E"/>
    <w:rsid w:val="00C8412F"/>
    <w:rsid w:val="00C86792"/>
    <w:rsid w:val="00CA5F71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B1856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B6F5F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2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820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20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0F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0F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2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820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20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0F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0F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St-597/2017</izvorni_sadrzaj>
    <derivirana_varijabla naziv="DomainObject.Predmet.OznakaBroj_1">St-597/2017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MALTAR jednostavno društvo s ograničenom odgovornošću za proizvodnju, trgovinu i usluge</izvorni_sadrzaj>
    <derivirana_varijabla naziv="DomainObject.Predmet.ProtustrankaFormated_1">  MALTAR jednostavno društvo s ograničenom odgovornošću za proizvodnju, trgovinu i usluge</derivirana_varijabla>
  </DomainObject.Predmet.ProtustrankaFormated>
  <DomainObject.Predmet.ProtustrankaFormatedOIB>
    <izvorni_sadrzaj>  MALTAR jednostavno društvo s ograničenom odgovornošću za proizvodnju, trgovinu i usluge, OIB 80107636450</izvorni_sadrzaj>
    <derivirana_varijabla naziv="DomainObject.Predmet.ProtustrankaFormatedOIB_1">  MALTAR jednostavno društvo s ograničenom odgovornošću za proizvodnju, trgovinu i usluge, OIB 80107636450</derivirana_varijabla>
  </DomainObject.Predmet.ProtustrankaFormatedOIB>
  <DomainObject.Predmet.ProtustrankaFormatedWithAdress>
    <izvorni_sadrzaj> MALTAR jednostavno društvo s ograničenom odgovornošću za proizvodnju, trgovinu i usluge, I. G. Kovačića 9, 31550 Valpovo</izvorni_sadrzaj>
    <derivirana_varijabla naziv="DomainObject.Predmet.ProtustrankaFormatedWithAdress_1"> MALTAR jednostavno društvo s ograničenom odgovornošću za proizvodnju, trgovinu i usluge, I. G. Kovačića 9, 31550 Valpovo</derivirana_varijabla>
  </DomainObject.Predmet.ProtustrankaFormatedWithAdress>
  <DomainObject.Predmet.ProtustrankaFormatedWithAdressOIB>
    <izvorni_sadrzaj> MALTAR jednostavno društvo s ograničenom odgovornošću za proizvodnju, trgovinu i usluge, OIB 80107636450, I. G. Kovačića 9, 31550 Valpovo</izvorni_sadrzaj>
    <derivirana_varijabla naziv="DomainObject.Predmet.ProtustrankaFormatedWithAdressOIB_1"> MALTAR jednostavno društvo s ograničenom odgovornošću za proizvodnju, trgovinu i usluge, OIB 80107636450, I. G. Kovačića 9, 31550 Valpovo</derivirana_varijabla>
  </DomainObject.Predmet.ProtustrankaFormatedWithAdressOIB>
  <DomainObject.Predmet.ProtustrankaWithAdress>
    <izvorni_sadrzaj>MALTAR jednostavno društvo s ograničenom odgovornošću za proizvodnju, trgovinu i usluge I. G. Kovačića 9, 31550 Valpovo</izvorni_sadrzaj>
    <derivirana_varijabla naziv="DomainObject.Predmet.ProtustrankaWithAdress_1">MALTAR jednostavno društvo s ograničenom odgovornošću za proizvodnju, trgovinu i usluge I. G. Kovačića 9, 31550 Valpovo</derivirana_varijabla>
  </DomainObject.Predmet.ProtustrankaWithAdress>
  <DomainObject.Predmet.ProtustrankaWithAdressOIB>
    <izvorni_sadrzaj>MALTAR jednostavno društvo s ograničenom odgovornošću za proizvodnju, trgovinu i usluge, OIB 80107636450, I. G. Kovačića 9, 31550 Valpovo</izvorni_sadrzaj>
    <derivirana_varijabla naziv="DomainObject.Predmet.ProtustrankaWithAdressOIB_1">MALTAR jednostavno društvo s ograničenom odgovornošću za proizvodnju, trgovinu i usluge, OIB 80107636450, I. G. Kovačića 9, 31550 Valpovo</derivirana_varijabla>
  </DomainObject.Predmet.ProtustrankaWithAdressOIB>
  <DomainObject.Predmet.ProtustrankaNazivFormated>
    <izvorni_sadrzaj>MALTAR jednostavno društvo s ograničenom odgovornošću za proizvodnju, trgovinu i usluge</izvorni_sadrzaj>
    <derivirana_varijabla naziv="DomainObject.Predmet.ProtustrankaNazivFormated_1">MALTAR jednostavno društvo s ograničenom odgovornošću za proizvodnju, trgovinu i usluge</derivirana_varijabla>
  </DomainObject.Predmet.ProtustrankaNazivFormated>
  <DomainObject.Predmet.ProtustrankaNazivFormatedOIB>
    <izvorni_sadrzaj>MALTAR jednostavno društvo s ograničenom odgovornošću za proizvodnju, trgovinu i usluge, OIB 80107636450</izvorni_sadrzaj>
    <derivirana_varijabla naziv="DomainObject.Predmet.ProtustrankaNazivFormatedOIB_1">MALTAR jednostavno društvo s ograničenom odgovornošću za proizvodnju, trgovinu i usluge, OIB 80107636450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MALTAR jednostavno društvo s ograničenom odgovornošću za proizvodnju, trgovinu i usluge</item>
    </izvorni_sadrzaj>
    <derivirana_varijabla naziv="DomainObject.Predmet.ProtuStrankaListFormated_1">
      <item>MALTAR jednostavno društvo s ograničenom odgovornošću za proizvodnju, trgovinu i usluge</item>
    </derivirana_varijabla>
  </DomainObject.Predmet.ProtuStrankaListFormated>
  <DomainObject.Predmet.ProtuStrankaListFormatedOIB>
    <izvorni_sadrzaj>
      <item>MALTAR jednostavno društvo s ograničenom odgovornošću za proizvodnju, trgovinu i usluge, OIB 80107636450</item>
    </izvorni_sadrzaj>
    <derivirana_varijabla naziv="DomainObject.Predmet.ProtuStrankaListFormatedOIB_1">
      <item>MALTAR jednostavno društvo s ograničenom odgovornošću za proizvodnju, trgovinu i usluge, OIB 80107636450</item>
    </derivirana_varijabla>
  </DomainObject.Predmet.ProtuStrankaListFormatedOIB>
  <DomainObject.Predmet.ProtuStrankaListFormatedWithAdress>
    <izvorni_sadrzaj>
      <item>MALTAR jednostavno društvo s ograničenom odgovornošću za proizvodnju, trgovinu i usluge, I. G. Kovačića 9, 31550 Valpovo</item>
    </izvorni_sadrzaj>
    <derivirana_varijabla naziv="DomainObject.Predmet.ProtuStrankaListFormatedWithAdress_1">
      <item>MALTAR jednostavno društvo s ograničenom odgovornošću za proizvodnju, trgovinu i usluge, I. G. Kovačića 9, 31550 Valpovo</item>
    </derivirana_varijabla>
  </DomainObject.Predmet.ProtuStrankaListFormatedWithAdress>
  <DomainObject.Predmet.ProtuStrankaListFormatedWithAdressOIB>
    <izvorni_sadrzaj>
      <item>MALTAR jednostavno društvo s ograničenom odgovornošću za proizvodnju, trgovinu i usluge, OIB 80107636450, I. G. Kovačića 9, 31550 Valpovo</item>
    </izvorni_sadrzaj>
    <derivirana_varijabla naziv="DomainObject.Predmet.ProtuStrankaListFormatedWithAdressOIB_1">
      <item>MALTAR jednostavno društvo s ograničenom odgovornošću za proizvodnju, trgovinu i usluge, OIB 80107636450, I. G. Kovačića 9, 31550 Valpovo</item>
    </derivirana_varijabla>
  </DomainObject.Predmet.ProtuStrankaListFormatedWithAdressOIB>
  <DomainObject.Predmet.ProtuStrankaListNazivFormated>
    <izvorni_sadrzaj>
      <item>MALTAR jednostavno društvo s ograničenom odgovornošću za proizvodnju, trgovinu i usluge</item>
    </izvorni_sadrzaj>
    <derivirana_varijabla naziv="DomainObject.Predmet.ProtuStrankaListNazivFormated_1">
      <item>MALTAR jednostavno društvo s ograničenom odgovornošću za proizvodnju, trgovinu i usluge</item>
    </derivirana_varijabla>
  </DomainObject.Predmet.ProtuStrankaListNazivFormated>
  <DomainObject.Predmet.ProtuStrankaListNazivFormatedOIB>
    <izvorni_sadrzaj>
      <item>MALTAR jednostavno društvo s ograničenom odgovornošću za proizvodnju, trgovinu i usluge, OIB 80107636450</item>
    </izvorni_sadrzaj>
    <derivirana_varijabla naziv="DomainObject.Predmet.ProtuStrankaListNazivFormatedOIB_1">
      <item>MALTAR jednostavno društvo s ograničenom odgovornošću za proizvodnju, trgovinu i usluge, OIB 80107636450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MALTAR jednostavno društvo s ograničenom odgovornošću za proizvodnju, trgovinu i usluge</izvorni_sadrzaj>
    <derivirana_varijabla naziv="DomainObject.Predmet.ProtustrankaIDrugi_1">MALTAR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MALTAR jednostavno društvo s ograničenom odgovornošću za proizvodnju, trgovinu i usluge, OIB 80107636450, I. G. Kovačića 9, 31550 Valpovo</izvorni_sadrzaj>
    <derivirana_varijabla naziv="DomainObject.Predmet.ProtustrankaIDrugiAdressOIB_1">MALTAR jednostavno društvo s ograničenom odgovornošću za proizvodnju, trgovinu i usluge, OIB 80107636450, I. G. Kovačića 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MALTAR jednostavno društvo s ograničenom odgovornošću za proizvodnju, trgovinu i usluge</item>
    </izvorni_sadrzaj>
    <derivirana_varijabla naziv="DomainObject.Predmet.SudioniciListNaziv_1">
      <item>FINA RC OSIJEK</item>
      <item>MALTAR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MALTAR jednostavno društvo s ograničenom odgovornošću za proizvodnju, trgovinu i usluge, OIB 80107636450, I. G. Kovačića 9,31550 Valpovo</item>
    </izvorni_sadrzaj>
    <derivirana_varijabla naziv="DomainObject.Predmet.SudioniciListAdressOIB_1">
      <item>FINA RC OSIJEK, OIB 85821130368</item>
      <item>MALTAR jednostavno društvo s ograničenom odgovornošću za proizvodnju, trgovinu i usluge, OIB 80107636450, I. G. Kovačića 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80107636450</item>
    </izvorni_sadrzaj>
    <derivirana_varijabla naziv="DomainObject.Predmet.SudioniciListNazivOIB_1">
      <item>, OIB 85821130368</item>
      <item>, OIB 80107636450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2E0DD-6C80-4890-8F53-BFA1D9879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2269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2017-08-29T11:43:00Z</dcterms:created>
  <dc:creator>mkocijan</dc:creator>
  <cp:lastModifiedBy>Gordana Harc</cp:lastModifiedBy>
  <cp:lastPrinted>2017-08-29T11:47:00Z</cp:lastPrinted>
  <dcterms:modified xmlns:xsi="http://www.w3.org/2001/XMLSchema-instance" xsi:type="dcterms:W3CDTF">2017-08-29T11:57:00Z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