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9985" w14:paraId="deb998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6645B" w:rsidP="00C43CDA" w:rsidR="00C43CDA">
      <w:pPr>
        <w:pStyle w:val="Header"/>
        <w:jc w:val="right"/>
      </w:pPr>
      <w:r>
        <w:t>13</w:t>
      </w:r>
      <w:r w:rsidR="000938B8">
        <w:t xml:space="preserve"> St-</w:t>
      </w:r>
      <w:r w:rsidR="008355EA">
        <w:t>264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058F3" w:rsidRPr="002058F3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8355EA" w:rsidRPr="008355EA">
        <w:t>TRGOVINA KLEUT d.o.o.</w:t>
      </w:r>
      <w:r w:rsidR="008355EA">
        <w:t xml:space="preserve"> za posredovanje i trgovinu, Zagreb, Avenija Dubrava 222/IX</w:t>
      </w:r>
      <w:r w:rsidR="00DE3F75">
        <w:t xml:space="preserve">, </w:t>
      </w:r>
      <w:r w:rsidR="004A0D7B">
        <w:t xml:space="preserve">MBS </w:t>
      </w:r>
      <w:r w:rsidR="008355EA" w:rsidRPr="008355EA">
        <w:t>080058440</w:t>
      </w:r>
      <w:r w:rsidR="004A0D7B">
        <w:t xml:space="preserve">, OIB </w:t>
      </w:r>
      <w:r w:rsidR="008355EA" w:rsidRPr="008355EA">
        <w:t>70506058284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058F3">
        <w:t>07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355EA" w:rsidRPr="008355EA">
        <w:t>TRGOVINA KLEUT d.o.o. za posredovanje i trgovinu, Zagreb, Avenija Dubrava 222/IX, MBS 080058440, OIB 70506058284</w:t>
      </w:r>
      <w:r w:rsidR="002058F3" w:rsidRPr="002058F3">
        <w:t>,</w:t>
      </w:r>
      <w:r>
        <w:t xml:space="preserve"> iznosi </w:t>
      </w:r>
      <w:r w:rsidR="008355EA">
        <w:t>8.048,93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8355EA">
        <w:t xml:space="preserve">Davor Kleut, Zagreb, Dubrava 222, </w:t>
      </w:r>
      <w:r w:rsidR="00DE3F75">
        <w:t xml:space="preserve">OIB: </w:t>
      </w:r>
      <w:r w:rsidR="008355EA">
        <w:t>72889191252</w:t>
      </w:r>
      <w:r w:rsidR="002058F3">
        <w:t xml:space="preserve">, </w:t>
      </w:r>
      <w:r w:rsidR="00C917B3">
        <w:t>d</w:t>
      </w:r>
      <w:r w:rsidR="00B32948">
        <w:t xml:space="preserve">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8355EA">
        <w:t>264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917B3">
        <w:t>07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2058F3" w:rsidR="002058F3" w:rsidRPr="002058F3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2058F3" w:rsidRPr="002058F3">
        <w:rPr>
          <w:bCs/>
        </w:rPr>
        <w:t>S U D A C</w:t>
      </w:r>
    </w:p>
    <w:p w:rsidRDefault="002058F3" w:rsidP="002058F3" w:rsidR="002058F3" w:rsidRPr="002058F3">
      <w:pPr>
        <w:ind w:left="6372"/>
        <w:jc w:val="both"/>
        <w:rPr>
          <w:bCs/>
        </w:rPr>
      </w:pPr>
      <w:r w:rsidRPr="002058F3">
        <w:rPr>
          <w:bCs/>
        </w:rPr>
        <w:t>Jadranka Herman</w:t>
      </w:r>
    </w:p>
    <w:p w:rsidRDefault="002058F3" w:rsidP="002058F3" w:rsidR="002058F3" w:rsidRPr="002058F3">
      <w:pPr>
        <w:jc w:val="both"/>
        <w:rPr>
          <w:bCs/>
        </w:rPr>
      </w:pPr>
      <w:r w:rsidRPr="002058F3">
        <w:rPr>
          <w:bCs/>
        </w:rPr>
        <w:t>DNA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e-oglasna ploča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oglasna ploča - zahtjev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 xml:space="preserve">kal. </w:t>
      </w:r>
      <w:r w:rsidR="00C917B3">
        <w:rPr>
          <w:bCs/>
        </w:rPr>
        <w:t>30</w:t>
      </w:r>
      <w:r w:rsidRPr="002058F3">
        <w:rPr>
          <w:bCs/>
        </w:rPr>
        <w:t>/3</w:t>
      </w:r>
    </w:p>
    <w:p w:rsidRDefault="00532E0A" w:rsidP="002058F3" w:rsidR="00532E0A">
      <w:pPr>
        <w:ind w:left="6372"/>
        <w:jc w:val="both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1A1" w:rsidR="007B31A1">
      <w:r>
        <w:separator/>
      </w:r>
    </w:p>
  </w:endnote>
  <w:endnote w:id="0" w:type="continuationSeparator">
    <w:p w:rsidRDefault="007B31A1" w:rsidR="007B3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1A1" w:rsidR="007B31A1">
      <w:r>
        <w:separator/>
      </w:r>
    </w:p>
  </w:footnote>
  <w:footnote w:id="0" w:type="continuationSeparator">
    <w:p w:rsidRDefault="007B31A1" w:rsidR="007B3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8F3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64D5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B5311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6645B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B31A1"/>
    <w:rsid w:val="007C1A8B"/>
    <w:rsid w:val="007E7376"/>
    <w:rsid w:val="007F1C41"/>
    <w:rsid w:val="008023F7"/>
    <w:rsid w:val="00802FE4"/>
    <w:rsid w:val="008036D9"/>
    <w:rsid w:val="00817C66"/>
    <w:rsid w:val="008355EA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07FA0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917B3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B597E"/>
    <w:rsid w:val="00DD6682"/>
    <w:rsid w:val="00DE3F75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306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06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06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306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06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06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St-264/2017-3</izvorni_sadrzaj>
    <derivirana_varijabla naziv="DomainObject.Oznaka_1">St-264/2017-3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TRGOVINA KLEUT d.o.o.</izvorni_sadrzaj>
    <derivirana_varijabla naziv="DomainObject.Predmet.ProtustrankaFormated_1">  TRGOVINA KLEUT d.o.o.</derivirana_varijabla>
  </DomainObject.Predmet.ProtustrankaFormated>
  <DomainObject.Predmet.ProtustrankaFormatedOIB>
    <izvorni_sadrzaj>  TRGOVINA KLEUT d.o.o., OIB 70506058284</izvorni_sadrzaj>
    <derivirana_varijabla naziv="DomainObject.Predmet.ProtustrankaFormatedOIB_1">  TRGOVINA KLEUT d.o.o., OIB 70506058284</derivirana_varijabla>
  </DomainObject.Predmet.ProtustrankaFormatedOIB>
  <DomainObject.Predmet.ProtustrankaFormatedWithAdress>
    <izvorni_sadrzaj> TRGOVINA KLEUT d.o.o., Avenija Dubrava 222/IX, 10000 Zagreb</izvorni_sadrzaj>
    <derivirana_varijabla naziv="DomainObject.Predmet.ProtustrankaFormatedWithAdress_1"> TRGOVINA KLEUT d.o.o., Avenija Dubrava 222/IX, 10000 Zagreb</derivirana_varijabla>
  </DomainObject.Predmet.ProtustrankaFormatedWithAdress>
  <DomainObject.Predmet.ProtustrankaFormatedWithAdressOIB>
    <izvorni_sadrzaj> TRGOVINA KLEUT d.o.o., OIB 70506058284, Avenija Dubrava 222/IX, 10000 Zagreb</izvorni_sadrzaj>
    <derivirana_varijabla naziv="DomainObject.Predmet.ProtustrankaFormatedWithAdressOIB_1"> TRGOVINA KLEUT d.o.o., OIB 70506058284, Avenija Dubrava 222/IX, 10000 Zagreb</derivirana_varijabla>
  </DomainObject.Predmet.ProtustrankaFormatedWithAdressOIB>
  <DomainObject.Predmet.ProtustrankaWithAdress>
    <izvorni_sadrzaj>TRGOVINA KLEUT d.o.o. Avenija Dubrava 222/IX, 10000 Zagreb</izvorni_sadrzaj>
    <derivirana_varijabla naziv="DomainObject.Predmet.ProtustrankaWithAdress_1">TRGOVINA KLEUT d.o.o. Avenija Dubrava 222/IX, 10000 Zagreb</derivirana_varijabla>
  </DomainObject.Predmet.ProtustrankaWithAdress>
  <DomainObject.Predmet.ProtustrankaWithAdressOIB>
    <izvorni_sadrzaj>TRGOVINA KLEUT d.o.o., OIB 70506058284, Avenija Dubrava 222/IX, 10000 Zagreb</izvorni_sadrzaj>
    <derivirana_varijabla naziv="DomainObject.Predmet.ProtustrankaWithAdressOIB_1">TRGOVINA KLEUT d.o.o., OIB 70506058284, Avenija Dubrava 222/IX, 10000 Zagreb</derivirana_varijabla>
  </DomainObject.Predmet.ProtustrankaWithAdressOIB>
  <DomainObject.Predmet.ProtustrankaNazivFormated>
    <izvorni_sadrzaj>TRGOVINA KLEUT d.o.o.</izvorni_sadrzaj>
    <derivirana_varijabla naziv="DomainObject.Predmet.ProtustrankaNazivFormated_1">TRGOVINA KLEUT d.o.o.</derivirana_varijabla>
  </DomainObject.Predmet.ProtustrankaNazivFormated>
  <DomainObject.Predmet.ProtustrankaNazivFormatedOIB>
    <izvorni_sadrzaj>TRGOVINA KLEUT d.o.o., OIB 70506058284</izvorni_sadrzaj>
    <derivirana_varijabla naziv="DomainObject.Predmet.ProtustrankaNazivFormatedOIB_1">TRGOVINA KLEUT d.o.o., OIB 70506058284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KLEUT d.o.o.</item>
    </izvorni_sadrzaj>
    <derivirana_varijabla naziv="DomainObject.Predmet.ProtuStrankaListFormated_1">
      <item>TRGOVINA KLEUT d.o.o.</item>
    </derivirana_varijabla>
  </DomainObject.Predmet.ProtuStrankaListFormated>
  <DomainObject.Predmet.ProtuStrankaListFormatedOIB>
    <izvorni_sadrzaj>
      <item>TRGOVINA KLEUT d.o.o., OIB 70506058284</item>
    </izvorni_sadrzaj>
    <derivirana_varijabla naziv="DomainObject.Predmet.ProtuStrankaListFormatedOIB_1">
      <item>TRGOVINA KLEUT d.o.o., OIB 70506058284</item>
    </derivirana_varijabla>
  </DomainObject.Predmet.ProtuStrankaListFormatedOIB>
  <DomainObject.Predmet.ProtuStrankaListFormatedWithAdress>
    <izvorni_sadrzaj>
      <item>TRGOVINA KLEUT d.o.o., Avenija Dubrava 222/IX, 10000 Zagreb</item>
    </izvorni_sadrzaj>
    <derivirana_varijabla naziv="DomainObject.Predmet.ProtuStrankaListFormatedWithAdress_1">
      <item>TRGOVINA KLEUT d.o.o., Avenija Dubrava 222/IX, 10000 Zagreb</item>
    </derivirana_varijabla>
  </DomainObject.Predmet.ProtuStrankaListFormatedWithAdress>
  <DomainObject.Predmet.ProtuStrankaListFormatedWithAdressOIB>
    <izvorni_sadrzaj>
      <item>TRGOVINA KLEUT d.o.o., OIB 70506058284, Avenija Dubrava 222/IX, 10000 Zagreb</item>
    </izvorni_sadrzaj>
    <derivirana_varijabla naziv="DomainObject.Predmet.ProtuStrankaListFormatedWithAdressOIB_1">
      <item>TRGOVINA KLEUT d.o.o., OIB 70506058284, Avenija Dubrava 222/IX, 10000 Zagreb</item>
    </derivirana_varijabla>
  </DomainObject.Predmet.ProtuStrankaListFormatedWithAdressOIB>
  <DomainObject.Predmet.ProtuStrankaListNazivFormated>
    <izvorni_sadrzaj>
      <item>TRGOVINA KLEUT d.o.o.</item>
    </izvorni_sadrzaj>
    <derivirana_varijabla naziv="DomainObject.Predmet.ProtuStrankaListNazivFormated_1">
      <item>TRGOVINA KLEUT d.o.o.</item>
    </derivirana_varijabla>
  </DomainObject.Predmet.ProtuStrankaListNazivFormated>
  <DomainObject.Predmet.ProtuStrankaListNazivFormatedOIB>
    <izvorni_sadrzaj>
      <item>TRGOVINA KLEUT d.o.o., OIB 70506058284</item>
    </izvorni_sadrzaj>
    <derivirana_varijabla naziv="DomainObject.Predmet.ProtuStrankaListNazivFormatedOIB_1">
      <item>TRGOVINA KLEUT d.o.o., OIB 70506058284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St-264/2017-3</izvorni_sadrzaj>
    <derivirana_varijabla naziv="DomainObject.PoslovniBrojDokumenta_1">St-264/2017-3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KLEUT d.o.o.</izvorni_sadrzaj>
    <derivirana_varijabla naziv="DomainObject.Predmet.ProtustrankaIDrugi_1">TRGOVINA KLEUT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KLEUT d.o.o., OIB 70506058284, Avenija Dubrava 222/IX, 10000 Zagreb</izvorni_sadrzaj>
    <derivirana_varijabla naziv="DomainObject.Predmet.ProtustrankaIDrugiAdressOIB_1">TRGOVINA KLEUT d.o.o., OIB 70506058284, Avenija Dubrava 222/IX,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KLEUT d.o.o.</item>
      <item>FINA Regionalni centar Zagreb</item>
    </izvorni_sadrzaj>
    <derivirana_varijabla naziv="DomainObject.Predmet.SudioniciListNaziv_1">
      <item>TRGOVINA KLEUT d.o.o.</item>
      <item>FINA Regionalni centar Zagreb</item>
    </derivirana_varijabla>
  </DomainObject.Predmet.SudioniciListNaziv>
  <DomainObject.Predmet.SudioniciListAdressOIB>
    <izvorni_sadrzaj>
      <item>TRGOVINA KLEUT d.o.o., OIB 70506058284, Avenija Dubrava 222/IX,10000 Zagreb</item>
      <item>FINA Regionalni centar Zagreb, OIB 85821130368, Trg svibanjskih žrtava 1995. 1,10000 Zagreb</item>
    </izvorni_sadrzaj>
    <derivirana_varijabla naziv="DomainObject.Predmet.SudioniciListAdressOIB_1">
      <item>TRGOVINA KLEUT d.o.o., OIB 70506058284, Avenija Dubrava 222/IX,10000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70506058284</item>
      <item>, OIB 85821130368</item>
    </izvorni_sadrzaj>
    <derivirana_varijabla naziv="DomainObject.Predmet.SudioniciListNazivOIB_1">
      <item>, OIB 70506058284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54827-680F-4BA0-BA79-A18BC3897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1956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2017-02-07T10:55:00Z</dcterms:created>
  <dc:creator>Korisnik</dc:creator>
  <cp:lastModifiedBy>Maja Videnović</cp:lastModifiedBy>
  <cp:lastPrinted>2017-02-07T10:51:00Z</cp:lastPrinted>
  <dcterms:modified xmlns:xsi="http://www.w3.org/2001/XMLSchema-instance" xsi:type="dcterms:W3CDTF">2017-02-07T12:23:00Z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