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8a16" w14:paraId="5ae8a16" w:rsidRDefault="007A3D21" w:rsidP="00910611" w:rsidR="007A3D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D21" w:rsidP="00910611" w:rsidR="007A3D21">
      <w:r>
        <w:rPr>
          <w:rFonts w:eastAsia="MS Mincho"/>
        </w:rPr>
        <w:t>REPUBLIKA HRVATSKA</w:t>
      </w:r>
    </w:p>
    <w:p w:rsidRDefault="007A3D21" w:rsidP="00910611" w:rsidR="007A3D21">
      <w:r>
        <w:rPr>
          <w:rFonts w:eastAsia="MS Mincho"/>
        </w:rPr>
        <w:t>TRGOVAČKI SUD U RIJECI</w:t>
      </w:r>
    </w:p>
    <w:p w:rsidRDefault="007A3D21" w:rsidR="007A3D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545F" w:rsidP="0075545F" w:rsidR="0075545F" w:rsidRPr="003452AE">
      <w:pPr>
        <w:rPr>
          <w:rFonts w:hAnsi="Times New Roman" w:ascii="Times New Roman"/>
        </w:rPr>
      </w:pPr>
    </w:p>
    <w:p w:rsidRDefault="0075545F" w:rsidP="0075545F" w:rsidR="0075545F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            Posl.br. </w:t>
      </w:r>
      <w:r w:rsidR="00942E57" w:rsidRPr="003452AE">
        <w:rPr>
          <w:rFonts w:hAnsi="Times New Roman" w:ascii="Times New Roman"/>
        </w:rPr>
        <w:t>14</w:t>
      </w:r>
      <w:r w:rsidRPr="003452AE">
        <w:rPr>
          <w:rFonts w:hAnsi="Times New Roman" w:ascii="Times New Roman"/>
        </w:rPr>
        <w:t xml:space="preserve"> St-</w:t>
      </w:r>
      <w:r w:rsidR="00E57923">
        <w:rPr>
          <w:rFonts w:hAnsi="Times New Roman" w:ascii="Times New Roman"/>
        </w:rPr>
        <w:t>9/2002</w:t>
      </w:r>
      <w:r w:rsidR="00F0539D">
        <w:rPr>
          <w:rFonts w:hAnsi="Times New Roman" w:ascii="Times New Roman"/>
        </w:rPr>
        <w:t>-416</w:t>
      </w:r>
    </w:p>
    <w:p w:rsidRDefault="00F0539D" w:rsidP="0075545F" w:rsidR="00F0539D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3452AE" w:rsidP="0075545F" w:rsidR="003452AE" w:rsidRPr="003452AE">
      <w:pPr>
        <w:jc w:val="both"/>
        <w:rPr>
          <w:rFonts w:hAnsi="Times New Roman" w:ascii="Times New Roman"/>
        </w:rPr>
      </w:pPr>
    </w:p>
    <w:p w:rsidRDefault="003452AE" w:rsidP="003452AE" w:rsidR="00456346" w:rsidRPr="003452AE">
      <w:pPr>
        <w:jc w:val="center"/>
        <w:rPr>
          <w:rFonts w:hAnsi="Times New Roman" w:ascii="Times New Roman"/>
        </w:rPr>
      </w:pPr>
      <w:r w:rsidRPr="003452AE">
        <w:rPr>
          <w:rFonts w:hAnsi="Times New Roman" w:ascii="Times New Roman"/>
        </w:rPr>
        <w:t>R E P U B L I K A     H R V A T S K A</w:t>
      </w:r>
    </w:p>
    <w:p w:rsidRDefault="005B0EBA" w:rsidP="003452AE" w:rsidR="0075545F" w:rsidRPr="003452AE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 A K L J U Č A K </w:t>
      </w:r>
    </w:p>
    <w:p w:rsidRDefault="0075545F" w:rsidP="0075545F" w:rsidR="0075545F">
      <w:pPr>
        <w:jc w:val="center"/>
        <w:rPr>
          <w:rFonts w:hAnsi="Times New Roman" w:ascii="Times New Roman"/>
          <w:bCs/>
        </w:rPr>
      </w:pPr>
    </w:p>
    <w:p w:rsidRDefault="00F0539D" w:rsidP="0075545F" w:rsidR="00F0539D">
      <w:pPr>
        <w:jc w:val="center"/>
        <w:rPr>
          <w:rFonts w:hAnsi="Times New Roman" w:ascii="Times New Roman"/>
          <w:bCs/>
        </w:rPr>
      </w:pPr>
    </w:p>
    <w:p w:rsidRDefault="00F0539D" w:rsidP="0075545F" w:rsidR="00F0539D" w:rsidRPr="003452AE">
      <w:pPr>
        <w:jc w:val="center"/>
        <w:rPr>
          <w:rFonts w:hAnsi="Times New Roman" w:ascii="Times New Roman"/>
          <w:bCs/>
        </w:rPr>
      </w:pPr>
    </w:p>
    <w:p w:rsidRDefault="00E57923" w:rsidP="00E57923" w:rsidR="00E5792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Trgovački sud u Rijeci, po stečajnom sucu Veri Jelenović, u stečajnom postupku nad dužnikom </w:t>
      </w:r>
      <w:bookmarkStart w:name="OLE_LINK9" w:id="1"/>
      <w:r>
        <w:rPr>
          <w:rFonts w:hAnsi="Times New Roman" w:ascii="Times New Roman"/>
        </w:rPr>
        <w:t>RIBA - RIJEKA dioničko društvo za ulov, preradu, promet ribom i ribljim preradjevinama, unutarnju i vanjsku trgovinu u stečaju Rijeka, Demetrova 3/I</w:t>
      </w:r>
      <w:bookmarkEnd w:id="1"/>
      <w:r>
        <w:rPr>
          <w:rFonts w:hAnsi="Times New Roman" w:ascii="Times New Roman"/>
        </w:rPr>
        <w:t>, OIB: 84580906397,  dana 9. lipnja 2017.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5B0EBA" w:rsidP="0075545F" w:rsidR="0075545F" w:rsidRPr="003452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 </w:t>
      </w:r>
      <w:r w:rsidR="0075545F" w:rsidRPr="003452AE">
        <w:rPr>
          <w:rFonts w:hAnsi="Times New Roman" w:ascii="Times New Roman"/>
        </w:rPr>
        <w:t>j 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Stečajnom upravitelju daje se suglasnost za djelomičnu diobu </w:t>
      </w:r>
      <w:r w:rsidR="00E72EA3" w:rsidRPr="003452AE">
        <w:rPr>
          <w:rFonts w:hAnsi="Times New Roman" w:ascii="Times New Roman"/>
        </w:rPr>
        <w:t xml:space="preserve">djelomičnim </w:t>
      </w:r>
      <w:r w:rsidRPr="003452AE">
        <w:rPr>
          <w:rFonts w:hAnsi="Times New Roman" w:ascii="Times New Roman"/>
        </w:rPr>
        <w:t xml:space="preserve">namirenjem </w:t>
      </w:r>
      <w:r w:rsidR="00E72EA3" w:rsidRPr="003452AE">
        <w:rPr>
          <w:rFonts w:hAnsi="Times New Roman" w:ascii="Times New Roman"/>
        </w:rPr>
        <w:t xml:space="preserve">vjerovnika </w:t>
      </w:r>
      <w:r w:rsidR="00E57923">
        <w:rPr>
          <w:rFonts w:hAnsi="Times New Roman" w:ascii="Times New Roman"/>
        </w:rPr>
        <w:t>prvog</w:t>
      </w:r>
      <w:r w:rsidR="00BC2880">
        <w:rPr>
          <w:rFonts w:hAnsi="Times New Roman" w:ascii="Times New Roman"/>
        </w:rPr>
        <w:t xml:space="preserve"> </w:t>
      </w:r>
      <w:r w:rsidRPr="003452AE">
        <w:rPr>
          <w:rFonts w:hAnsi="Times New Roman" w:ascii="Times New Roman"/>
        </w:rPr>
        <w:t xml:space="preserve">višeg isplatnog </w:t>
      </w:r>
      <w:r w:rsidR="005F1D6E">
        <w:rPr>
          <w:rFonts w:hAnsi="Times New Roman" w:ascii="Times New Roman"/>
        </w:rPr>
        <w:t>reda</w:t>
      </w:r>
      <w:r w:rsidR="00EA230B" w:rsidRPr="00EA230B">
        <w:rPr>
          <w:rFonts w:hAnsi="Times New Roman" w:ascii="Times New Roman"/>
        </w:rPr>
        <w:t xml:space="preserve"> dužnika </w:t>
      </w:r>
      <w:r w:rsidR="005F1D6E">
        <w:rPr>
          <w:rFonts w:hAnsi="Times New Roman" w:ascii="Times New Roman"/>
        </w:rPr>
        <w:t>RIBA - RIJEKA dioničko društvo za ulov, preradu, promet ribom i ribljim preradjevinama, unutarnju i vanjsku trgovinu u stečaju Rijeka, Demetrova 3/I, OIB: 84580906397</w:t>
      </w:r>
      <w:r w:rsidR="00EA230B">
        <w:rPr>
          <w:rFonts w:hAnsi="Times New Roman" w:ascii="Times New Roman"/>
        </w:rPr>
        <w:t xml:space="preserve"> u visini od </w:t>
      </w:r>
      <w:r w:rsidR="005F1D6E">
        <w:rPr>
          <w:rFonts w:hAnsi="Times New Roman" w:ascii="Times New Roman"/>
        </w:rPr>
        <w:t>10</w:t>
      </w:r>
      <w:r w:rsidR="00EA230B">
        <w:rPr>
          <w:rFonts w:hAnsi="Times New Roman" w:ascii="Times New Roman"/>
        </w:rPr>
        <w:t xml:space="preserve"> </w:t>
      </w:r>
      <w:r w:rsidR="003452AE" w:rsidRPr="003452AE">
        <w:rPr>
          <w:rFonts w:hAnsi="Times New Roman" w:ascii="Times New Roman"/>
        </w:rPr>
        <w:t>% utvrđene tražbine</w:t>
      </w:r>
      <w:r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456346" w:rsidP="0075545F" w:rsidR="00456346" w:rsidRPr="003452AE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  <w:r w:rsidRPr="003452AE">
        <w:rPr>
          <w:rFonts w:hAnsi="Times New Roman" w:ascii="Times New Roman"/>
          <w:bCs/>
        </w:rPr>
        <w:t>Obrazloženje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</w:rPr>
        <w:t>Stečajni upravitelj je podnio stečajnom sucu prijedlog za djelomičnu diobu stečajne mase</w:t>
      </w:r>
      <w:r w:rsidR="003452AE" w:rsidRPr="003452AE">
        <w:rPr>
          <w:rFonts w:hAnsi="Times New Roman" w:ascii="Times New Roman"/>
        </w:rPr>
        <w:t xml:space="preserve"> kojom bi se namirio </w:t>
      </w:r>
      <w:r w:rsidR="005F1D6E">
        <w:rPr>
          <w:rFonts w:hAnsi="Times New Roman" w:ascii="Times New Roman"/>
        </w:rPr>
        <w:t>prvi</w:t>
      </w:r>
      <w:r w:rsidRPr="003452AE">
        <w:rPr>
          <w:rFonts w:hAnsi="Times New Roman" w:ascii="Times New Roman"/>
        </w:rPr>
        <w:t xml:space="preserve"> viš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isplatn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red u iznosu od </w:t>
      </w:r>
      <w:r w:rsidR="005F1D6E">
        <w:rPr>
          <w:rFonts w:hAnsi="Times New Roman" w:ascii="Times New Roman"/>
        </w:rPr>
        <w:t xml:space="preserve">224.557,10 </w:t>
      </w:r>
      <w:r w:rsidRPr="003452AE">
        <w:rPr>
          <w:rFonts w:hAnsi="Times New Roman" w:ascii="Times New Roman"/>
        </w:rPr>
        <w:t xml:space="preserve">kn, što predstavlja </w:t>
      </w:r>
      <w:r w:rsidR="005F1D6E">
        <w:rPr>
          <w:rFonts w:hAnsi="Times New Roman" w:ascii="Times New Roman"/>
        </w:rPr>
        <w:t>10</w:t>
      </w:r>
      <w:r w:rsidR="009B5FB0">
        <w:rPr>
          <w:rFonts w:hAnsi="Times New Roman" w:ascii="Times New Roman"/>
        </w:rPr>
        <w:t xml:space="preserve"> </w:t>
      </w:r>
      <w:r w:rsidR="009B5FB0" w:rsidRPr="003452AE">
        <w:rPr>
          <w:rFonts w:hAnsi="Times New Roman" w:ascii="Times New Roman"/>
        </w:rPr>
        <w:t xml:space="preserve">% </w:t>
      </w:r>
      <w:r w:rsidRPr="003452AE">
        <w:rPr>
          <w:rFonts w:hAnsi="Times New Roman" w:ascii="Times New Roman"/>
        </w:rPr>
        <w:t xml:space="preserve">utvrđenih tražbina stečajnih vjerovnika </w:t>
      </w:r>
      <w:r w:rsidR="005F1D6E">
        <w:rPr>
          <w:rFonts w:hAnsi="Times New Roman" w:ascii="Times New Roman"/>
        </w:rPr>
        <w:t>prvo</w:t>
      </w:r>
      <w:r w:rsidR="009B5FB0">
        <w:rPr>
          <w:rFonts w:hAnsi="Times New Roman" w:ascii="Times New Roman"/>
        </w:rPr>
        <w:t>gog</w:t>
      </w:r>
      <w:r w:rsidRPr="003452AE">
        <w:rPr>
          <w:rFonts w:hAnsi="Times New Roman" w:ascii="Times New Roman"/>
        </w:rPr>
        <w:t xml:space="preserve"> višeg isplatnog reda.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3452AE">
          <w:rPr>
            <w:rFonts w:hAnsi="Times New Roman" w:ascii="Times New Roman"/>
          </w:rPr>
          <w:t>183. st</w:t>
        </w:r>
      </w:smartTag>
      <w:r w:rsidRPr="003452AE">
        <w:rPr>
          <w:rFonts w:hAnsi="Times New Roman" w:ascii="Times New Roman"/>
        </w:rPr>
        <w:t xml:space="preserve">. 3. </w:t>
      </w:r>
      <w:r w:rsidR="003452AE" w:rsidRPr="003452AE">
        <w:rPr>
          <w:rFonts w:hAnsi="Times New Roman" w:ascii="Times New Roman"/>
        </w:rPr>
        <w:t xml:space="preserve">Stečajnog zakona </w:t>
      </w:r>
      <w:r w:rsidR="003452AE" w:rsidRPr="003452AE">
        <w:rPr>
          <w:rFonts w:hAnsi="Times New Roman" w:ascii="Times New Roman"/>
          <w:bCs/>
        </w:rPr>
        <w:t>(objavljen u NN 44/96, 29/99, 129/00, 123/03, 82/06, 116/10, 25/12</w:t>
      </w:r>
      <w:r w:rsidR="009B5FB0">
        <w:rPr>
          <w:rFonts w:hAnsi="Times New Roman" w:ascii="Times New Roman"/>
          <w:bCs/>
        </w:rPr>
        <w:t xml:space="preserve">, </w:t>
      </w:r>
      <w:r w:rsidR="003452AE" w:rsidRPr="003452AE">
        <w:rPr>
          <w:rFonts w:hAnsi="Times New Roman" w:ascii="Times New Roman"/>
          <w:bCs/>
        </w:rPr>
        <w:t>133/12</w:t>
      </w:r>
      <w:r w:rsidR="009B5FB0">
        <w:rPr>
          <w:rFonts w:hAnsi="Times New Roman" w:ascii="Times New Roman"/>
          <w:bCs/>
        </w:rPr>
        <w:t xml:space="preserve"> i 71/15</w:t>
      </w:r>
      <w:r w:rsidR="003452AE" w:rsidRPr="003452AE">
        <w:rPr>
          <w:rFonts w:hAnsi="Times New Roman" w:ascii="Times New Roman"/>
          <w:bCs/>
        </w:rPr>
        <w:t>)</w:t>
      </w:r>
      <w:r w:rsidRPr="003452AE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3452AE">
        <w:rPr>
          <w:rFonts w:hAnsi="Times New Roman" w:ascii="Times New Roman"/>
        </w:rPr>
        <w:t>odbora vjerovnika, a ako odbor vjerovnika nije osnovan dužan je pribaviti suglasnost</w:t>
      </w:r>
      <w:r w:rsidRPr="003452AE">
        <w:rPr>
          <w:rFonts w:hAnsi="Times New Roman" w:ascii="Times New Roman"/>
        </w:rPr>
        <w:t xml:space="preserve"> stečajnoga suca.</w:t>
      </w:r>
      <w:r w:rsidR="003452AE" w:rsidRPr="003452AE">
        <w:rPr>
          <w:rFonts w:hAnsi="Times New Roman" w:ascii="Times New Roman"/>
        </w:rPr>
        <w:t xml:space="preserve"> 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                       </w:t>
      </w:r>
      <w:r w:rsidR="00681CCA" w:rsidRPr="003452AE">
        <w:rPr>
          <w:rFonts w:hAnsi="Times New Roman" w:ascii="Times New Roman"/>
        </w:rPr>
        <w:t xml:space="preserve">Odbor vjerovnika u ovome predmetu </w:t>
      </w:r>
      <w:r w:rsidR="005F1D6E">
        <w:rPr>
          <w:rFonts w:hAnsi="Times New Roman" w:ascii="Times New Roman"/>
        </w:rPr>
        <w:t>više ne postoji</w:t>
      </w:r>
      <w:r w:rsidR="00681CCA" w:rsidRPr="003452AE">
        <w:rPr>
          <w:rFonts w:hAnsi="Times New Roman" w:ascii="Times New Roman"/>
        </w:rPr>
        <w:t>, pa je na temelju</w:t>
      </w:r>
      <w:r w:rsidRPr="003452AE">
        <w:rPr>
          <w:rFonts w:hAnsi="Times New Roman" w:ascii="Times New Roman"/>
        </w:rPr>
        <w:t xml:space="preserve"> citiran</w:t>
      </w:r>
      <w:r w:rsidR="00681CCA" w:rsidRPr="003452AE">
        <w:rPr>
          <w:rFonts w:hAnsi="Times New Roman" w:ascii="Times New Roman"/>
        </w:rPr>
        <w:t>e zakonske</w:t>
      </w:r>
      <w:r w:rsidRPr="003452AE">
        <w:rPr>
          <w:rFonts w:hAnsi="Times New Roman" w:ascii="Times New Roman"/>
        </w:rPr>
        <w:t xml:space="preserve"> </w:t>
      </w:r>
      <w:r w:rsidR="00681CCA" w:rsidRPr="003452AE">
        <w:rPr>
          <w:rFonts w:hAnsi="Times New Roman" w:ascii="Times New Roman"/>
        </w:rPr>
        <w:t>odredbe i po prijedlogu stečajnog upravitelja</w:t>
      </w:r>
      <w:r w:rsidRPr="003452AE">
        <w:rPr>
          <w:rFonts w:hAnsi="Times New Roman" w:ascii="Times New Roman"/>
        </w:rPr>
        <w:t xml:space="preserve"> valjalo je riješiti kao u izreci.  </w:t>
      </w:r>
    </w:p>
    <w:p w:rsidRDefault="00F0539D" w:rsidP="00681CCA" w:rsidR="00F0539D">
      <w:pPr>
        <w:jc w:val="both"/>
        <w:rPr>
          <w:rFonts w:hAnsi="Times New Roman" w:ascii="Times New Roman"/>
        </w:rPr>
      </w:pPr>
    </w:p>
    <w:p w:rsidRDefault="0075545F" w:rsidP="00681CCA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Rijeka, dana </w:t>
      </w:r>
      <w:r w:rsidR="005F1D6E">
        <w:rPr>
          <w:rFonts w:hAnsi="Times New Roman" w:ascii="Times New Roman"/>
        </w:rPr>
        <w:t>9. lipnja 2017</w:t>
      </w:r>
      <w:r w:rsidRPr="003452AE">
        <w:rPr>
          <w:rFonts w:hAnsi="Times New Roman" w:ascii="Times New Roman"/>
        </w:rPr>
        <w:t>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B5FB0" w:rsidR="009B5FB0" w:rsidRPr="006875A2">
      <w:pPr>
        <w:jc w:val="both"/>
        <w:rPr>
          <w:rFonts w:hAnsi="Times New Roman" w:ascii="Times New Roman"/>
        </w:rPr>
      </w:pPr>
    </w:p>
    <w:p w:rsidRDefault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UPUTA O PRAVNOM LIJEKU:</w:t>
      </w:r>
    </w:p>
    <w:p w:rsidRDefault="0075545F" w:rsidP="005B0EBA" w:rsidR="005F1D6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  <w:t xml:space="preserve">Protiv  ovog  </w:t>
      </w:r>
      <w:r w:rsidR="005B0EBA">
        <w:rPr>
          <w:rFonts w:hAnsi="Times New Roman" w:ascii="Times New Roman"/>
        </w:rPr>
        <w:t>zaključka žalba nije dopuštena.</w:t>
      </w:r>
    </w:p>
    <w:p w:rsidRDefault="005B0EBA" w:rsidP="005B0EBA" w:rsidR="005B0EBA">
      <w:pPr>
        <w:jc w:val="both"/>
        <w:rPr>
          <w:rFonts w:hAnsi="Times New Roman" w:ascii="Times New Roman"/>
        </w:rPr>
      </w:pPr>
    </w:p>
    <w:p w:rsidRDefault="005B0EBA" w:rsidP="005B0EBA" w:rsidR="005B0EBA">
      <w:pPr>
        <w:jc w:val="both"/>
        <w:rPr>
          <w:rFonts w:hAnsi="Times New Roman" w:ascii="Times New Roman"/>
        </w:rPr>
      </w:pPr>
    </w:p>
    <w:p w:rsidRDefault="005B0EBA" w:rsidP="005B0EBA" w:rsidR="005B0EBA">
      <w:pPr>
        <w:jc w:val="both"/>
        <w:rPr>
          <w:rFonts w:hAnsi="Times New Roman" w:ascii="Times New Roman"/>
        </w:rPr>
      </w:pPr>
    </w:p>
    <w:p w:rsidRDefault="005B0EBA" w:rsidP="005B0EBA" w:rsidR="005B0EBA" w:rsidRPr="003452AE">
      <w:pPr>
        <w:jc w:val="both"/>
        <w:rPr>
          <w:rFonts w:hAnsi="Times New Roman" w:ascii="Times New Roman"/>
        </w:rPr>
      </w:pPr>
    </w:p>
    <w:p w:rsidRDefault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DNA</w:t>
      </w:r>
    </w:p>
    <w:p w:rsidRDefault="00456346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stečajnom upravitelju </w:t>
      </w:r>
    </w:p>
    <w:p w:rsidRDefault="009B5FB0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</w:t>
      </w:r>
      <w:r w:rsidR="00456346" w:rsidRPr="003452AE">
        <w:rPr>
          <w:rFonts w:hAnsi="Times New Roman" w:ascii="Times New Roman"/>
        </w:rPr>
        <w:t>glasna ploča</w:t>
      </w:r>
      <w:r w:rsidR="005B0EBA">
        <w:rPr>
          <w:rFonts w:hAnsi="Times New Roman" w:ascii="Times New Roman"/>
        </w:rPr>
        <w:t xml:space="preserve">, kao i prijedlog stečajnog upravitelja od 9.6.2017.g. </w:t>
      </w:r>
    </w:p>
    <w:p w:rsidRDefault="00F0539D" w:rsidP="00456346" w:rsidR="00F0539D">
      <w:pPr>
        <w:rPr>
          <w:rFonts w:hAnsi="Times New Roman" w:ascii="Times New Roman"/>
        </w:rPr>
      </w:pPr>
    </w:p>
    <w:p w:rsidRDefault="003452AE" w:rsidP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Rijeka, </w:t>
      </w:r>
      <w:r w:rsidR="005F1D6E">
        <w:rPr>
          <w:rFonts w:hAnsi="Times New Roman" w:ascii="Times New Roman"/>
        </w:rPr>
        <w:t>9. lipnja 2017</w:t>
      </w:r>
      <w:r w:rsidRPr="003452AE">
        <w:rPr>
          <w:rFonts w:hAnsi="Times New Roman" w:ascii="Times New Roman"/>
        </w:rPr>
        <w:t>. godine</w:t>
      </w:r>
    </w:p>
    <w:p w:rsidRDefault="00456346" w:rsidP="00456346" w:rsidR="00456346" w:rsidRPr="003452AE">
      <w:pPr>
        <w:rPr>
          <w:rFonts w:hAnsi="Times New Roman" w:ascii="Times New Roman"/>
        </w:rPr>
      </w:pP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B5FB0" w:rsidR="009B5FB0" w:rsidRPr="006875A2">
      <w:pPr>
        <w:jc w:val="both"/>
        <w:rPr>
          <w:rFonts w:hAnsi="Times New Roman" w:ascii="Times New Roman"/>
        </w:rPr>
      </w:pPr>
    </w:p>
    <w:p w:rsidRDefault="00456346" w:rsidR="00456346" w:rsidRPr="003452AE">
      <w:pPr>
        <w:jc w:val="both"/>
        <w:rPr>
          <w:rFonts w:hAnsi="Times New Roman" w:ascii="Times New Roman"/>
        </w:rPr>
      </w:pPr>
    </w:p>
    <w:p w:rsidRDefault="00456346" w:rsidP="00456346" w:rsidR="00456346" w:rsidRPr="003452AE">
      <w:pPr>
        <w:rPr>
          <w:rFonts w:hAnsi="Times New Roman" w:ascii="Times New Roman"/>
        </w:rPr>
      </w:pPr>
    </w:p>
    <w:sectPr w:rsidSect="00456346" w:rsidR="00456346" w:rsidRPr="003452AE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202" w:rsidR="009E5202">
      <w:r>
        <w:separator/>
      </w:r>
    </w:p>
  </w:endnote>
  <w:endnote w:id="0" w:type="continuationSeparator">
    <w:p w:rsidRDefault="009E5202" w:rsidR="009E5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D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202" w:rsidR="009E5202">
      <w:r>
        <w:separator/>
      </w:r>
    </w:p>
  </w:footnote>
  <w:footnote w:id="0" w:type="continuationSeparator">
    <w:p w:rsidRDefault="009E5202" w:rsidR="009E520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3452AE"/>
    <w:rsid w:val="00456346"/>
    <w:rsid w:val="004E09EA"/>
    <w:rsid w:val="005955D4"/>
    <w:rsid w:val="005B0EBA"/>
    <w:rsid w:val="005F1D6E"/>
    <w:rsid w:val="005F23C9"/>
    <w:rsid w:val="00681CCA"/>
    <w:rsid w:val="006D2FE2"/>
    <w:rsid w:val="0075545F"/>
    <w:rsid w:val="007A3D21"/>
    <w:rsid w:val="007A46E7"/>
    <w:rsid w:val="00937008"/>
    <w:rsid w:val="00942E57"/>
    <w:rsid w:val="009B5FB0"/>
    <w:rsid w:val="009E5202"/>
    <w:rsid w:val="00A0264B"/>
    <w:rsid w:val="00BC2880"/>
    <w:rsid w:val="00BE6EA3"/>
    <w:rsid w:val="00C36115"/>
    <w:rsid w:val="00CE3EDF"/>
    <w:rsid w:val="00DC1A05"/>
    <w:rsid w:val="00E57923"/>
    <w:rsid w:val="00E72EA3"/>
    <w:rsid w:val="00EA230B"/>
    <w:rsid w:val="00EE289A"/>
    <w:rsid w:val="00EE6174"/>
    <w:rsid w:val="00F0539D"/>
    <w:rsid w:val="00F56AA8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7A3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D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3D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3D2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7A3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D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A3D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3D2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1543</properties:Characters>
  <properties:Lines>61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2017-06-09T12:30:00Z</dcterms:created>
  <dc:creator>vjelenovic</dc:creator>
  <cp:lastModifiedBy>Danijela Fumić</cp:lastModifiedBy>
  <cp:lastPrinted>2017-06-09T12:28:00Z</cp:lastPrinted>
  <dcterms:modified xmlns:xsi="http://www.w3.org/2001/XMLSchema-instance" xsi:type="dcterms:W3CDTF">2017-06-09T12:31:00Z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