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f4ca" w14:paraId="e59f4ca" w:rsidRDefault="000D204F" w:rsidP="000D204F" w:rsidR="000D204F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204F" w:rsidP="000D204F" w:rsidR="000D204F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D204F" w:rsidP="000D204F" w:rsidR="000D204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D204F" w:rsidP="000D204F" w:rsidR="000D204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D204F" w:rsidP="000D204F" w:rsidR="000D204F"/>
    <w:p w:rsidRDefault="000D204F" w:rsidP="000D204F" w:rsidR="000D204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0D204F" w:rsidP="000D204F" w:rsidR="000D204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0D204F" w:rsidP="000D204F" w:rsidR="000D204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0D204F" w:rsidP="000D204F" w:rsidR="000D204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D204F" w:rsidP="000D204F" w:rsidR="000D204F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5480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HISTRIA KONZALTING d. o. o. Labin, Ladenci 9, OIB 33803905937, MBS 130038753, 30</w:t>
      </w:r>
      <w:r w:rsidRPr="00D05CA9">
        <w:rPr>
          <w:rFonts w:cs="Times New Roman" w:eastAsia="Times New Roman"/>
          <w:szCs w:val="24"/>
          <w:lang w:eastAsia="hr-HR"/>
        </w:rPr>
        <w:t>. studenog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0D204F" w:rsidP="000D204F" w:rsidR="000D204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D204F" w:rsidP="000D204F" w:rsidR="000D204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0D204F" w:rsidP="000D204F" w:rsidR="000D204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D204F" w:rsidP="000D204F" w:rsidR="000D204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HISTRIA KONZALTING d. o. o. Labin, Ladenci 9, OIB 33803905937, MBS 130038753.</w:t>
      </w:r>
    </w:p>
    <w:p w:rsidRDefault="000D204F" w:rsidP="000D204F" w:rsidR="000D204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D204F" w:rsidP="000D204F" w:rsidR="000D204F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0D204F" w:rsidP="000D204F" w:rsidR="000D204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D204F" w:rsidP="000D204F" w:rsidR="000D204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HISTRIA KONZALTING d. o. o. Labin.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1301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368.285,88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0D204F" w:rsidP="000D204F" w:rsidR="000D204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0D204F" w:rsidP="000D204F" w:rsidR="000D204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0D204F" w:rsidP="000D204F" w:rsidR="000D204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D204F" w:rsidP="000D204F" w:rsidR="000D204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0D204F" w:rsidP="000D204F" w:rsidR="000D204F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0D204F" w:rsidP="000D204F" w:rsidR="000D204F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0D204F" w:rsidP="000D204F" w:rsidR="000D204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0D204F" w:rsidP="000D204F" w:rsidR="000D204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0D204F" w:rsidP="000D204F" w:rsidR="000D204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0D204F" w:rsidP="000D204F" w:rsidR="000D204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0D204F" w:rsidP="000D204F" w:rsidR="000D204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0D204F" w:rsidP="000D204F" w:rsidR="000D204F" w:rsidRPr="00D05CA9">
      <w:pPr>
        <w:tabs>
          <w:tab w:pos="4116" w:val="left"/>
        </w:tabs>
      </w:pPr>
    </w:p>
    <w:p w:rsidRDefault="000D204F" w:rsidP="000D204F" w:rsidR="000D204F" w:rsidRPr="00D05CA9">
      <w:pPr>
        <w:tabs>
          <w:tab w:pos="4116" w:val="left"/>
        </w:tabs>
      </w:pPr>
    </w:p>
    <w:p w:rsidRDefault="000D204F" w:rsidP="000D204F" w:rsidR="000D204F" w:rsidRPr="00D05CA9">
      <w:pPr>
        <w:tabs>
          <w:tab w:pos="4116" w:val="left"/>
        </w:tabs>
      </w:pPr>
    </w:p>
    <w:p w:rsidRDefault="000D204F" w:rsidP="000D204F" w:rsidR="000D204F" w:rsidRPr="00D05CA9">
      <w:pPr>
        <w:tabs>
          <w:tab w:pos="4116" w:val="left"/>
        </w:tabs>
      </w:pPr>
    </w:p>
    <w:p w:rsidRDefault="000D204F" w:rsidP="000D204F" w:rsidR="000D204F" w:rsidRPr="00D05CA9">
      <w:pPr>
        <w:tabs>
          <w:tab w:pos="4116" w:val="left"/>
        </w:tabs>
      </w:pPr>
    </w:p>
    <w:p w:rsidRDefault="000D204F" w:rsidP="000D204F" w:rsidR="000D204F" w:rsidRPr="00D05CA9">
      <w:pPr>
        <w:tabs>
          <w:tab w:pos="4116" w:val="left"/>
        </w:tabs>
      </w:pPr>
    </w:p>
    <w:p w:rsidRDefault="000D204F" w:rsidP="000D204F" w:rsidR="000D204F" w:rsidRPr="00D05CA9">
      <w:pPr>
        <w:tabs>
          <w:tab w:pos="4116" w:val="left"/>
        </w:tabs>
      </w:pPr>
    </w:p>
    <w:p w:rsidRDefault="000D204F" w:rsidP="000D204F" w:rsidR="000D204F" w:rsidRPr="00D05CA9">
      <w:pPr>
        <w:tabs>
          <w:tab w:pos="4116" w:val="left"/>
        </w:tabs>
      </w:pPr>
    </w:p>
    <w:p w:rsidRDefault="000D204F" w:rsidP="000D204F" w:rsidR="000D204F" w:rsidRPr="00D05CA9">
      <w:pPr>
        <w:tabs>
          <w:tab w:pos="4116" w:val="left"/>
        </w:tabs>
      </w:pPr>
    </w:p>
    <w:p w:rsidRDefault="000D204F" w:rsidP="000D204F" w:rsidR="000D204F" w:rsidRPr="00D05CA9"/>
    <w:p w:rsidRDefault="000D204F" w:rsidP="000D204F" w:rsidR="000D204F" w:rsidRPr="00D05CA9"/>
    <w:p w:rsidRDefault="000D204F" w:rsidP="000D204F" w:rsidR="000D204F" w:rsidRPr="00D05CA9"/>
    <w:p w:rsidRDefault="000D204F" w:rsidP="000D204F" w:rsidR="000D204F" w:rsidRPr="00D05CA9"/>
    <w:p w:rsidRDefault="000D204F" w:rsidP="000D204F" w:rsidR="000D204F" w:rsidRPr="00D05CA9"/>
    <w:p w:rsidRDefault="000D204F" w:rsidP="000D204F" w:rsidR="000D204F" w:rsidRPr="00D05CA9"/>
    <w:p w:rsidRDefault="000D204F" w:rsidP="000D204F" w:rsidR="000D204F" w:rsidRPr="00D05CA9"/>
    <w:p w:rsidRDefault="000D204F" w:rsidP="000D204F" w:rsidR="000D204F" w:rsidRPr="00D05CA9"/>
    <w:p w:rsidRDefault="000D204F" w:rsidP="000D204F" w:rsidR="000D204F" w:rsidRPr="00D05CA9"/>
    <w:p w:rsidRDefault="000D204F" w:rsidP="000D204F" w:rsidR="000D204F" w:rsidRPr="00D05CA9"/>
    <w:p w:rsidRDefault="000D204F" w:rsidP="000D204F" w:rsidR="000D204F" w:rsidRPr="00D05CA9"/>
    <w:p w:rsidRDefault="000D204F" w:rsidP="000D204F" w:rsidR="000D204F" w:rsidRPr="00D05CA9"/>
    <w:p w:rsidRDefault="000D204F" w:rsidP="000D204F" w:rsidR="000D204F" w:rsidRPr="00D05CA9"/>
    <w:p w:rsidRDefault="000D204F" w:rsidP="000D204F" w:rsidR="000D204F" w:rsidRPr="00D05CA9"/>
    <w:p w:rsidRDefault="000D204F" w:rsidP="000D204F" w:rsidR="000D204F" w:rsidRPr="00D05CA9"/>
    <w:p w:rsidRDefault="000D204F" w:rsidP="000D204F" w:rsidR="000D204F"/>
    <w:p w:rsidRDefault="000D204F" w:rsidP="000D204F" w:rsidR="000D204F"/>
    <w:p w:rsidRDefault="000D204F" w:rsidP="000D204F" w:rsidR="000D204F"/>
    <w:p w:rsidRDefault="000D204F" w:rsidP="000D204F" w:rsidR="000D204F"/>
    <w:p w:rsidRDefault="000D204F" w:rsidP="000D204F" w:rsidR="000D204F"/>
    <w:p w:rsidRDefault="000D204F" w:rsidP="000D204F" w:rsidR="000D204F"/>
    <w:p w:rsidRDefault="000D204F" w:rsidP="000D204F" w:rsidR="000D204F"/>
    <w:p w:rsidRDefault="000D204F" w:rsidP="000D204F" w:rsidR="000D204F"/>
    <w:p w:rsidRDefault="000D204F" w:rsidP="000D204F" w:rsidR="000D204F"/>
    <w:p w:rsidRDefault="000D204F" w:rsidP="000D204F" w:rsidR="000D204F"/>
    <w:p w:rsidRDefault="000D204F" w:rsidP="000D204F" w:rsidR="000D204F"/>
    <w:p w:rsidRDefault="000D204F" w:rsidP="000D204F" w:rsidR="000D204F"/>
    <w:p w:rsidRDefault="000D204F" w:rsidP="000D204F" w:rsidR="000D204F"/>
    <w:p w:rsidRDefault="000D204F" w:rsidP="000D204F" w:rsidR="000D204F"/>
    <w:p w:rsidRDefault="000D204F" w:rsidP="000D204F" w:rsidR="000D204F"/>
    <w:p w:rsidRDefault="000D204F" w:rsidP="000D204F" w:rsidR="000D204F"/>
    <w:p w:rsidRDefault="000D204F" w:rsidP="000D204F" w:rsidR="000D204F"/>
    <w:p w:rsidRDefault="000D204F" w:rsidP="000D204F" w:rsidR="000D204F"/>
    <w:p w:rsidRDefault="000D204F" w:rsidP="000D204F" w:rsidR="000D204F"/>
    <w:p w:rsidRDefault="00C1565D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B56" w:rsidP="000D204F" w:rsidR="008C5B56">
      <w:r>
        <w:separator/>
      </w:r>
    </w:p>
  </w:endnote>
  <w:endnote w:id="0" w:type="continuationSeparator">
    <w:p w:rsidRDefault="008C5B56" w:rsidP="000D204F" w:rsidR="008C5B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B56" w:rsidP="000D204F" w:rsidR="008C5B56">
      <w:r>
        <w:separator/>
      </w:r>
    </w:p>
  </w:footnote>
  <w:footnote w:id="0" w:type="continuationSeparator">
    <w:p w:rsidRDefault="008C5B56" w:rsidP="000D204F" w:rsidR="008C5B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B56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C1565D">
      <w:rPr>
        <w:noProof/>
      </w:rPr>
      <w:t>2</w:t>
    </w:r>
    <w:r>
      <w:fldChar w:fldCharType="end"/>
    </w:r>
    <w:r>
      <w:tab/>
    </w:r>
    <w:r w:rsidRPr="00F65D9B">
      <w:t>11 St-</w:t>
    </w:r>
    <w:r>
      <w:t>43</w:t>
    </w:r>
    <w:r w:rsidR="000D204F">
      <w:t>7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B56" w:rsidP="0021081C" w:rsidR="00A81E97">
    <w:pPr>
      <w:pStyle w:val="Zaglavlje"/>
      <w:jc w:val="right"/>
    </w:pPr>
    <w:r>
      <w:t>11 St-43</w:t>
    </w:r>
    <w:r w:rsidR="000D204F">
      <w:t>7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6C3B"/>
    <w:rsid w:val="00036C3B"/>
    <w:rsid w:val="000D204F"/>
    <w:rsid w:val="008C5B56"/>
    <w:rsid w:val="009A6044"/>
    <w:rsid w:val="00BF033F"/>
    <w:rsid w:val="00C1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04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20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204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20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204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D20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204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156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65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65D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65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65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04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20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204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20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204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D20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204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156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65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65D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65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65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St-437/2015</izvorni_sadrzaj>
    <derivirana_varijabla naziv="DomainObject.Predmet.OznakaBroj_1">St-437/2015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HISTRIA KONZALTING d.o.o. LABIN</izvorni_sadrzaj>
    <derivirana_varijabla naziv="DomainObject.Predmet.ProtustrankaFormated_1">  HISTRIA KONZALTING d.o.o. LABIN</derivirana_varijabla>
  </DomainObject.Predmet.ProtustrankaFormated>
  <DomainObject.Predmet.ProtustrankaFormatedOIB>
    <izvorni_sadrzaj>  HISTRIA KONZALTING d.o.o. LABIN, OIB 33803905937</izvorni_sadrzaj>
    <derivirana_varijabla naziv="DomainObject.Predmet.ProtustrankaFormatedOIB_1">  HISTRIA KONZALTING d.o.o. LABIN, OIB 33803905937</derivirana_varijabla>
  </DomainObject.Predmet.ProtustrankaFormatedOIB>
  <DomainObject.Predmet.ProtustrankaFormatedWithAdress>
    <izvorni_sadrzaj> HISTRIA KONZALTING d.o.o. LABIN, Ladenci 9, 52220 Labin</izvorni_sadrzaj>
    <derivirana_varijabla naziv="DomainObject.Predmet.ProtustrankaFormatedWithAdress_1"> HISTRIA KONZALTING d.o.o. LABIN, Ladenci 9, 52220 Labin</derivirana_varijabla>
  </DomainObject.Predmet.ProtustrankaFormatedWithAdress>
  <DomainObject.Predmet.ProtustrankaFormatedWithAdressOIB>
    <izvorni_sadrzaj> HISTRIA KONZALTING d.o.o. LABIN, OIB 33803905937, Ladenci 9, 52220 Labin</izvorni_sadrzaj>
    <derivirana_varijabla naziv="DomainObject.Predmet.ProtustrankaFormatedWithAdressOIB_1"> HISTRIA KONZALTING d.o.o. LABIN, OIB 33803905937, Ladenci 9, 52220 Labin</derivirana_varijabla>
  </DomainObject.Predmet.ProtustrankaFormatedWithAdressOIB>
  <DomainObject.Predmet.ProtustrankaWithAdress>
    <izvorni_sadrzaj>HISTRIA KONZALTING d.o.o. LABIN Ladenci 9, 52220 Labin</izvorni_sadrzaj>
    <derivirana_varijabla naziv="DomainObject.Predmet.ProtustrankaWithAdress_1">HISTRIA KONZALTING d.o.o. LABIN Ladenci 9, 52220 Labin</derivirana_varijabla>
  </DomainObject.Predmet.ProtustrankaWithAdress>
  <DomainObject.Predmet.ProtustrankaWithAdressOIB>
    <izvorni_sadrzaj>HISTRIA KONZALTING d.o.o. LABIN, OIB 33803905937, Ladenci 9, 52220 Labin</izvorni_sadrzaj>
    <derivirana_varijabla naziv="DomainObject.Predmet.ProtustrankaWithAdressOIB_1">HISTRIA KONZALTING d.o.o. LABIN, OIB 33803905937, Ladenci 9, 52220 Labin</derivirana_varijabla>
  </DomainObject.Predmet.ProtustrankaWithAdressOIB>
  <DomainObject.Predmet.ProtustrankaNazivFormated>
    <izvorni_sadrzaj>HISTRIA KONZALTING d.o.o. LABIN</izvorni_sadrzaj>
    <derivirana_varijabla naziv="DomainObject.Predmet.ProtustrankaNazivFormated_1">HISTRIA KONZALTING d.o.o. LABIN</derivirana_varijabla>
  </DomainObject.Predmet.ProtustrankaNazivFormated>
  <DomainObject.Predmet.ProtustrankaNazivFormatedOIB>
    <izvorni_sadrzaj>HISTRIA KONZALTING d.o.o. LABIN, OIB 33803905937</izvorni_sadrzaj>
    <derivirana_varijabla naziv="DomainObject.Predmet.ProtustrankaNazivFormatedOIB_1">HISTRIA KONZALTING d.o.o. LABIN, OIB 33803905937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368285.88</izvorni_sadrzaj>
    <derivirana_varijabla naziv="DomainObject.Predmet.TrenutnaVrijednost_1">368285.88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HISTRIA KONZALTING d.o.o. LABIN</item>
    </izvorni_sadrzaj>
    <derivirana_varijabla naziv="DomainObject.Predmet.ProtuStrankaListFormated_1">
      <item>HISTRIA KONZALTING d.o.o. LABIN</item>
    </derivirana_varijabla>
  </DomainObject.Predmet.ProtuStrankaListFormated>
  <DomainObject.Predmet.ProtuStrankaListFormatedOIB>
    <izvorni_sadrzaj>
      <item>HISTRIA KONZALTING d.o.o. LABIN, OIB 33803905937</item>
    </izvorni_sadrzaj>
    <derivirana_varijabla naziv="DomainObject.Predmet.ProtuStrankaListFormatedOIB_1">
      <item>HISTRIA KONZALTING d.o.o. LABIN, OIB 33803905937</item>
    </derivirana_varijabla>
  </DomainObject.Predmet.ProtuStrankaListFormatedOIB>
  <DomainObject.Predmet.ProtuStrankaListFormatedWithAdress>
    <izvorni_sadrzaj>
      <item>HISTRIA KONZALTING d.o.o. LABIN, Ladenci 9, 52220 Labin</item>
    </izvorni_sadrzaj>
    <derivirana_varijabla naziv="DomainObject.Predmet.ProtuStrankaListFormatedWithAdress_1">
      <item>HISTRIA KONZALTING d.o.o. LABIN, Ladenci 9, 52220 Labin</item>
    </derivirana_varijabla>
  </DomainObject.Predmet.ProtuStrankaListFormatedWithAdress>
  <DomainObject.Predmet.ProtuStrankaListFormatedWithAdressOIB>
    <izvorni_sadrzaj>
      <item>HISTRIA KONZALTING d.o.o. LABIN, OIB 33803905937, Ladenci 9, 52220 Labin</item>
    </izvorni_sadrzaj>
    <derivirana_varijabla naziv="DomainObject.Predmet.ProtuStrankaListFormatedWithAdressOIB_1">
      <item>HISTRIA KONZALTING d.o.o. LABIN, OIB 33803905937, Ladenci 9, 52220 Labin</item>
    </derivirana_varijabla>
  </DomainObject.Predmet.ProtuStrankaListFormatedWithAdressOIB>
  <DomainObject.Predmet.ProtuStrankaListNazivFormated>
    <izvorni_sadrzaj>
      <item>HISTRIA KONZALTING d.o.o. LABIN</item>
    </izvorni_sadrzaj>
    <derivirana_varijabla naziv="DomainObject.Predmet.ProtuStrankaListNazivFormated_1">
      <item>HISTRIA KONZALTING d.o.o. LABIN</item>
    </derivirana_varijabla>
  </DomainObject.Predmet.ProtuStrankaListNazivFormated>
  <DomainObject.Predmet.ProtuStrankaListNazivFormatedOIB>
    <izvorni_sadrzaj>
      <item>HISTRIA KONZALTING d.o.o. LABIN, OIB 33803905937</item>
    </izvorni_sadrzaj>
    <derivirana_varijabla naziv="DomainObject.Predmet.ProtuStrankaListNazivFormatedOIB_1">
      <item>HISTRIA KONZALTING d.o.o. LABIN, OIB 33803905937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HISTRIA KONZALTING d.o.o. LABIN</izvorni_sadrzaj>
    <derivirana_varijabla naziv="DomainObject.Predmet.ProtustrankaIDrugi_1">HISTRIA KONZALTING d.o.o. LABIN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HISTRIA KONZALTING d.o.o. LABIN, OIB 33803905937, Ladenci 9, 52220 Labin</izvorni_sadrzaj>
    <derivirana_varijabla naziv="DomainObject.Predmet.ProtustrankaIDrugiAdressOIB_1">HISTRIA KONZALTING d.o.o. LABIN, OIB 33803905937, Ladenci 9,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HISTRIA KONZALTING d.o.o. LABIN</item>
    </izvorni_sadrzaj>
    <derivirana_varijabla naziv="DomainObject.Predmet.SudioniciListNaziv_1">
      <item>FINANCIJSKA AGENCIJA, RC RIJEKA, PODRUŽNICA PULA, PULA</item>
      <item>HISTRIA KONZALTING d.o.o. LABIN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HISTRIA KONZALTING d.o.o. LABIN, OIB 33803905937, Ladenci 9,52220 Labin</item>
    </izvorni_sadrzaj>
    <derivirana_varijabla naziv="DomainObject.Predmet.SudioniciListAdressOIB_1">
      <item>FINANCIJSKA AGENCIJA, RC RIJEKA, PODRUŽNICA PULA, PULA, OIB 85821130368, Ulica grada Vukovara 70,Zagreb</item>
      <item>HISTRIA KONZALTING d.o.o. LABIN, OIB 33803905937, Ladenci 9,52220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33803905937</item>
    </izvorni_sadrzaj>
    <derivirana_varijabla naziv="DomainObject.Predmet.SudioniciListNazivOIB_1">
      <item>, OIB 85821130368</item>
      <item>, OIB 33803905937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372</properties:Words>
  <properties:Characters>2021</properties:Characters>
  <properties:Lines>93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2015-12-01T08:07:00Z</dcterms:created>
  <dc:creator>Mihaela Kaligari</dc:creator>
  <dc:description/>
  <cp:keywords/>
  <cp:lastModifiedBy>Lorena Paris Aničić</cp:lastModifiedBy>
  <cp:lastPrinted>2015-12-01T08:09:00Z</cp:lastPrinted>
  <dcterms:modified xmlns:xsi="http://www.w3.org/2001/XMLSchema-instance" xsi:type="dcterms:W3CDTF">2015-12-16T13:32:00Z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