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4a8e" w14:paraId="1e84a8e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>, Brsečinska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4B3225">
        <w:t>oznake 1/100 dijelova kat.čest. 1044/17 upisano kod Općinskog suda u Dubrovniku u z.ul.. 3405, poduložak 4, k.o. Gruž,</w:t>
      </w:r>
      <w:r w:rsidR="00866A3C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866A3C">
        <w:t>16. siječnja 2019 g. u 09</w:t>
      </w:r>
      <w:r w:rsidR="001F2926">
        <w:t>,30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0941CA">
        <w:rPr>
          <w:b/>
        </w:rPr>
        <w:t>17</w:t>
      </w:r>
      <w:r w:rsidR="00866A3C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1F2926" w:rsidP="001F2926" w:rsidR="00421BA8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Raiffeisenbank- e oglasna ploča</w:t>
      </w: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4B3225"/>
    <w:rsid w:val="005072A0"/>
    <w:rsid w:val="0053171F"/>
    <w:rsid w:val="0055583A"/>
    <w:rsid w:val="00563081"/>
    <w:rsid w:val="005835D6"/>
    <w:rsid w:val="005B5997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66A3C"/>
    <w:rsid w:val="008A12CD"/>
    <w:rsid w:val="008E263B"/>
    <w:rsid w:val="008E4C30"/>
    <w:rsid w:val="009367A0"/>
    <w:rsid w:val="00990D2B"/>
    <w:rsid w:val="009A1F5F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D2BAF"/>
    <w:rsid w:val="00BD70AF"/>
    <w:rsid w:val="00C120FF"/>
    <w:rsid w:val="00C135D4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St-443/2013-481</izvorni_sadrzaj>
    <derivirana_varijabla naziv="DomainObject.PredzadnjaOdlukaIzPredmeta.Oznaka_1">St-443/2013-481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250</properties:Words>
  <properties:Characters>1321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2015-10-02T12:08:00Z</cp:lastPrinted>
  <dcterms:modified xmlns:xsi="http://www.w3.org/2001/XMLSchema-instance" xsi:type="dcterms:W3CDTF">2018-12-17T09:45:00Z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