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1f7a3" w14:paraId="511f7a3" w:rsidRDefault="009A07B4" w:rsidP="001940FB" w:rsidR="009A07B4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565EB9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9A07B4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9A07B4" w:rsidP="00AA6BCF" w:rsidR="009A07B4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A07B4" w:rsidP="009A07B4" w:rsidR="009A07B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9A07B4" w:rsidP="009A07B4" w:rsidR="009A07B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9A07B4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9A07B4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097A0F">
        <w:rPr>
          <w:rFonts w:cs="Calibri" w:eastAsia="Arial Unicode MS" w:hAnsi="Calibri" w:ascii="Calibri"/>
          <w:kern w:val="1"/>
          <w:lang w:eastAsia="ar-SA" w:val="hr-HR"/>
        </w:rPr>
        <w:t>MARA BORIĆ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tražbinu u iznosu od </w:t>
      </w:r>
      <w:r w:rsidR="00097A0F" w:rsidRPr="00097A0F">
        <w:rPr>
          <w:rFonts w:cs="Calibri" w:hAnsi="Calibri" w:ascii="Calibri"/>
        </w:rPr>
        <w:t>118.618,19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097A0F" w:rsidRPr="00097A0F">
        <w:rPr>
          <w:rFonts w:cs="Calibri" w:hAnsi="Calibri" w:ascii="Calibri"/>
        </w:rPr>
        <w:t>105.018,19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097A0F" w:rsidRPr="00097A0F">
        <w:rPr>
          <w:rFonts w:cs="Calibri" w:hAnsi="Calibri" w:ascii="Calibri"/>
        </w:rPr>
        <w:t>13.600,00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9A07B4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9A07B4">
      <w:pPr>
        <w:suppressAutoHyphens/>
        <w:spacing w:after="0"/>
        <w:jc w:val="both"/>
        <w:rPr>
          <w:rFonts w:cs="Calibri" w:eastAsia="Arial Unicode MS" w:hAnsi="Calibri" w:ascii="Calibri"/>
          <w:b/>
          <w:kern w:val="1"/>
          <w:lang w:eastAsia="ar-SA" w:val="hr-HR"/>
        </w:rPr>
      </w:pPr>
    </w:p>
    <w:p w:rsidRDefault="00AA6BCF" w:rsidP="000A4152" w:rsidR="00AA6BC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9A07B4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9A07B4" w:rsidRPr="009A07B4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9A07B4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097A0F" w:rsidP="000A4152" w:rsidR="00097A0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0A4152" w:rsidP="00AA6BCF" w:rsidR="000A4152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9A07B4" w:rsidP="00AA6BCF" w:rsidR="009A07B4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7A0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MARA BORIĆ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097A0F">
              <w:rPr>
                <w:rFonts w:cs="Calibri" w:hAnsi="Calibri" w:ascii="Calibri"/>
              </w:rPr>
              <w:t>Dubrovačka 12, Split</w:t>
            </w:r>
            <w:r w:rsidR="000A4152" w:rsidRPr="00372EC9">
              <w:rPr>
                <w:rFonts w:cs="Calibri" w:hAnsi="Calibri" w:ascii="Calibri"/>
              </w:rPr>
              <w:t xml:space="preserve"> 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097A0F">
              <w:rPr>
                <w:rFonts w:cs="Calibri" w:hAnsi="Calibri" w:ascii="Calibri"/>
              </w:rPr>
              <w:t>68678485819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7A0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97A0F">
              <w:rPr>
                <w:rFonts w:cs="Calibri" w:hAnsi="Calibri" w:ascii="Calibri"/>
              </w:rPr>
              <w:t>Kartica štednje broj 94-70-00339-9 i 81-70-40051-9, 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97A0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97A0F">
              <w:rPr>
                <w:rFonts w:cs="Calibri" w:hAnsi="Calibri" w:ascii="Calibri"/>
              </w:rPr>
              <w:t>118.618,19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7A0F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97A0F">
              <w:rPr>
                <w:rFonts w:cs="Calibri" w:hAnsi="Calibri" w:ascii="Calibri"/>
              </w:rPr>
              <w:t>105.018,19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7A0F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405365" w:id="1"/>
            <w:r w:rsidRPr="00097A0F">
              <w:rPr>
                <w:rFonts w:cs="Calibri" w:hAnsi="Calibri" w:ascii="Calibri"/>
              </w:rPr>
              <w:t>13.600,00 kn</w:t>
            </w:r>
            <w:bookmarkEnd w:id="1"/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A07B4" w:rsidP="009A07B4" w:rsidR="009A07B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F50B0" w:rsidP="00567684" w:rsidR="00567684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684" w:rsidP="00567684" w:rsidR="00567684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567684" w:rsidP="00567684" w:rsidR="0056768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567684" w:rsidP="00567684" w:rsidR="00567684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09BC" w:rsidR="007E09BC">
      <w:pPr>
        <w:spacing w:after="0"/>
      </w:pPr>
      <w:r>
        <w:separator/>
      </w:r>
    </w:p>
  </w:endnote>
  <w:endnote w:id="0" w:type="continuationSeparator">
    <w:p w:rsidRDefault="007E09BC" w:rsidR="007E09B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05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09BC" w:rsidR="007E09BC">
      <w:pPr>
        <w:spacing w:after="0"/>
      </w:pPr>
      <w:r>
        <w:separator/>
      </w:r>
    </w:p>
  </w:footnote>
  <w:footnote w:id="0" w:type="continuationSeparator">
    <w:p w:rsidRDefault="007E09BC" w:rsidR="007E09B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540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CE4A6EC2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303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97A0F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4AFE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B6050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1F37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15DA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5EB9"/>
    <w:rsid w:val="005666D8"/>
    <w:rsid w:val="00567684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6F50B0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9BC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0540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07B4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76814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80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540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540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540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540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80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540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540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540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540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1DEDF1-BBAC-41F9-90E1-97C1CEAF31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1435</properties:Characters>
  <properties:Lines>71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2018-08-23T10:42:00Z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St-651/2017-216 / Podnesak - Podnesak (-216.docx)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