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104f" w14:paraId="987104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131F7">
        <w:rPr>
          <w:b/>
          <w:lang w:val="hr-HR"/>
        </w:rPr>
        <w:t>1774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D131F7">
        <w:rPr>
          <w:lang w:val="hr-HR"/>
        </w:rPr>
        <w:t>NAONIS d.o.o. Solin, Don Lovre Katića 76, OIB: 20752735238, MBS: 060198189</w:t>
      </w:r>
      <w:r w:rsidR="00634348">
        <w:rPr>
          <w:lang w:val="hr-HR"/>
        </w:rPr>
        <w:t xml:space="preserve">, dana </w:t>
      </w:r>
      <w:r w:rsidR="00567CF8">
        <w:rPr>
          <w:lang w:val="hr-HR"/>
        </w:rPr>
        <w:t>4. srpnja</w:t>
      </w:r>
      <w:r w:rsidR="008967A5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7E599F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131F7">
        <w:rPr>
          <w:lang w:val="hr-HR"/>
        </w:rPr>
        <w:t>NAONIS d.o.o. Solin, Don Lovre Katića 76, OIB: 20752735238, MBS: 060198189</w:t>
      </w:r>
      <w:r>
        <w:rPr>
          <w:lang w:val="hr-HR"/>
        </w:rPr>
        <w:t xml:space="preserve">. Skraćeni stečajni postupak je otvoren dana </w:t>
      </w:r>
      <w:r w:rsidR="00567CF8">
        <w:rPr>
          <w:lang w:val="hr-HR"/>
        </w:rPr>
        <w:t>4. srpnja</w:t>
      </w:r>
      <w:r w:rsidR="008967A5">
        <w:rPr>
          <w:lang w:val="hr-HR"/>
        </w:rPr>
        <w:t xml:space="preserve"> 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8411AC">
        <w:t xml:space="preserve">Ada </w:t>
      </w:r>
      <w:r w:rsidR="008411AC" w:rsidRPr="006F6592">
        <w:t>Rajković</w:t>
      </w:r>
      <w:r w:rsidR="008411AC">
        <w:t>, magistra ekonomije, Split, Matice Hrvatske 10, OIB:</w:t>
      </w:r>
      <w:r w:rsidR="008411AC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131F7">
        <w:rPr>
          <w:lang w:val="hr-HR"/>
        </w:rPr>
        <w:t>NAONIS d.o.o. Solin, Don Lovre Katića 76, OIB: 20752735238, MBS: 060198189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7E599F">
        <w:rPr>
          <w:lang w:val="hr-HR"/>
        </w:rPr>
        <w:t xml:space="preserve"> 03.11.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D131F7">
        <w:rPr>
          <w:lang w:val="hr-HR"/>
        </w:rPr>
        <w:t>NAONIS d.o.o. Solin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E599F">
        <w:rPr>
          <w:lang w:val="hr-HR"/>
        </w:rPr>
        <w:t>2484</w:t>
      </w:r>
      <w:r>
        <w:rPr>
          <w:lang w:val="hr-HR"/>
        </w:rPr>
        <w:t xml:space="preserve"> dan</w:t>
      </w:r>
      <w:r w:rsidR="007E599F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D131F7">
        <w:rPr>
          <w:lang w:val="hr-HR"/>
        </w:rPr>
        <w:t>2.962.360,31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2C4297">
        <w:rPr>
          <w:lang w:val="hr-HR"/>
        </w:rPr>
        <w:t>3. svibnja</w:t>
      </w:r>
      <w:r w:rsidR="007E599F" w:rsidRPr="002C4297">
        <w:rPr>
          <w:lang w:val="hr-HR"/>
        </w:rPr>
        <w:t xml:space="preserve"> 2016</w:t>
      </w:r>
      <w:r w:rsidRPr="002C4297">
        <w:rPr>
          <w:lang w:val="hr-HR"/>
        </w:rPr>
        <w:t>.</w:t>
      </w:r>
      <w:r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E599F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67CF8">
        <w:rPr>
          <w:lang w:val="hr-HR"/>
        </w:rPr>
        <w:t>4. srpnja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7E599F" w:rsidP="00641FD6" w:rsidR="007E599F" w:rsidRPr="007E599F"/>
    <w:p w:rsidRDefault="007E599F" w:rsidP="007E599F" w:rsidR="007E599F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E599F" w:rsidP="007E599F" w:rsidR="007E599F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>pismeno u tri primjerka, a o istoj odlučuje Visoki trgovački sud Republike Hrvatske u Zagrebu.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8B1413" w:rsidP="00D4027A" w:rsidR="008B1413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7E599F">
        <w:rPr>
          <w:lang w:val="hr-HR"/>
        </w:rPr>
        <w:t>, Ispostava Solin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011885">
      <w:pPr>
        <w:jc w:val="both"/>
        <w:rPr>
          <w:lang w:val="hr-HR"/>
        </w:rPr>
      </w:pPr>
      <w:r w:rsidRPr="00011885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E599F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52B2B" w:rsidRPr="00C52B2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D131F7">
      <w:t>1774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1885"/>
    <w:rsid w:val="0002675F"/>
    <w:rsid w:val="0006247C"/>
    <w:rsid w:val="00062AEB"/>
    <w:rsid w:val="00063C3A"/>
    <w:rsid w:val="000641D0"/>
    <w:rsid w:val="000666DB"/>
    <w:rsid w:val="000753A7"/>
    <w:rsid w:val="00094B4F"/>
    <w:rsid w:val="0009759A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DA6"/>
    <w:rsid w:val="001E4E14"/>
    <w:rsid w:val="001F5654"/>
    <w:rsid w:val="00200E29"/>
    <w:rsid w:val="002132E6"/>
    <w:rsid w:val="00217DD3"/>
    <w:rsid w:val="00243C58"/>
    <w:rsid w:val="002702A4"/>
    <w:rsid w:val="00293337"/>
    <w:rsid w:val="002C4297"/>
    <w:rsid w:val="002D048F"/>
    <w:rsid w:val="002F20D3"/>
    <w:rsid w:val="003148C7"/>
    <w:rsid w:val="00325BAA"/>
    <w:rsid w:val="0035082B"/>
    <w:rsid w:val="003734BE"/>
    <w:rsid w:val="00375762"/>
    <w:rsid w:val="00382327"/>
    <w:rsid w:val="003855E7"/>
    <w:rsid w:val="003929B4"/>
    <w:rsid w:val="003B2826"/>
    <w:rsid w:val="003B562C"/>
    <w:rsid w:val="003D1ECF"/>
    <w:rsid w:val="00400AB0"/>
    <w:rsid w:val="00403D26"/>
    <w:rsid w:val="00403F01"/>
    <w:rsid w:val="004119FF"/>
    <w:rsid w:val="004171BE"/>
    <w:rsid w:val="004561FD"/>
    <w:rsid w:val="00473132"/>
    <w:rsid w:val="00475716"/>
    <w:rsid w:val="004777B1"/>
    <w:rsid w:val="0049066C"/>
    <w:rsid w:val="004A6CA0"/>
    <w:rsid w:val="004D23AF"/>
    <w:rsid w:val="004E1F4C"/>
    <w:rsid w:val="004F0253"/>
    <w:rsid w:val="00520266"/>
    <w:rsid w:val="00520582"/>
    <w:rsid w:val="00567CF8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A51CD"/>
    <w:rsid w:val="007A74B6"/>
    <w:rsid w:val="007B5450"/>
    <w:rsid w:val="007D1A8A"/>
    <w:rsid w:val="007E599F"/>
    <w:rsid w:val="008211CD"/>
    <w:rsid w:val="00832F97"/>
    <w:rsid w:val="008411AC"/>
    <w:rsid w:val="00870E42"/>
    <w:rsid w:val="00876209"/>
    <w:rsid w:val="00884641"/>
    <w:rsid w:val="008967A5"/>
    <w:rsid w:val="008A51EE"/>
    <w:rsid w:val="008B1413"/>
    <w:rsid w:val="008B6D44"/>
    <w:rsid w:val="008D3A45"/>
    <w:rsid w:val="008F708F"/>
    <w:rsid w:val="009374AD"/>
    <w:rsid w:val="00967195"/>
    <w:rsid w:val="00984E8A"/>
    <w:rsid w:val="009966BF"/>
    <w:rsid w:val="009A1D8E"/>
    <w:rsid w:val="009D46D2"/>
    <w:rsid w:val="009D6605"/>
    <w:rsid w:val="009D7CAA"/>
    <w:rsid w:val="00A31ADC"/>
    <w:rsid w:val="00A83CF1"/>
    <w:rsid w:val="00A97762"/>
    <w:rsid w:val="00AA1815"/>
    <w:rsid w:val="00AB2F4E"/>
    <w:rsid w:val="00AC4892"/>
    <w:rsid w:val="00B347F0"/>
    <w:rsid w:val="00B6615F"/>
    <w:rsid w:val="00B87C06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52B2B"/>
    <w:rsid w:val="00C91421"/>
    <w:rsid w:val="00CC1B3F"/>
    <w:rsid w:val="00CE1BBC"/>
    <w:rsid w:val="00CE5AB6"/>
    <w:rsid w:val="00D131F7"/>
    <w:rsid w:val="00D20B7D"/>
    <w:rsid w:val="00D230DD"/>
    <w:rsid w:val="00D4027A"/>
    <w:rsid w:val="00D4418F"/>
    <w:rsid w:val="00D47B51"/>
    <w:rsid w:val="00D6076B"/>
    <w:rsid w:val="00D74C99"/>
    <w:rsid w:val="00DB1C91"/>
    <w:rsid w:val="00DC1C24"/>
    <w:rsid w:val="00DD7151"/>
    <w:rsid w:val="00E12497"/>
    <w:rsid w:val="00E14AE2"/>
    <w:rsid w:val="00E27E2F"/>
    <w:rsid w:val="00E33059"/>
    <w:rsid w:val="00E6013F"/>
    <w:rsid w:val="00E72E6F"/>
    <w:rsid w:val="00E834F3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B2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2B2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2B2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2B2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2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B2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2B2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2B2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2B2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1774</izvorni_sadrzaj>
    <derivirana_varijabla naziv="DomainObject.Predmet.Broj_1">1774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St-1774/2015</izvorni_sadrzaj>
    <derivirana_varijabla naziv="DomainObject.Predmet.OznakaBroj_1">St-1774/2015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NAONIS - putnička agencija, turizam, ugostiteljstvo, trgovina, graditeljstvo i usluge d.o.o.</izvorni_sadrzaj>
    <derivirana_varijabla naziv="DomainObject.Predmet.ProtustrankaFormated_1">  NAONIS - putnička agencija, turizam, ugostiteljstvo, trgovina, graditeljstvo i usluge d.o.o.</derivirana_varijabla>
  </DomainObject.Predmet.ProtustrankaFormated>
  <DomainObject.Predmet.ProtustrankaFormatedOIB>
    <izvorni_sadrzaj>  NAONIS - putnička agencija, turizam, ugostiteljstvo, trgovina, graditeljstvo i usluge d.o.o., OIB 20752735238</izvorni_sadrzaj>
    <derivirana_varijabla naziv="DomainObject.Predmet.ProtustrankaFormatedOIB_1">  NAONIS - putnička agencija, turizam, ugostiteljstvo, trgovina, graditeljstvo i usluge d.o.o., OIB 20752735238</derivirana_varijabla>
  </DomainObject.Predmet.ProtustrankaFormatedOIB>
  <DomainObject.Predmet.ProtustrankaFormatedWithAdress>
    <izvorni_sadrzaj> NAONIS - putnička agencija, turizam, ugostiteljstvo, trgovina, graditeljstvo i usluge d.o.o., Don Lovre Katića 76, 21210 Solin</izvorni_sadrzaj>
    <derivirana_varijabla naziv="DomainObject.Predmet.ProtustrankaFormatedWithAdress_1"> NAONIS - putnička agencija, turizam, ugostiteljstvo, trgovina, graditeljstvo i usluge d.o.o., Don Lovre Katića 76, 21210 Solin</derivirana_varijabla>
  </DomainObject.Predmet.ProtustrankaFormatedWithAdress>
  <DomainObject.Predmet.ProtustrankaFormatedWithAdressOIB>
    <izvorni_sadrzaj> NAONIS - putnička agencija, turizam, ugostiteljstvo, trgovina, graditeljstvo i usluge d.o.o., OIB 20752735238, Don Lovre Katića 76, 21210 Solin</izvorni_sadrzaj>
    <derivirana_varijabla naziv="DomainObject.Predmet.ProtustrankaFormatedWithAdressOIB_1"> NAONIS - putnička agencija, turizam, ugostiteljstvo, trgovina, graditeljstvo i usluge d.o.o., OIB 20752735238, Don Lovre Katića 76, 21210 Solin</derivirana_varijabla>
  </DomainObject.Predmet.ProtustrankaFormatedWithAdressOIB>
  <DomainObject.Predmet.ProtustrankaWithAdress>
    <izvorni_sadrzaj>NAONIS - putnička agencija, turizam, ugostiteljstvo, trgovina, graditeljstvo i usluge d.o.o. Don Lovre Katića 76, 21210 Solin</izvorni_sadrzaj>
    <derivirana_varijabla naziv="DomainObject.Predmet.ProtustrankaWithAdress_1">NAONIS - putnička agencija, turizam, ugostiteljstvo, trgovina, graditeljstvo i usluge d.o.o. Don Lovre Katića 76, 21210 Solin</derivirana_varijabla>
  </DomainObject.Predmet.ProtustrankaWithAdress>
  <DomainObject.Predmet.ProtustrankaWithAdressOIB>
    <izvorni_sadrzaj>NAONIS - putnička agencija, turizam, ugostiteljstvo, trgovina, graditeljstvo i usluge d.o.o., OIB 20752735238, Don Lovre Katića 76, 21210 Solin</izvorni_sadrzaj>
    <derivirana_varijabla naziv="DomainObject.Predmet.ProtustrankaWithAdressOIB_1">NAONIS - putnička agencija, turizam, ugostiteljstvo, trgovina, graditeljstvo i usluge d.o.o., OIB 20752735238, Don Lovre Katića 76, 21210 Solin</derivirana_varijabla>
  </DomainObject.Predmet.ProtustrankaWithAdressOIB>
  <DomainObject.Predmet.ProtustrankaNazivFormated>
    <izvorni_sadrzaj>NAONIS - putnička agencija, turizam, ugostiteljstvo, trgovina, graditeljstvo i usluge d.o.o.</izvorni_sadrzaj>
    <derivirana_varijabla naziv="DomainObject.Predmet.ProtustrankaNazivFormated_1">NAONIS - putnička agencija, turizam, ugostiteljstvo, trgovina, graditeljstvo i usluge d.o.o.</derivirana_varijabla>
  </DomainObject.Predmet.ProtustrankaNazivFormated>
  <DomainObject.Predmet.ProtustrankaNazivFormatedOIB>
    <izvorni_sadrzaj>NAONIS - putnička agencija, turizam, ugostiteljstvo, trgovina, graditeljstvo i usluge d.o.o., OIB 20752735238</izvorni_sadrzaj>
    <derivirana_varijabla naziv="DomainObject.Predmet.ProtustrankaNazivFormatedOIB_1">NAONIS - putnička agencija, turizam, ugostiteljstvo, trgovina, graditeljstvo i usluge d.o.o., OIB 20752735238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2962360.31</izvorni_sadrzaj>
    <derivirana_varijabla naziv="DomainObject.Predmet.TrenutnaVrijednost_1">2962360.31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NAONIS - putnička agencija, turizam, ugostiteljstvo, trgovina, graditeljstvo i usluge d.o.o.</item>
    </izvorni_sadrzaj>
    <derivirana_varijabla naziv="DomainObject.Predmet.ProtuStrankaListFormated_1">
      <item>NAONIS - putnička agencija, turizam, ugostiteljstvo, trgovina, graditeljstvo i usluge d.o.o.</item>
    </derivirana_varijabla>
  </DomainObject.Predmet.ProtuStrankaListFormated>
  <DomainObject.Predmet.ProtuStrankaListFormatedOIB>
    <izvorni_sadrzaj>
      <item>NAONIS - putnička agencija, turizam, ugostiteljstvo, trgovina, graditeljstvo i usluge d.o.o., OIB 20752735238</item>
    </izvorni_sadrzaj>
    <derivirana_varijabla naziv="DomainObject.Predmet.ProtuStrankaListFormatedOIB_1">
      <item>NAONIS - putnička agencija, turizam, ugostiteljstvo, trgovina, graditeljstvo i usluge d.o.o., OIB 20752735238</item>
    </derivirana_varijabla>
  </DomainObject.Predmet.ProtuStrankaListFormatedOIB>
  <DomainObject.Predmet.ProtuStrankaListFormatedWithAdress>
    <izvorni_sadrzaj>
      <item>NAONIS - putnička agencija, turizam, ugostiteljstvo, trgovina, graditeljstvo i usluge d.o.o., Don Lovre Katića 76, 21210 Solin</item>
    </izvorni_sadrzaj>
    <derivirana_varijabla naziv="DomainObject.Predmet.ProtuStrankaListFormatedWithAdress_1">
      <item>NAONIS - putnička agencija, turizam, ugostiteljstvo, trgovina, graditeljstvo i usluge d.o.o., Don Lovre Katića 76, 21210 Solin</item>
    </derivirana_varijabla>
  </DomainObject.Predmet.ProtuStrankaListFormatedWithAdress>
  <DomainObject.Predmet.ProtuStrankaListFormatedWithAdressOIB>
    <izvorni_sadrzaj>
      <item>NAONIS - putnička agencija, turizam, ugostiteljstvo, trgovina, graditeljstvo i usluge d.o.o., OIB 20752735238, Don Lovre Katića 76, 21210 Solin</item>
    </izvorni_sadrzaj>
    <derivirana_varijabla naziv="DomainObject.Predmet.ProtuStrankaListFormatedWithAdressOIB_1">
      <item>NAONIS - putnička agencija, turizam, ugostiteljstvo, trgovina, graditeljstvo i usluge d.o.o., OIB 20752735238, Don Lovre Katića 76, 21210 Solin</item>
    </derivirana_varijabla>
  </DomainObject.Predmet.ProtuStrankaListFormatedWithAdressOIB>
  <DomainObject.Predmet.ProtuStrankaListNazivFormated>
    <izvorni_sadrzaj>
      <item>NAONIS - putnička agencija, turizam, ugostiteljstvo, trgovina, graditeljstvo i usluge d.o.o.</item>
    </izvorni_sadrzaj>
    <derivirana_varijabla naziv="DomainObject.Predmet.ProtuStrankaListNazivFormated_1">
      <item>NAONIS - putnička agencija, turizam, ugostiteljstvo, trgovina, graditeljstvo i usluge d.o.o.</item>
    </derivirana_varijabla>
  </DomainObject.Predmet.ProtuStrankaListNazivFormated>
  <DomainObject.Predmet.ProtuStrankaListNazivFormatedOIB>
    <izvorni_sadrzaj>
      <item>NAONIS - putnička agencija, turizam, ugostiteljstvo, trgovina, graditeljstvo i usluge d.o.o., OIB 20752735238</item>
    </izvorni_sadrzaj>
    <derivirana_varijabla naziv="DomainObject.Predmet.ProtuStrankaListNazivFormatedOIB_1">
      <item>NAONIS - putnička agencija, turizam, ugostiteljstvo, trgovina, graditeljstvo i usluge d.o.o., OIB 20752735238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NAONIS - putnička agencija, turizam, ugostiteljstvo, trgovina, graditeljstvo i usluge d.o.o.</izvorni_sadrzaj>
    <derivirana_varijabla naziv="DomainObject.Predmet.ProtustrankaIDrugi_1">NAONIS - putnička agencija, turizam, ugostiteljstvo, trgovina, graditeljstvo i usluge d.o.o.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NAONIS - putnička agencija, turizam, ugostiteljstvo, trgovina, graditeljstvo i usluge d.o.o., OIB 20752735238, Don Lovre Katića 76, 21210 Solin</izvorni_sadrzaj>
    <derivirana_varijabla naziv="DomainObject.Predmet.ProtustrankaIDrugiAdressOIB_1">NAONIS - putnička agencija, turizam, ugostiteljstvo, trgovina, graditeljstvo i usluge d.o.o., OIB 20752735238, Don Lovre Katića 76,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NAONIS - putnička agencija, turizam, ugostiteljstvo, trgovina, graditeljstvo i usluge d.o.o.</item>
      <item>FINANCIJSKA AGENCIJA RC SPLIT</item>
    </izvorni_sadrzaj>
    <derivirana_varijabla naziv="DomainObject.Predmet.SudioniciListNaziv_1">
      <item>NAONIS - putnička agencija, turizam, ugostiteljstvo, trgovina, graditeljstvo i usluge d.o.o.</item>
      <item>FINANCIJSKA AGENCIJA RC SPLIT</item>
    </derivirana_varijabla>
  </DomainObject.Predmet.SudioniciListNaziv>
  <DomainObject.Predmet.SudioniciListAdressOIB>
    <izvorni_sadrzaj>
      <item>NAONIS - putnička agencija, turizam, ugostiteljstvo, trgovina, graditeljstvo i usluge d.o.o., OIB 20752735238, Don Lovre Katića 76,21210 Solin</item>
      <item>FINANCIJSKA AGENCIJA RC SPLIT, OIB 85821130368, Mažuranićevo šetalište 24b,21000 Split</item>
    </izvorni_sadrzaj>
    <derivirana_varijabla naziv="DomainObject.Predmet.SudioniciListAdressOIB_1">
      <item>NAONIS - putnička agencija, turizam, ugostiteljstvo, trgovina, graditeljstvo i usluge d.o.o., OIB 20752735238, Don Lovre Katića 76,21210 Solin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20752735238</item>
      <item>, OIB 85821130368</item>
    </izvorni_sadrzaj>
    <derivirana_varijabla naziv="DomainObject.Predmet.SudioniciListNazivOIB_1">
      <item>, OIB 20752735238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BAD01E-2B43-4B65-858E-13AAFA5227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786</properties:Words>
  <properties:Characters>4169</properties:Characters>
  <properties:Lines>111</properties:Lines>
  <properties:Paragraphs>35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2016-07-04T06:07:00Z</cp:lastPrinted>
  <dcterms:modified xmlns:xsi="http://www.w3.org/2001/XMLSchema-instance" xsi:type="dcterms:W3CDTF">2016-07-04T06:07:00Z</dcterms:modified>
  <cp:revision>94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