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1757" w14:paraId="a34175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A57C6">
        <w:t>2</w:t>
      </w:r>
      <w:r w:rsidR="00F925BA">
        <w:t>167</w:t>
      </w:r>
      <w:r w:rsidR="00434F36">
        <w:t>/16</w:t>
      </w:r>
      <w:r w:rsidR="004A57C6">
        <w:t xml:space="preserve">-3       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C31CDE">
        <w:t xml:space="preserve"> OIB 85821130368 z</w:t>
      </w:r>
      <w:r>
        <w:t xml:space="preserve">a pokretanje skraćenog stečajnog postupka nad dužnikom </w:t>
      </w:r>
      <w:r w:rsidR="00243462" w:rsidRPr="00243462">
        <w:t>CUIE d.o.o.</w:t>
      </w:r>
      <w:r w:rsidR="00243462">
        <w:t xml:space="preserve"> Beli Manastir, Kralja Tomislava 67, OIB </w:t>
      </w:r>
      <w:r w:rsidR="00243462" w:rsidRPr="00243462">
        <w:t>12948575892</w:t>
      </w:r>
      <w:r w:rsidR="00243462">
        <w:t xml:space="preserve">, MBS </w:t>
      </w:r>
      <w:r w:rsidR="00243462" w:rsidRPr="00243462">
        <w:t>030078151</w:t>
      </w:r>
      <w:r w:rsidR="00243462">
        <w:t xml:space="preserve">, </w:t>
      </w:r>
      <w:r w:rsidR="00492D58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43462">
        <w:t>CUIE d.o.o. Beli Manastir, Kralja Tomislava 67, OIB 12948575892, MBS 030078151</w:t>
      </w:r>
      <w:r w:rsidR="00633E3C">
        <w:t xml:space="preserve">,  </w:t>
      </w:r>
      <w:r>
        <w:t xml:space="preserve">iznosi </w:t>
      </w:r>
      <w:r w:rsidR="00D8686F">
        <w:t>2</w:t>
      </w:r>
      <w:r w:rsidR="00243462">
        <w:t>1.181,78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3B7CB5">
        <w:t xml:space="preserve"> </w:t>
      </w:r>
      <w:r w:rsidR="003B7CB5">
        <w:t>Haili Huang, OIB 22129821020 iz Belog Manastira, A. Stepinca 2/b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243462">
        <w:t>2167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1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B7CB5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B4DAB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130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4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4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St-2167/2016-3</izvorni_sadrzaj>
    <derivirana_varijabla naziv="DomainObject.Oznaka_1">St-2167/2016-3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St-2167/2016</izvorni_sadrzaj>
    <derivirana_varijabla naziv="DomainObject.Predmet.OznakaBroj_1">St-2167/2016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CUIE d.o.o. proizvodnja, trgovina i usluge</izvorni_sadrzaj>
    <derivirana_varijabla naziv="DomainObject.Predmet.ProtustrankaFormated_1">  CUIE d.o.o. proizvodnja, trgovina i usluge</derivirana_varijabla>
  </DomainObject.Predmet.ProtustrankaFormated>
  <DomainObject.Predmet.ProtustrankaFormatedOIB>
    <izvorni_sadrzaj>  CUIE d.o.o. proizvodnja, trgovina i usluge, OIB 12948575892</izvorni_sadrzaj>
    <derivirana_varijabla naziv="DomainObject.Predmet.ProtustrankaFormatedOIB_1">  CUIE d.o.o. proizvodnja, trgovina i usluge, OIB 12948575892</derivirana_varijabla>
  </DomainObject.Predmet.ProtustrankaFormatedOIB>
  <DomainObject.Predmet.ProtustrankaFormatedWithAdress>
    <izvorni_sadrzaj> CUIE d.o.o. proizvodnja, trgovina i usluge, Kralja Tomislava 67, 31300 Beli Manastir</izvorni_sadrzaj>
    <derivirana_varijabla naziv="DomainObject.Predmet.ProtustrankaFormatedWithAdress_1"> CUIE d.o.o. proizvodnja, trgovina i usluge, Kralja Tomislava 67, 31300 Beli Manastir</derivirana_varijabla>
  </DomainObject.Predmet.ProtustrankaFormatedWithAdress>
  <DomainObject.Predmet.ProtustrankaFormatedWithAdressOIB>
    <izvorni_sadrzaj> CUIE d.o.o. proizvodnja, trgovina i usluge, OIB 12948575892, Kralja Tomislava 67, 31300 Beli Manastir</izvorni_sadrzaj>
    <derivirana_varijabla naziv="DomainObject.Predmet.ProtustrankaFormatedWithAdressOIB_1"> CUIE d.o.o. proizvodnja, trgovina i usluge, OIB 12948575892, Kralja Tomislava 67, 31300 Beli Manastir</derivirana_varijabla>
  </DomainObject.Predmet.ProtustrankaFormatedWithAdressOIB>
  <DomainObject.Predmet.ProtustrankaWithAdress>
    <izvorni_sadrzaj>CUIE d.o.o. proizvodnja, trgovina i usluge Kralja Tomislava 67, 31300 Beli Manastir</izvorni_sadrzaj>
    <derivirana_varijabla naziv="DomainObject.Predmet.ProtustrankaWithAdress_1">CUIE d.o.o. proizvodnja, trgovina i usluge Kralja Tomislava 67, 31300 Beli Manastir</derivirana_varijabla>
  </DomainObject.Predmet.ProtustrankaWithAdress>
  <DomainObject.Predmet.ProtustrankaWithAdressOIB>
    <izvorni_sadrzaj>CUIE d.o.o. proizvodnja, trgovina i usluge, OIB 12948575892, Kralja Tomislava 67, 31300 Beli Manastir</izvorni_sadrzaj>
    <derivirana_varijabla naziv="DomainObject.Predmet.ProtustrankaWithAdressOIB_1">CUIE d.o.o. proizvodnja, trgovina i usluge, OIB 12948575892, Kralja Tomislava 67, 31300 Beli Manastir</derivirana_varijabla>
  </DomainObject.Predmet.ProtustrankaWithAdressOIB>
  <DomainObject.Predmet.ProtustrankaNazivFormated>
    <izvorni_sadrzaj>CUIE d.o.o. proizvodnja, trgovina i usluge</izvorni_sadrzaj>
    <derivirana_varijabla naziv="DomainObject.Predmet.ProtustrankaNazivFormated_1">CUIE d.o.o. proizvodnja, trgovina i usluge</derivirana_varijabla>
  </DomainObject.Predmet.ProtustrankaNazivFormated>
  <DomainObject.Predmet.ProtustrankaNazivFormatedOIB>
    <izvorni_sadrzaj>CUIE d.o.o. proizvodnja, trgovina i usluge, OIB 12948575892</izvorni_sadrzaj>
    <derivirana_varijabla naziv="DomainObject.Predmet.ProtustrankaNazivFormatedOIB_1">CUIE d.o.o. proizvodnja, trgovina i usluge, OIB 12948575892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CUIE d.o.o. proizvodnja, trgovina i usluge</item>
    </izvorni_sadrzaj>
    <derivirana_varijabla naziv="DomainObject.Predmet.ProtuStrankaListFormated_1">
      <item>CUIE d.o.o. proizvodnja, trgovina i usluge</item>
    </derivirana_varijabla>
  </DomainObject.Predmet.ProtuStrankaListFormated>
  <DomainObject.Predmet.ProtuStrankaListFormatedOIB>
    <izvorni_sadrzaj>
      <item>CUIE d.o.o. proizvodnja, trgovina i usluge, OIB 12948575892</item>
    </izvorni_sadrzaj>
    <derivirana_varijabla naziv="DomainObject.Predmet.ProtuStrankaListFormatedOIB_1">
      <item>CUIE d.o.o. proizvodnja, trgovina i usluge, OIB 12948575892</item>
    </derivirana_varijabla>
  </DomainObject.Predmet.ProtuStrankaListFormatedOIB>
  <DomainObject.Predmet.ProtuStrankaListFormatedWithAdress>
    <izvorni_sadrzaj>
      <item>CUIE d.o.o. proizvodnja, trgovina i usluge, Kralja Tomislava 67, 31300 Beli Manastir</item>
    </izvorni_sadrzaj>
    <derivirana_varijabla naziv="DomainObject.Predmet.ProtuStrankaListFormatedWithAdress_1">
      <item>CUIE d.o.o. proizvodnja, trgovina i usluge, Kralja Tomislava 67, 31300 Beli Manastir</item>
    </derivirana_varijabla>
  </DomainObject.Predmet.ProtuStrankaListFormatedWithAdress>
  <DomainObject.Predmet.ProtuStrankaListFormatedWithAdressOIB>
    <izvorni_sadrzaj>
      <item>CUIE d.o.o. proizvodnja, trgovina i usluge, OIB 12948575892, Kralja Tomislava 67, 31300 Beli Manastir</item>
    </izvorni_sadrzaj>
    <derivirana_varijabla naziv="DomainObject.Predmet.ProtuStrankaListFormatedWithAdressOIB_1">
      <item>CUIE d.o.o. proizvodnja, trgovina i usluge, OIB 12948575892, Kralja Tomislava 67, 31300 Beli Manastir</item>
    </derivirana_varijabla>
  </DomainObject.Predmet.ProtuStrankaListFormatedWithAdressOIB>
  <DomainObject.Predmet.ProtuStrankaListNazivFormated>
    <izvorni_sadrzaj>
      <item>CUIE d.o.o. proizvodnja, trgovina i usluge</item>
    </izvorni_sadrzaj>
    <derivirana_varijabla naziv="DomainObject.Predmet.ProtuStrankaListNazivFormated_1">
      <item>CUIE d.o.o. proizvodnja, trgovina i usluge</item>
    </derivirana_varijabla>
  </DomainObject.Predmet.ProtuStrankaListNazivFormated>
  <DomainObject.Predmet.ProtuStrankaListNazivFormatedOIB>
    <izvorni_sadrzaj>
      <item>CUIE d.o.o. proizvodnja, trgovina i usluge, OIB 12948575892</item>
    </izvorni_sadrzaj>
    <derivirana_varijabla naziv="DomainObject.Predmet.ProtuStrankaListNazivFormatedOIB_1">
      <item>CUIE d.o.o. proizvodnja, trgovina i usluge, OIB 12948575892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St-2167/2016-3</izvorni_sadrzaj>
    <derivirana_varijabla naziv="DomainObject.PoslovniBrojDokumenta_1">St-2167/2016-3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CUIE d.o.o. proizvodnja, trgovina i usluge</izvorni_sadrzaj>
    <derivirana_varijabla naziv="DomainObject.Predmet.ProtustrankaIDrugi_1">CUIE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CUIE d.o.o. proizvodnja, trgovina i usluge, OIB 12948575892, Kralja Tomislava 67, 31300 Beli Manastir</izvorni_sadrzaj>
    <derivirana_varijabla naziv="DomainObject.Predmet.ProtustrankaIDrugiAdressOIB_1">CUIE d.o.o. proizvodnja, trgovina i usluge, OIB 12948575892, Kralja Tomislava 67,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CUIE d.o.o. proizvodnja, trgovina i usluge</item>
    </izvorni_sadrzaj>
    <derivirana_varijabla naziv="DomainObject.Predmet.SudioniciListNaziv_1">
      <item>FINA RC OSIJEK</item>
      <item>CUIE d.o.o. proizvodnja, trgovina i usluge</item>
    </derivirana_varijabla>
  </DomainObject.Predmet.SudioniciListNaziv>
  <DomainObject.Predmet.SudioniciListAdressOIB>
    <izvorni_sadrzaj>
      <item>FINA RC OSIJEK, OIB 85821130368</item>
      <item>CUIE d.o.o. proizvodnja, trgovina i usluge, OIB 12948575892, Kralja Tomislava 67,31300 Beli Manastir</item>
    </izvorni_sadrzaj>
    <derivirana_varijabla naziv="DomainObject.Predmet.SudioniciListAdressOIB_1">
      <item>FINA RC OSIJEK, OIB 85821130368</item>
      <item>CUIE d.o.o. proizvodnja, trgovina i usluge, OIB 12948575892, Kralja Tomislava 67,31300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12948575892</item>
    </izvorni_sadrzaj>
    <derivirana_varijabla naziv="DomainObject.Predmet.SudioniciListNazivOIB_1">
      <item>, OIB 85821130368</item>
      <item>, OIB 12948575892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1911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2016-09-14T04:55:00Z</dcterms:created>
  <dc:creator>Korisnik</dc:creator>
  <cp:lastModifiedBy>Sanja Ban</cp:lastModifiedBy>
  <cp:lastPrinted>2016-09-14T06:36:00Z</cp:lastPrinted>
  <dcterms:modified xmlns:xsi="http://www.w3.org/2001/XMLSchema-instance" xsi:type="dcterms:W3CDTF">2016-09-14T06:45:00Z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