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47e38" w14:paraId="f147e38"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F489C" w:rsidP="006F489C" w:rsidR="006F489C" w:rsidRPr="006F489C">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6F489C">
        <w:rPr>
          <w:rFonts w:cs="Times New Roman" w:eastAsia="Times New Roman"/>
          <w:noProof/>
          <w:szCs w:val="20"/>
          <w:lang w:eastAsia="hr-HR"/>
        </w:rPr>
        <w:t xml:space="preserve">         5 St-98/2016-14</w:t>
      </w:r>
    </w:p>
    <w:p w:rsidRDefault="006F489C" w:rsidP="006F489C" w:rsidR="006F489C" w:rsidRPr="006F489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outlineLvl w:val="0"/>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outlineLvl w:val="0"/>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outlineLvl w:val="0"/>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outlineLvl w:val="0"/>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jc w:val="center"/>
        <w:rPr>
          <w:rFonts w:cs="Times New Roman" w:eastAsia="Times New Roman"/>
          <w:noProof/>
          <w:szCs w:val="20"/>
          <w:lang w:eastAsia="hr-HR"/>
        </w:rPr>
      </w:pPr>
      <w:r w:rsidRPr="006F489C">
        <w:rPr>
          <w:rFonts w:cs="Times New Roman" w:eastAsia="Times New Roman"/>
          <w:noProof/>
          <w:szCs w:val="20"/>
          <w:lang w:eastAsia="hr-HR"/>
        </w:rPr>
        <w:t>U  I M E  R E P U B L I K E  H R V A T S K E</w:t>
      </w:r>
    </w:p>
    <w:p w:rsidRDefault="006F489C" w:rsidP="006F489C" w:rsidR="006F489C" w:rsidRPr="006F489C">
      <w:pPr>
        <w:overflowPunct w:val="false"/>
        <w:autoSpaceDE w:val="false"/>
        <w:autoSpaceDN w:val="false"/>
        <w:adjustRightInd w:val="false"/>
        <w:spacing w:after="0"/>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jc w:val="center"/>
        <w:outlineLvl w:val="0"/>
        <w:rPr>
          <w:rFonts w:cs="Times New Roman" w:eastAsia="Times New Roman"/>
          <w:noProof/>
          <w:szCs w:val="20"/>
          <w:lang w:eastAsia="hr-HR"/>
        </w:rPr>
      </w:pPr>
      <w:r w:rsidRPr="006F489C">
        <w:rPr>
          <w:rFonts w:cs="Times New Roman" w:eastAsia="Times New Roman"/>
          <w:noProof/>
          <w:szCs w:val="20"/>
          <w:lang w:eastAsia="hr-HR"/>
        </w:rPr>
        <w:t>R J E Š E N J E</w:t>
      </w:r>
    </w:p>
    <w:p w:rsidRDefault="006F489C" w:rsidP="006F489C" w:rsidR="006F489C" w:rsidRPr="006F489C">
      <w:pPr>
        <w:overflowPunct w:val="false"/>
        <w:autoSpaceDE w:val="false"/>
        <w:autoSpaceDN w:val="false"/>
        <w:adjustRightInd w:val="false"/>
        <w:spacing w:after="0"/>
        <w:outlineLvl w:val="0"/>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noProof/>
          <w:szCs w:val="20"/>
          <w:lang w:eastAsia="hr-HR"/>
        </w:rPr>
      </w:pPr>
      <w:r w:rsidRPr="006F489C">
        <w:rPr>
          <w:rFonts w:cs="Times New Roman" w:eastAsia="Times New Roman"/>
          <w:noProof/>
          <w:szCs w:val="20"/>
          <w:lang w:eastAsia="hr-HR"/>
        </w:rPr>
        <w:t xml:space="preserve">TRGOVAČKI SUD U BJELOVARU, po stečajnom sucu Mariji Petrina Kubica, </w:t>
      </w:r>
      <w:r w:rsidRPr="006F489C">
        <w:rPr>
          <w:rFonts w:cs="Times New Roman" w:eastAsia="Times New Roman"/>
          <w:szCs w:val="20"/>
          <w:lang w:eastAsia="hr-HR"/>
        </w:rPr>
        <w:t>povodom prijedloga Financijske agencije, OIB: 85821130368, Regionalni centar Zagreb, Nagodbeno vijeće: ZG03, Zagreb, Ilica 307, za otvaranje stečajnog postupka nad imovinom dužnika Marijana Munitića, OIB: 94149693641, iz Slatine, Brune Bušića 39, kao vlasnika obrta MUNTA-PLIN, obrt za usluge, 30</w:t>
      </w:r>
      <w:r w:rsidRPr="006F489C">
        <w:rPr>
          <w:rFonts w:cs="Times New Roman" w:eastAsia="Times New Roman"/>
          <w:noProof/>
          <w:szCs w:val="20"/>
          <w:lang w:eastAsia="hr-HR"/>
        </w:rPr>
        <w:t xml:space="preserve">. siječnja 2017. </w:t>
      </w:r>
    </w:p>
    <w:p w:rsidRDefault="006F489C" w:rsidP="006F489C" w:rsidR="006F489C" w:rsidRPr="006F489C">
      <w:pPr>
        <w:overflowPunct w:val="false"/>
        <w:autoSpaceDE w:val="false"/>
        <w:autoSpaceDN w:val="false"/>
        <w:adjustRightInd w:val="false"/>
        <w:spacing w:after="0"/>
        <w:jc w:val="both"/>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jc w:val="center"/>
        <w:rPr>
          <w:rFonts w:cs="Times New Roman" w:eastAsia="Times New Roman"/>
          <w:noProof/>
          <w:szCs w:val="20"/>
          <w:lang w:eastAsia="hr-HR"/>
        </w:rPr>
      </w:pPr>
      <w:r w:rsidRPr="006F489C">
        <w:rPr>
          <w:rFonts w:cs="Times New Roman" w:eastAsia="Times New Roman"/>
          <w:noProof/>
          <w:szCs w:val="20"/>
          <w:lang w:eastAsia="hr-HR"/>
        </w:rPr>
        <w:t>r i j e š i o   j e</w:t>
      </w:r>
    </w:p>
    <w:p w:rsidRDefault="006F489C" w:rsidP="006F489C" w:rsidR="006F489C" w:rsidRPr="006F489C">
      <w:pPr>
        <w:overflowPunct w:val="false"/>
        <w:autoSpaceDE w:val="false"/>
        <w:autoSpaceDN w:val="false"/>
        <w:adjustRightInd w:val="false"/>
        <w:spacing w:after="0"/>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I. Otvara se stečajni postupak nad imovinom dužnika Marijana Munitića, OIB: 94149693641, iz Slatine, Brune Bušića 39, kao vlasnika obrta MUNTA-PLIN, obrt za usluge.</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noProof/>
          <w:szCs w:val="20"/>
          <w:lang w:eastAsia="hr-HR"/>
        </w:rPr>
      </w:pPr>
      <w:r w:rsidRPr="006F489C">
        <w:rPr>
          <w:rFonts w:cs="Times New Roman" w:eastAsia="Times New Roman"/>
          <w:szCs w:val="20"/>
          <w:lang w:eastAsia="hr-HR"/>
        </w:rPr>
        <w:t xml:space="preserve">II. Za stečajnog upravitelja imenuje se </w:t>
      </w:r>
      <w:r w:rsidRPr="006F489C">
        <w:rPr>
          <w:rFonts w:cs="Times New Roman" w:eastAsia="Times New Roman"/>
          <w:lang w:eastAsia="hr-HR"/>
        </w:rPr>
        <w:t>MIRA ILINČIĆ, dipl. ekonomist iz Orahovice, Ljudevita Gaja 8, OIB: 54240422937.</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III. Zaključuje se stečajni postupak nad imovinom dužnika Marijana Munitića, OIB: 94149693641, iz Slatine, Brune Bušića 39, kao vlasnika obrta MUNTA-PLIN, obrt za usluge.</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IV. Stečajni postupak je otvoren i zaključen s danom 30. siječnja 2017. u 14,00 sati, kada je ovo rješenje objavljeno na e-oglasnoj ploči ovoga suda.</w:t>
      </w:r>
    </w:p>
    <w:p w:rsidRDefault="006F489C" w:rsidP="006F489C" w:rsidR="006F489C" w:rsidRPr="006F489C">
      <w:pPr>
        <w:overflowPunct w:val="false"/>
        <w:autoSpaceDE w:val="false"/>
        <w:autoSpaceDN w:val="false"/>
        <w:adjustRightInd w:val="false"/>
        <w:spacing w:after="0"/>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VI. Nakon pravomoćnosti ovoga rješenja stečajni dužnik će se brisati iz sudskog registra.</w:t>
      </w:r>
    </w:p>
    <w:p w:rsidRDefault="006F489C" w:rsidP="006F489C" w:rsidR="006F489C" w:rsidRPr="006F489C">
      <w:pPr>
        <w:overflowPunct w:val="false"/>
        <w:autoSpaceDE w:val="false"/>
        <w:autoSpaceDN w:val="false"/>
        <w:adjustRightInd w:val="false"/>
        <w:spacing w:after="0"/>
        <w:ind w:firstLine="851"/>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jc w:val="center"/>
        <w:rPr>
          <w:rFonts w:cs="Times New Roman" w:eastAsia="Times New Roman"/>
          <w:szCs w:val="20"/>
          <w:lang w:eastAsia="hr-HR"/>
        </w:rPr>
      </w:pPr>
      <w:r w:rsidRPr="006F489C">
        <w:rPr>
          <w:rFonts w:cs="Times New Roman" w:eastAsia="Times New Roman"/>
          <w:szCs w:val="20"/>
          <w:lang w:eastAsia="hr-HR"/>
        </w:rPr>
        <w:t>Obrazloženje</w:t>
      </w:r>
    </w:p>
    <w:p w:rsidRDefault="006F489C" w:rsidP="006F489C" w:rsidR="006F489C" w:rsidRPr="006F489C">
      <w:pPr>
        <w:overflowPunct w:val="false"/>
        <w:autoSpaceDE w:val="false"/>
        <w:autoSpaceDN w:val="false"/>
        <w:adjustRightInd w:val="false"/>
        <w:spacing w:after="0"/>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noProof/>
          <w:szCs w:val="20"/>
          <w:lang w:eastAsia="hr-HR"/>
        </w:rPr>
      </w:pPr>
      <w:r w:rsidRPr="006F489C">
        <w:rPr>
          <w:rFonts w:cs="Times New Roman" w:eastAsia="Times New Roman"/>
          <w:noProof/>
          <w:szCs w:val="20"/>
          <w:lang w:eastAsia="hr-HR"/>
        </w:rPr>
        <w:t xml:space="preserve">Financijska agencija je podnijela ovom sudu prijedlog za pokretanje stečajnog postupka nad imovinom dužnika </w:t>
      </w:r>
      <w:r w:rsidRPr="006F489C">
        <w:rPr>
          <w:rFonts w:cs="Times New Roman" w:eastAsia="Times New Roman"/>
          <w:szCs w:val="20"/>
          <w:lang w:eastAsia="hr-HR"/>
        </w:rPr>
        <w:t>Marijana Munitića iz Slatine, Brune Bušića 39, kao vlasnika obrta MUNTA-PLIN, obrt za usluge</w:t>
      </w:r>
      <w:r w:rsidRPr="006F489C">
        <w:rPr>
          <w:rFonts w:cs="Times New Roman" w:eastAsia="Times New Roman"/>
          <w:noProof/>
          <w:szCs w:val="20"/>
          <w:lang w:eastAsia="hr-HR"/>
        </w:rPr>
        <w:t xml:space="preserve">, jer je pravomoćnim rješenjem FINE Nagodbeno vijeće ZG03 od 11. siječnja 2016. odbačen prijedlog dužnika za otvaranje postupka predstečajne nagodbe. U prijedlogu navodi da postoje razlozi za otvaranje stečajnog postupka jer dužnik u razdoblju dužem od 60 dana ima evidentirane neizvršene osnove za plaćanje. </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noProof/>
          <w:szCs w:val="20"/>
          <w:lang w:eastAsia="hr-HR"/>
        </w:rPr>
      </w:pPr>
      <w:r w:rsidRPr="006F489C">
        <w:rPr>
          <w:rFonts w:cs="Times New Roman" w:eastAsia="Times New Roman"/>
          <w:noProof/>
          <w:szCs w:val="20"/>
          <w:lang w:eastAsia="hr-HR"/>
        </w:rPr>
        <w:t xml:space="preserve">Prijedlog za otvaranje stečajnog postupka FINA je podnijela sukladno odredbi čl.49. st.2. Zakona o financijskom poslovanju i predstečajnoj nagodbi </w:t>
      </w:r>
      <w:r w:rsidRPr="006F489C">
        <w:rPr>
          <w:rFonts w:cs="Times New Roman" w:eastAsia="Times New Roman"/>
          <w:szCs w:val="20"/>
          <w:lang w:eastAsia="hr-HR"/>
        </w:rPr>
        <w:t>(</w:t>
      </w:r>
      <w:r w:rsidRPr="006F489C">
        <w:rPr>
          <w:rFonts w:cs="Times New Roman" w:eastAsia="Times New Roman"/>
          <w:noProof/>
          <w:szCs w:val="20"/>
          <w:lang w:eastAsia="hr-HR"/>
        </w:rPr>
        <w:t>Narodne novine br. 108/12, 144/12, 81/13, 112/13, 71/15, 78/15 i 85/15).</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noProof/>
          <w:szCs w:val="20"/>
          <w:lang w:eastAsia="hr-HR"/>
        </w:rPr>
      </w:pPr>
      <w:r w:rsidRPr="006F489C">
        <w:rPr>
          <w:rFonts w:cs="Times New Roman" w:eastAsia="Times New Roman"/>
          <w:noProof/>
          <w:szCs w:val="20"/>
          <w:lang w:eastAsia="hr-HR"/>
        </w:rPr>
        <w:lastRenderedPageBreak/>
        <w:t>Kako je prijedlog podnijet sukladno Zakonu o financijskom poslovanju i predstečajnoj nagodbi, a iz priložene potvrde FINE proizlazilo je postojanje predmnijeve nesposobnosti za plaćanje dužnika propisane čl.6. Stečajnog zakona (Narodne novine br. 71/15, dalje: SZ), sud je 22. veljače 2016., sukladno odredbi čl.115. st.1. i 2. SZ-a, donio rješenje o pokretanju postupka radi utvrđivanja uvjeta za otvaranje stečajnog postupka i imenovao je privremenog stečajnog upravitelja Darka Šketa.</w:t>
      </w:r>
    </w:p>
    <w:p w:rsidRDefault="006F489C" w:rsidP="006F489C" w:rsidR="006F489C" w:rsidRPr="006F489C">
      <w:pPr>
        <w:overflowPunct w:val="false"/>
        <w:autoSpaceDE w:val="false"/>
        <w:autoSpaceDN w:val="false"/>
        <w:adjustRightInd w:val="false"/>
        <w:spacing w:after="0"/>
        <w:jc w:val="both"/>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noProof/>
          <w:szCs w:val="20"/>
          <w:lang w:eastAsia="hr-HR"/>
        </w:rPr>
      </w:pPr>
      <w:r w:rsidRPr="006F489C">
        <w:rPr>
          <w:rFonts w:cs="Times New Roman" w:eastAsia="Times New Roman"/>
          <w:noProof/>
          <w:szCs w:val="20"/>
          <w:lang w:eastAsia="hr-HR"/>
        </w:rPr>
        <w:t>Rješenjem od 30. ožujka 2016. sud je temeljem odredbe čl.91. st.5. SZ-a, po osobnom zahtjevu razriješio privremenog stečajnog upravitelja Darka Šketa dužnosti i istovremeno, sukladno čl.91. st.8. SZ-a, imenovao novog privremenog stečajnog upravitelja Miru Ilinčić, kojoj je naloženo stupiti u poslovne prostorije dužnika, provesti potrebne radnje radi ispitivanja postoji li razlog za otvaranje stečajnog postupka, kakvi su izgledi za nastavak poslovanja dužnika i mogu li se imovinom dužnika pokriti troškovi postupka te sastaviti pisano izvješće. Istim rješenjem sazvano je ročište radi izjašnjenja o prijedlogu i rasprave o uvjetima za otvaranje stečajnog postupka za dan 12. svibnja 2016.</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 xml:space="preserve">Privremeni stečajni upravitelj Mira </w:t>
      </w:r>
      <w:proofErr w:type="spellStart"/>
      <w:r w:rsidRPr="006F489C">
        <w:rPr>
          <w:rFonts w:cs="Times New Roman" w:eastAsia="Times New Roman"/>
          <w:szCs w:val="20"/>
          <w:lang w:eastAsia="hr-HR"/>
        </w:rPr>
        <w:t>Ilinčić</w:t>
      </w:r>
      <w:proofErr w:type="spellEnd"/>
      <w:r w:rsidRPr="006F489C">
        <w:rPr>
          <w:rFonts w:cs="Times New Roman" w:eastAsia="Times New Roman"/>
          <w:szCs w:val="20"/>
          <w:lang w:eastAsia="hr-HR"/>
        </w:rPr>
        <w:t xml:space="preserve"> podnijela je pisano izvješće (list 26-33) iz kojeg proizlazi da su kod dužnika ispunjeni stečajni razlozi jer postoji nesposobnost za plaćanje i prezaduženost. Obrt MUNTA-Plin nema iskazane dugotrajne ni kratkotrajne imovine kao ni nematerijalne imovine. Vlasnik obrta Marijan Munitić je vlasnik osobnog automobila Ford </w:t>
      </w:r>
      <w:proofErr w:type="spellStart"/>
      <w:r w:rsidRPr="006F489C">
        <w:rPr>
          <w:rFonts w:cs="Times New Roman" w:eastAsia="Times New Roman"/>
          <w:szCs w:val="20"/>
          <w:lang w:eastAsia="hr-HR"/>
        </w:rPr>
        <w:t>Mondeo</w:t>
      </w:r>
      <w:proofErr w:type="spellEnd"/>
      <w:r w:rsidRPr="006F489C">
        <w:rPr>
          <w:rFonts w:cs="Times New Roman" w:eastAsia="Times New Roman"/>
          <w:szCs w:val="20"/>
          <w:lang w:eastAsia="hr-HR"/>
        </w:rPr>
        <w:t xml:space="preserve">, proizvedenog 1996. te suvlasnik nekretnine upisane u </w:t>
      </w:r>
      <w:proofErr w:type="spellStart"/>
      <w:r w:rsidRPr="006F489C">
        <w:rPr>
          <w:rFonts w:cs="Times New Roman" w:eastAsia="Times New Roman"/>
          <w:szCs w:val="20"/>
          <w:lang w:eastAsia="hr-HR"/>
        </w:rPr>
        <w:t>zk.ul</w:t>
      </w:r>
      <w:proofErr w:type="spellEnd"/>
      <w:r w:rsidRPr="006F489C">
        <w:rPr>
          <w:rFonts w:cs="Times New Roman" w:eastAsia="Times New Roman"/>
          <w:szCs w:val="20"/>
          <w:lang w:eastAsia="hr-HR"/>
        </w:rPr>
        <w:t xml:space="preserve">. 1632 k.o. Podravska Slatina što je u naravi kuća, dvor i zgrada u ulici D. Pejačević u ½ dijela u ZK tijelu II, kao i suvlasnik nekretnine upisane u </w:t>
      </w:r>
      <w:proofErr w:type="spellStart"/>
      <w:r w:rsidRPr="006F489C">
        <w:rPr>
          <w:rFonts w:cs="Times New Roman" w:eastAsia="Times New Roman"/>
          <w:szCs w:val="20"/>
          <w:lang w:eastAsia="hr-HR"/>
        </w:rPr>
        <w:t>zk.ul</w:t>
      </w:r>
      <w:proofErr w:type="spellEnd"/>
      <w:r w:rsidRPr="006F489C">
        <w:rPr>
          <w:rFonts w:cs="Times New Roman" w:eastAsia="Times New Roman"/>
          <w:szCs w:val="20"/>
          <w:lang w:eastAsia="hr-HR"/>
        </w:rPr>
        <w:t xml:space="preserve">. 1368 k.o. Podravska Slatina, što je u naravi kuća i dvor u ulici B. Bušića ukupne površine 938 m2, u ¼ dijela. Nadalje, vlasnik obrta ima u svom vlasništvu stvari u kućanstvu te nešto alata. Prema procjeni privremenog stečajnog upravitelja dužnik nema izgleda za nastavak poslovanja jer je u višegodišnjoj blokadi koju je pokušao riješiti u </w:t>
      </w:r>
      <w:proofErr w:type="spellStart"/>
      <w:r w:rsidRPr="006F489C">
        <w:rPr>
          <w:rFonts w:cs="Times New Roman" w:eastAsia="Times New Roman"/>
          <w:szCs w:val="20"/>
          <w:lang w:eastAsia="hr-HR"/>
        </w:rPr>
        <w:t>predstečajnom</w:t>
      </w:r>
      <w:proofErr w:type="spellEnd"/>
      <w:r w:rsidRPr="006F489C">
        <w:rPr>
          <w:rFonts w:cs="Times New Roman" w:eastAsia="Times New Roman"/>
          <w:szCs w:val="20"/>
          <w:lang w:eastAsia="hr-HR"/>
        </w:rPr>
        <w:t xml:space="preserve"> postupku, ali bezuspješno. Po ocjeni privremenog stečajnog upravitelja predvidivi troškovi vođenja stečajnog postupka bi za razdoblje od 6 mjeseci iznosili 40.000,00 do 50.000,00 kn. Privremeni stečajni upravitelj je naveo kako dužnik ima imovinu čija bi vrijednost bila dovoljna za namirenje troškova stečajnog postupka, no za unovčenje te imovine potrebno je osigurati sredstva kojih dužnik u ovom trenutku nema. Stoga je prijedlog privremenog stečajnog upravitelja da se vjerovnici pozovu na uplatu predujma za vođenje stečajnog postupka.  </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 xml:space="preserve">Dužnik Marijan Munitić je u podnesku od 10. svibnja 2016. opisao poteškoće u dosadašnjem poslovanju obrta i izrazio želju za daljnjim poslovanjem, smatrajući da za to postoje realne šanse.  </w:t>
      </w:r>
    </w:p>
    <w:p w:rsidRDefault="006F489C" w:rsidP="006F489C" w:rsidR="006F489C" w:rsidRPr="006F489C">
      <w:pPr>
        <w:overflowPunct w:val="false"/>
        <w:autoSpaceDE w:val="false"/>
        <w:autoSpaceDN w:val="false"/>
        <w:adjustRightInd w:val="false"/>
        <w:spacing w:after="0"/>
        <w:jc w:val="both"/>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 xml:space="preserve">Imajući u vidu izvješće privremenog stečajnog upravitelja i činjenicu da je dužnik suvlasnik nekretnina na kojima je upisano više založnih prava, sud zaključuje da dužnik ima imovinu, ali bi se ta imovina teško unovčila i upitno je kada bi se i kakav prihod od prodaje ostvario za stečajnu masu. </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 xml:space="preserve">Činjenica je da su već tijekom prethodnog postupka nastali troškovi nagrade privremenom stečajnom upravitelju, a od otvaranja stečajnog postupka pa nadalje nastali bi i daljnji troškovi koje bi trebalo odmah namiriti. </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Na temelju izvješća privremenog stečajnog upravitelja sud je procijenio da bi nastali troškovi izrade žiga, otvaranja i zatvaranja  računa, knjigovodstvene poslove i  zbrinjavanje arhive, troškove telefona, uredskog materijala i poštarine, putovanja stečajnog upravitelja te nagrade i osiguranja stečajnog upravitelja u iznosu od najmanje 30.000,00 kn.</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lastRenderedPageBreak/>
        <w:t>Kako stečajna masa kojom bi raspolagao stečajni upravitelj ne bi bila dovoljna za namirenje troškova prethodnog i stečajnog postupka, a neizvjesno je kada bi se nekretnine na kojima je dužnik suvlasnik prodale, sud je rješenjem od 5. rujna 2016., sukladno odredbi čl.132. st.1. SZ,</w:t>
      </w:r>
      <w:r w:rsidRPr="006F489C">
        <w:rPr>
          <w:rFonts w:cs="Times New Roman" w:eastAsia="Times New Roman"/>
          <w:noProof/>
          <w:szCs w:val="20"/>
          <w:lang w:eastAsia="hr-HR"/>
        </w:rPr>
        <w:t xml:space="preserve"> pozvao </w:t>
      </w:r>
      <w:r w:rsidRPr="006F489C">
        <w:rPr>
          <w:rFonts w:cs="Times New Roman" w:eastAsia="Times New Roman"/>
          <w:szCs w:val="20"/>
          <w:lang w:eastAsia="hr-HR"/>
        </w:rPr>
        <w:t>osobe koje imaju interes za provedbom stečajnog postupka da u roku od 15 dana uplate predujam za namirenje troškova stečajnog postupka uz upozorenje da će sud, ukoliko predujam ne bude plaćen u roku od 15 dana, donijeti rješenje o otvaranju i zaključenju stečajnog postupka nad dužnikom.</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Rješenje je objavljeno na e-oglasnoj ploči suda 5. rujna 2016. U roku od 15 dana od objave oglasa nije predujmljen iznos od 30.000,00 kn.</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Budući da iz prijedloga za pokretanje stečajnog postupka, očitovanja FINE od 3. ožujka 2016. i izvješća privremenog stečajnog upravitelja proizlazi postojanje stečajnog razloga – nesposobnosti za plaćanje, a dužnik ne raspolaže imovinom koja bi se mogla u skoro vrijeme prodati i ostvarenim iznosom namiriti troškovi stečajnog postupka, ispunjeni su uvjeti za otvaranje i zaključenje stečajnog postupka jer stečajna masa nije dovoljna za namirenje troškova toga postupka.</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 xml:space="preserve">Za napomenuti je da će i nakon otvaranja i zaključenja stečajnog postupka ostati upisana založna prava na suvlasničkom dijelu vlasnika obrta te će založni vjerovnici biti u mogućnost svoja potraživanja naplatiti u ovršnom postupku, ovrhom na suvlasničkom dijelu nekretnine vlasnika obrta. </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Iz navedenih je razloga sud, temeljem odredbe čl.132. st.1. i 2. SZ-a, riješio kao u izreci. Objava rješenja na e-oglasnoj ploči suda određena je sukladno čl.132. st.3. SZ-a.</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r w:rsidRPr="006F489C">
        <w:rPr>
          <w:rFonts w:cs="Times New Roman" w:eastAsia="Times New Roman"/>
          <w:szCs w:val="20"/>
          <w:lang w:eastAsia="hr-HR"/>
        </w:rPr>
        <w:t xml:space="preserve">Stečajni upravitelj imenovan je sukladno odredbi čl.84. st.1. i čl.85. st.2. SZ-a, s liste A stečajnih upravitelja za područje ovog suda. </w:t>
      </w:r>
    </w:p>
    <w:p w:rsidRDefault="006F489C" w:rsidP="006F489C" w:rsidR="006F489C" w:rsidRPr="006F489C">
      <w:pPr>
        <w:overflowPunct w:val="false"/>
        <w:autoSpaceDE w:val="false"/>
        <w:autoSpaceDN w:val="false"/>
        <w:adjustRightInd w:val="false"/>
        <w:spacing w:after="0"/>
        <w:ind w:firstLine="851"/>
        <w:jc w:val="both"/>
        <w:rPr>
          <w:rFonts w:cs="Times New Roman" w:eastAsia="Times New Roman"/>
          <w:szCs w:val="20"/>
          <w:lang w:eastAsia="hr-HR"/>
        </w:rPr>
      </w:pPr>
    </w:p>
    <w:p w:rsidRDefault="006F489C" w:rsidP="006F489C" w:rsidR="006F489C" w:rsidRPr="006F489C">
      <w:pPr>
        <w:overflowPunct w:val="false"/>
        <w:autoSpaceDE w:val="false"/>
        <w:autoSpaceDN w:val="false"/>
        <w:adjustRightInd w:val="false"/>
        <w:spacing w:after="0"/>
        <w:ind w:firstLine="709"/>
        <w:jc w:val="both"/>
        <w:rPr>
          <w:rFonts w:cs="Times New Roman" w:eastAsia="Times New Roman"/>
          <w:i/>
          <w:noProof/>
          <w:szCs w:val="20"/>
          <w:lang w:eastAsia="hr-HR"/>
        </w:rPr>
      </w:pPr>
      <w:r w:rsidRPr="006F489C">
        <w:rPr>
          <w:rFonts w:cs="Times New Roman" w:eastAsia="Times New Roman"/>
          <w:szCs w:val="20"/>
          <w:lang w:eastAsia="hr-HR"/>
        </w:rPr>
        <w:t xml:space="preserve">O brisanju dužnika iz sudskog registra odlučeno je sukladno čl.286. st.3. SZ-a.  </w:t>
      </w:r>
    </w:p>
    <w:p w:rsidRDefault="006F489C" w:rsidP="006F489C" w:rsidR="006F489C" w:rsidRPr="006F489C">
      <w:pPr>
        <w:overflowPunct w:val="false"/>
        <w:autoSpaceDE w:val="false"/>
        <w:autoSpaceDN w:val="false"/>
        <w:adjustRightInd w:val="false"/>
        <w:spacing w:after="0"/>
        <w:jc w:val="both"/>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jc w:val="center"/>
        <w:rPr>
          <w:rFonts w:cs="Times New Roman" w:eastAsia="Times New Roman"/>
          <w:szCs w:val="20"/>
          <w:lang w:eastAsia="hr-HR"/>
        </w:rPr>
      </w:pPr>
      <w:r w:rsidRPr="006F489C">
        <w:rPr>
          <w:rFonts w:cs="Times New Roman" w:eastAsia="Times New Roman"/>
          <w:szCs w:val="20"/>
          <w:lang w:eastAsia="hr-HR"/>
        </w:rPr>
        <w:t>U Bjelovaru, 30. siječnja 2017.</w:t>
      </w:r>
    </w:p>
    <w:p w:rsidRDefault="006F489C" w:rsidP="006F489C" w:rsidR="006F489C" w:rsidRPr="006F489C">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6F489C" w:rsidP="006F489C" w:rsidR="006F489C" w:rsidRPr="006F489C">
      <w:pPr>
        <w:overflowPunct w:val="false"/>
        <w:autoSpaceDE w:val="false"/>
        <w:autoSpaceDN w:val="false"/>
        <w:adjustRightInd w:val="false"/>
        <w:spacing w:after="0"/>
        <w:ind w:firstLine="5245"/>
        <w:jc w:val="both"/>
        <w:outlineLvl w:val="0"/>
        <w:rPr>
          <w:rFonts w:cs="Times New Roman" w:eastAsia="Times New Roman"/>
          <w:noProof/>
          <w:szCs w:val="20"/>
          <w:lang w:eastAsia="hr-HR"/>
        </w:rPr>
      </w:pPr>
      <w:r w:rsidRPr="006F489C">
        <w:rPr>
          <w:rFonts w:cs="Times New Roman" w:eastAsia="Times New Roman"/>
          <w:noProof/>
          <w:szCs w:val="20"/>
          <w:lang w:eastAsia="hr-HR"/>
        </w:rPr>
        <w:t>STEČAJNI SUDAC</w:t>
      </w:r>
    </w:p>
    <w:p w:rsidRDefault="006F489C" w:rsidP="006F489C" w:rsidR="006F489C" w:rsidRPr="006F489C">
      <w:pPr>
        <w:overflowPunct w:val="false"/>
        <w:autoSpaceDE w:val="false"/>
        <w:autoSpaceDN w:val="false"/>
        <w:adjustRightInd w:val="false"/>
        <w:spacing w:after="0"/>
        <w:ind w:firstLine="4678"/>
        <w:jc w:val="both"/>
        <w:outlineLvl w:val="0"/>
        <w:rPr>
          <w:rFonts w:cs="Times New Roman" w:eastAsia="Times New Roman"/>
          <w:noProof/>
          <w:szCs w:val="20"/>
          <w:lang w:eastAsia="hr-HR"/>
        </w:rPr>
      </w:pPr>
      <w:r w:rsidRPr="006F489C">
        <w:rPr>
          <w:rFonts w:cs="Times New Roman" w:eastAsia="Times New Roman"/>
          <w:noProof/>
          <w:szCs w:val="20"/>
          <w:lang w:eastAsia="hr-HR"/>
        </w:rPr>
        <w:t xml:space="preserve">  MARIJA PETRINA KUBICA v.r.</w:t>
      </w:r>
    </w:p>
    <w:p w:rsidRDefault="006F489C" w:rsidP="006F489C" w:rsidR="006F489C" w:rsidRPr="006F489C">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6F489C">
        <w:rPr>
          <w:rFonts w:cs="Times New Roman" w:eastAsia="Times New Roman"/>
          <w:noProof/>
          <w:szCs w:val="20"/>
          <w:lang w:eastAsia="hr-HR"/>
        </w:rPr>
        <w:t>Za točnost otpravka-ovl. službenik</w:t>
      </w:r>
    </w:p>
    <w:p w:rsidRDefault="006F489C" w:rsidP="006F489C" w:rsidR="006F489C">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6F489C">
        <w:rPr>
          <w:rFonts w:cs="Times New Roman" w:eastAsia="Times New Roman"/>
          <w:noProof/>
          <w:szCs w:val="20"/>
          <w:lang w:eastAsia="hr-HR"/>
        </w:rPr>
        <w:t xml:space="preserve">               Željka Vitez</w:t>
      </w:r>
    </w:p>
    <w:p w:rsidRDefault="006F489C" w:rsidP="006F489C" w:rsidR="006F489C">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p>
    <w:p w:rsidRDefault="006F489C" w:rsidP="006F489C" w:rsidR="006F489C" w:rsidRPr="006F489C">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p>
    <w:p w:rsidRDefault="006F489C" w:rsidP="006F489C" w:rsidR="00DA0242">
      <w:pPr>
        <w:overflowPunct w:val="false"/>
        <w:autoSpaceDE w:val="false"/>
        <w:autoSpaceDN w:val="false"/>
        <w:adjustRightInd w:val="false"/>
        <w:spacing w:after="0"/>
        <w:jc w:val="both"/>
      </w:pPr>
      <w:r w:rsidRPr="006F489C">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89C"/>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53943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St-98/2016-14</izvorni_sadrzaj>
    <derivirana_varijabla naziv="DomainObject.Oznaka_1">St-98/2016-14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St-98/2016</izvorni_sadrzaj>
    <derivirana_varijabla naziv="DomainObject.Predmet.OznakaBroj_1">St-98/2016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MUNITIĆ</izvorni_sadrzaj>
    <derivirana_varijabla naziv="DomainObject.Predmet.ProtustrankaFormated_1">  MARIJAN MUNITIĆ</derivirana_varijabla>
  </DomainObject.Predmet.ProtustrankaFormated>
  <DomainObject.Predmet.ProtustrankaFormatedOIB>
    <izvorni_sadrzaj>  MARIJAN MUNITIĆ, OIB 94149693641</izvorni_sadrzaj>
    <derivirana_varijabla naziv="DomainObject.Predmet.ProtustrankaFormatedOIB_1">  MARIJAN MUNITIĆ, OIB 94149693641</derivirana_varijabla>
  </DomainObject.Predmet.ProtustrankaFormatedOIB>
  <DomainObject.Predmet.ProtustrankaFormatedWithAdress>
    <izvorni_sadrzaj> MARIJAN MUNITIĆ, Brune Bušića 39, 33520 Slatina</izvorni_sadrzaj>
    <derivirana_varijabla naziv="DomainObject.Predmet.ProtustrankaFormatedWithAdress_1"> MARIJAN MUNITIĆ, Brune Bušića 39, 33520 Slatina</derivirana_varijabla>
  </DomainObject.Predmet.ProtustrankaFormatedWithAdress>
  <DomainObject.Predmet.ProtustrankaFormatedWithAdressOIB>
    <izvorni_sadrzaj> MARIJAN MUNITIĆ, OIB 94149693641, Brune Bušića 39, 33520 Slatina</izvorni_sadrzaj>
    <derivirana_varijabla naziv="DomainObject.Predmet.ProtustrankaFormatedWithAdressOIB_1"> MARIJAN MUNITIĆ, OIB 94149693641, Brune Bušića 39, 33520 Slatina</derivirana_varijabla>
  </DomainObject.Predmet.ProtustrankaFormatedWithAdressOIB>
  <DomainObject.Predmet.ProtustrankaWithAdress>
    <izvorni_sadrzaj>MARIJAN MUNITIĆ Brune Bušića 39, 33520 Slatina</izvorni_sadrzaj>
    <derivirana_varijabla naziv="DomainObject.Predmet.ProtustrankaWithAdress_1">MARIJAN MUNITIĆ Brune Bušića 39, 33520 Slatina</derivirana_varijabla>
  </DomainObject.Predmet.ProtustrankaWithAdress>
  <DomainObject.Predmet.ProtustrankaWithAdressOIB>
    <izvorni_sadrzaj>MARIJAN MUNITIĆ, OIB 94149693641, Brune Bušića 39, 33520 Slatina</izvorni_sadrzaj>
    <derivirana_varijabla naziv="DomainObject.Predmet.ProtustrankaWithAdressOIB_1">MARIJAN MUNITIĆ, OIB 94149693641, Brune Bušića 39, 33520 Slatina</derivirana_varijabla>
  </DomainObject.Predmet.ProtustrankaWithAdressOIB>
  <DomainObject.Predmet.ProtustrankaNazivFormated>
    <izvorni_sadrzaj>MARIJAN MUNITIĆ</izvorni_sadrzaj>
    <derivirana_varijabla naziv="DomainObject.Predmet.ProtustrankaNazivFormated_1">MARIJAN MUNITIĆ</derivirana_varijabla>
  </DomainObject.Predmet.ProtustrankaNazivFormated>
  <DomainObject.Predmet.ProtustrankaNazivFormatedOIB>
    <izvorni_sadrzaj>MARIJAN MUNITIĆ, OIB 94149693641</izvorni_sadrzaj>
    <derivirana_varijabla naziv="DomainObject.Predmet.ProtustrankaNazivFormatedOIB_1">MARIJAN MUNITIĆ, OIB 94149693641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ZG03</izvorni_sadrzaj>
    <derivirana_varijabla naziv="DomainObject.Predmet.StrankaFormated_1">  FINA, Regionalni centar: Zagreb, Nagodbeno vijeće: ZG03</derivirana_varijabla>
  </DomainObject.Predmet.StrankaFormated>
  <DomainObject.Predmet.StrankaFormatedOIB>
    <izvorni_sadrzaj>  FINA, Regionalni centar: Zagreb, Nagodbeno vijeće: ZG03, OIB 85821130368</izvorni_sadrzaj>
    <derivirana_varijabla naziv="DomainObject.Predmet.StrankaFormatedOIB_1">  FINA, Regionalni centar: Zagreb, Nagodbeno vijeće: ZG03, OIB 85821130368</derivirana_varijabla>
  </DomainObject.Predmet.StrankaFormatedOIB>
  <DomainObject.Predmet.StrankaFormatedWithAdress>
    <izvorni_sadrzaj> FINA, Regionalni centar: Zagreb, Nagodbeno vijeće: ZG03, Ilica 307, 10000 Zagreb</izvorni_sadrzaj>
    <derivirana_varijabla naziv="DomainObject.Predmet.StrankaFormatedWithAdress_1"> FINA, Regionalni centar: Zagreb, Nagodbeno vijeće: ZG03, Ilica 307, 10000 Zagreb</derivirana_varijabla>
  </DomainObject.Predmet.StrankaFormatedWithAdress>
  <DomainObject.Predmet.StrankaFormatedWithAdressOIB>
    <izvorni_sadrzaj> FINA, Regionalni centar: Zagreb, Nagodbeno vijeće: ZG03, OIB 85821130368, Ilica 307, 10000 Zagreb</izvorni_sadrzaj>
    <derivirana_varijabla naziv="DomainObject.Predmet.StrankaFormatedWithAdressOIB_1"> FINA, Regionalni centar: Zagreb, Nagodbeno vijeće: ZG03, OIB 85821130368, Ilica 307, 10000 Zagreb</derivirana_varijabla>
  </DomainObject.Predmet.StrankaFormatedWithAdressOIB>
  <DomainObject.Predmet.StrankaWithAdress>
    <izvorni_sadrzaj>FINA, Regionalni centar: Zagreb, Nagodbeno vijeće: ZG03 Ilica 307,10000 Zagreb</izvorni_sadrzaj>
    <derivirana_varijabla naziv="DomainObject.Predmet.StrankaWithAdress_1">FINA, Regionalni centar: Zagreb, Nagodbeno vijeće: ZG03 Ilica 307,10000 Zagreb</derivirana_varijabla>
  </DomainObject.Predmet.StrankaWithAdress>
  <DomainObject.Predmet.StrankaWithAdressOIB>
    <izvorni_sadrzaj>FINA, Regionalni centar: Zagreb, Nagodbeno vijeće: ZG03, OIB 85821130368, Ilica 307,10000 Zagreb</izvorni_sadrzaj>
    <derivirana_varijabla naziv="DomainObject.Predmet.StrankaWithAdressOIB_1">FINA, Regionalni centar: Zagreb, Nagodbeno vijeće: ZG03, OIB 85821130368, Ilica 307,10000 Zagreb</derivirana_varijabla>
  </DomainObject.Predmet.StrankaWithAdressOIB>
  <DomainObject.Predmet.StrankaNazivFormated>
    <izvorni_sadrzaj>FINA, Regionalni centar: Zagreb, Nagodbeno vijeće: ZG03</izvorni_sadrzaj>
    <derivirana_varijabla naziv="DomainObject.Predmet.StrankaNazivFormated_1">FINA, Regionalni centar: Zagreb, Nagodbeno vijeće: ZG03</derivirana_varijabla>
  </DomainObject.Predmet.StrankaNazivFormated>
  <DomainObject.Predmet.StrankaNazivFormatedOIB>
    <izvorni_sadrzaj>FINA, Regionalni centar: Zagreb, Nagodbeno vijeće: ZG03, OIB 85821130368</izvorni_sadrzaj>
    <derivirana_varijabla naziv="DomainObject.Predmet.StrankaNazivFormatedOIB_1">FINA, Regionalni centar: Zagreb, Nagodbeno vijeće: ZG03,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Nagodbeno vijeće: ZG03</item>
    </izvorni_sadrzaj>
    <derivirana_varijabla naziv="DomainObject.Predmet.StrankaListFormated_1">
      <item>FINA, Regionalni centar: Zagreb, Nagodbeno vijeće: ZG03</item>
    </derivirana_varijabla>
  </DomainObject.Predmet.StrankaListFormated>
  <DomainObject.Predmet.StrankaListFormatedOIB>
    <izvorni_sadrzaj>
      <item>FINA, Regionalni centar: Zagreb, Nagodbeno vijeće: ZG03, OIB 85821130368</item>
    </izvorni_sadrzaj>
    <derivirana_varijabla naziv="DomainObject.Predmet.StrankaListFormatedOIB_1">
      <item>FINA, Regionalni centar: Zagreb, Nagodbeno vijeće: ZG03, OIB 85821130368</item>
    </derivirana_varijabla>
  </DomainObject.Predmet.StrankaListFormatedOIB>
  <DomainObject.Predmet.StrankaListFormatedWithAdress>
    <izvorni_sadrzaj>
      <item>FINA, Regionalni centar: Zagreb, Nagodbeno vijeće: ZG03, Ilica 307, 10000 Zagreb</item>
    </izvorni_sadrzaj>
    <derivirana_varijabla naziv="DomainObject.Predmet.StrankaListFormatedWithAdress_1">
      <item>FINA, Regionalni centar: Zagreb, Nagodbeno vijeće: ZG03, Ilica 307, 10000 Zagreb</item>
    </derivirana_varijabla>
  </DomainObject.Predmet.StrankaListFormatedWithAdress>
  <DomainObject.Predmet.StrankaListFormatedWithAdressOIB>
    <izvorni_sadrzaj>
      <item>FINA, Regionalni centar: Zagreb, Nagodbeno vijeće: ZG03, OIB 85821130368, Ilica 307, 10000 Zagreb</item>
    </izvorni_sadrzaj>
    <derivirana_varijabla naziv="DomainObject.Predmet.StrankaListFormatedWithAdressOIB_1">
      <item>FINA, Regionalni centar: Zagreb, Nagodbeno vijeće: ZG03, OIB 85821130368, Ilica 307, 10000 Zagreb</item>
    </derivirana_varijabla>
  </DomainObject.Predmet.StrankaListFormatedWithAdressOIB>
  <DomainObject.Predmet.StrankaListNazivFormated>
    <izvorni_sadrzaj>
      <item>FINA, Regionalni centar: Zagreb, Nagodbeno vijeće: ZG03</item>
    </izvorni_sadrzaj>
    <derivirana_varijabla naziv="DomainObject.Predmet.StrankaListNazivFormated_1">
      <item>FINA, Regionalni centar: Zagreb, Nagodbeno vijeće: ZG03</item>
    </derivirana_varijabla>
  </DomainObject.Predmet.StrankaListNazivFormated>
  <DomainObject.Predmet.StrankaListNazivFormatedOIB>
    <izvorni_sadrzaj>
      <item>FINA, Regionalni centar: Zagreb, Nagodbeno vijeće: ZG03, OIB 85821130368</item>
    </izvorni_sadrzaj>
    <derivirana_varijabla naziv="DomainObject.Predmet.StrankaListNazivFormatedOIB_1">
      <item>FINA, Regionalni centar: Zagreb, Nagodbeno vijeće: ZG03, OIB 85821130368</item>
    </derivirana_varijabla>
  </DomainObject.Predmet.StrankaListNazivFormatedOIB>
  <DomainObject.Predmet.ProtuStrankaListFormated>
    <izvorni_sadrzaj>
      <item>MARIJAN MUNITIĆ</item>
    </izvorni_sadrzaj>
    <derivirana_varijabla naziv="DomainObject.Predmet.ProtuStrankaListFormated_1">
      <item>MARIJAN MUNITIĆ</item>
    </derivirana_varijabla>
  </DomainObject.Predmet.ProtuStrankaListFormated>
  <DomainObject.Predmet.ProtuStrankaListFormatedOIB>
    <izvorni_sadrzaj>
      <item>MARIJAN MUNITIĆ, OIB 94149693641</item>
    </izvorni_sadrzaj>
    <derivirana_varijabla naziv="DomainObject.Predmet.ProtuStrankaListFormatedOIB_1">
      <item>MARIJAN MUNITIĆ, OIB 94149693641</item>
    </derivirana_varijabla>
  </DomainObject.Predmet.ProtuStrankaListFormatedOIB>
  <DomainObject.Predmet.ProtuStrankaListFormatedWithAdress>
    <izvorni_sadrzaj>
      <item>MARIJAN MUNITIĆ, Brune Bušića 39, 33520 Slatina</item>
    </izvorni_sadrzaj>
    <derivirana_varijabla naziv="DomainObject.Predmet.ProtuStrankaListFormatedWithAdress_1">
      <item>MARIJAN MUNITIĆ, Brune Bušića 39, 33520 Slatina</item>
    </derivirana_varijabla>
  </DomainObject.Predmet.ProtuStrankaListFormatedWithAdress>
  <DomainObject.Predmet.ProtuStrankaListFormatedWithAdressOIB>
    <izvorni_sadrzaj>
      <item>MARIJAN MUNITIĆ, OIB 94149693641, Brune Bušića 39, 33520 Slatina</item>
    </izvorni_sadrzaj>
    <derivirana_varijabla naziv="DomainObject.Predmet.ProtuStrankaListFormatedWithAdressOIB_1">
      <item>MARIJAN MUNITIĆ, OIB 94149693641, Brune Bušića 39, 33520 Slatina</item>
    </derivirana_varijabla>
  </DomainObject.Predmet.ProtuStrankaListFormatedWithAdressOIB>
  <DomainObject.Predmet.ProtuStrankaListNazivFormated>
    <izvorni_sadrzaj>
      <item>MARIJAN MUNITIĆ</item>
    </izvorni_sadrzaj>
    <derivirana_varijabla naziv="DomainObject.Predmet.ProtuStrankaListNazivFormated_1">
      <item>MARIJAN MUNITIĆ</item>
    </derivirana_varijabla>
  </DomainObject.Predmet.ProtuStrankaListNazivFormated>
  <DomainObject.Predmet.ProtuStrankaListNazivFormatedOIB>
    <izvorni_sadrzaj>
      <item>MARIJAN MUNITIĆ, OIB 94149693641</item>
    </izvorni_sadrzaj>
    <derivirana_varijabla naziv="DomainObject.Predmet.ProtuStrankaListNazivFormatedOIB_1">
      <item>MARIJAN MUNITIĆ, OIB 94149693641</item>
    </derivirana_varijabla>
  </DomainObject.Predmet.ProtuStrankaListNazivFormatedOIB>
  <DomainObject.Predmet.OstaliListFormated>
    <izvorni_sadrzaj>
      <item>Mira Ilinčić</item>
    </izvorni_sadrzaj>
    <derivirana_varijabla naziv="DomainObject.Predmet.OstaliListFormated_1">
      <item>Mira Ilinčić</item>
    </derivirana_varijabla>
  </DomainObject.Predmet.OstaliListFormated>
  <DomainObject.Predmet.OstaliListFormatedOIB>
    <izvorni_sadrzaj>
      <item>Mira Ilinčić, OIB 54240422937</item>
    </izvorni_sadrzaj>
    <derivirana_varijabla naziv="DomainObject.Predmet.OstaliListFormatedOIB_1">
      <item>Mira Ilinčić, OIB 54240422937</item>
    </derivirana_varijabla>
  </DomainObject.Predmet.OstaliListFormatedOIB>
  <DomainObject.Predmet.OstaliListFormatedWithAdress>
    <izvorni_sadrzaj>
      <item>Mira Ilinčić, Ljudevita Gaja 8, 33515 Orahovica</item>
    </izvorni_sadrzaj>
    <derivirana_varijabla naziv="DomainObject.Predmet.OstaliListFormatedWithAdress_1">
      <item>Mira Ilinčić, Ljudevita Gaja 8, 33515 Orahovica</item>
    </derivirana_varijabla>
  </DomainObject.Predmet.OstaliListFormatedWithAdress>
  <DomainObject.Predmet.OstaliListFormatedWithAdressOIB>
    <izvorni_sadrzaj>
      <item>Mira Ilinčić, OIB 54240422937, Ljudevita Gaja 8, 33515 Orahovica</item>
    </izvorni_sadrzaj>
    <derivirana_varijabla naziv="DomainObject.Predmet.OstaliListFormatedWithAdressOIB_1">
      <item>Mira Ilinčić, OIB 54240422937, Ljudevita Gaja 8, 33515 Orahovica</item>
    </derivirana_varijabla>
  </DomainObject.Predmet.OstaliListFormatedWithAdressOIB>
  <DomainObject.Predmet.OstaliListNazivFormated>
    <izvorni_sadrzaj>
      <item>Mira Ilinčić</item>
    </izvorni_sadrzaj>
    <derivirana_varijabla naziv="DomainObject.Predmet.OstaliListNazivFormated_1">
      <item>Mira Ilinčić</item>
    </derivirana_varijabla>
  </DomainObject.Predmet.OstaliListNazivFormated>
  <DomainObject.Predmet.OstaliListNazivFormatedOIB>
    <izvorni_sadrzaj>
      <item>Mira Ilinčić, OIB 54240422937</item>
    </izvorni_sadrzaj>
    <derivirana_varijabla naziv="DomainObject.Predmet.OstaliListNazivFormatedOIB_1">
      <item>Mira Ilinčić, OIB 54240422937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St-98/2016-14</izvorni_sadrzaj>
    <derivirana_varijabla naziv="DomainObject.PoslovniBrojDokumenta_1">St-98/2016-14</derivirana_varijabla>
  </DomainObject.PoslovniBrojDokumenta>
  <DomainObject.Predmet.StrankaIDrugi>
    <izvorni_sadrzaj>FINA, Regionalni centar: Zagreb, Nagodbeno vijeće: ZG03</izvorni_sadrzaj>
    <derivirana_varijabla naziv="DomainObject.Predmet.StrankaIDrugi_1">FINA, Regionalni centar: Zagreb, Nagodbeno vijeće: ZG03</derivirana_varijabla>
  </DomainObject.Predmet.StrankaIDrugi>
  <DomainObject.Predmet.ProtustrankaIDrugi>
    <izvorni_sadrzaj>MARIJAN MUNITIĆ</izvorni_sadrzaj>
    <derivirana_varijabla naziv="DomainObject.Predmet.ProtustrankaIDrugi_1">MARIJAN MUNITIĆ</derivirana_varijabla>
  </DomainObject.Predmet.ProtustrankaIDrugi>
  <DomainObject.Predmet.StrankaIDrugiAdressOIB>
    <izvorni_sadrzaj>FINA, Regionalni centar: Zagreb, Nagodbeno vijeće: ZG03, OIB 85821130368, Ilica 307, 10000 Zagreb</izvorni_sadrzaj>
    <derivirana_varijabla naziv="DomainObject.Predmet.StrankaIDrugiAdressOIB_1">FINA, Regionalni centar: Zagreb, Nagodbeno vijeće: ZG03, OIB 85821130368, Ilica 307, 10000 Zagreb</derivirana_varijabla>
  </DomainObject.Predmet.StrankaIDrugiAdressOIB>
  <DomainObject.Predmet.ProtustrankaIDrugiAdressOIB>
    <izvorni_sadrzaj>MARIJAN MUNITIĆ, OIB 94149693641, Brune Bušića 39, 33520 Slatina</izvorni_sadrzaj>
    <derivirana_varijabla naziv="DomainObject.Predmet.ProtustrankaIDrugiAdressOIB_1">MARIJAN MUNITIĆ, OIB 94149693641, Brune Bušića 39,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ZG03</item>
      <item>MARIJAN MUNITIĆ</item>
      <item>Mira Ilinčić</item>
    </izvorni_sadrzaj>
    <derivirana_varijabla naziv="DomainObject.Predmet.SudioniciListNaziv_1">
      <item>FINA, Regionalni centar: Zagreb, Nagodbeno vijeće: ZG03</item>
      <item>MARIJAN MUNITIĆ</item>
      <item>Mira Ilinčić</item>
    </derivirana_varijabla>
  </DomainObject.Predmet.SudioniciListNaziv>
  <DomainObject.Predmet.SudioniciListAdressOIB>
    <izvorni_sadrzaj>
      <item>FINA, Regionalni centar: Zagreb, Nagodbeno vijeće: ZG03, OIB 85821130368, Ilica 307,10000 Zagreb</item>
      <item>MARIJAN MUNITIĆ, OIB 94149693641, Brune Bušića 39,33520 Slatina</item>
      <item>Mira Ilinčić, OIB 54240422937, Ljudevita Gaja 8,33515 Orahovica</item>
    </izvorni_sadrzaj>
    <derivirana_varijabla naziv="DomainObject.Predmet.SudioniciListAdressOIB_1">
      <item>FINA, Regionalni centar: Zagreb, Nagodbeno vijeće: ZG03, OIB 85821130368, Ilica 307,10000 Zagreb</item>
      <item>MARIJAN MUNITIĆ, OIB 94149693641, Brune Bušića 39,33520 Slatina</item>
      <item>Mira Ilinčić, OIB 54240422937, Ljudevita Gaja 8,33515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6D9997-574A-43BE-AA93-3F40E20F49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1219</properties:Words>
  <properties:Characters>6931</properties:Characters>
  <properties:Lines>141</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2017-01-30T12:55:00Z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St-98/2016-14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