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81c7" w14:paraId="f8f81c7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ED5CA4">
        <w:t>2487</w:t>
      </w:r>
      <w:r w:rsidR="00250BDA">
        <w:t>/2016</w:t>
      </w:r>
    </w:p>
    <w:p w:rsidRDefault="00630ED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D65CCF" w:rsidP="005B2360" w:rsidR="005B2360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val="pt-BR"/>
        </w:rPr>
      </w:pPr>
      <w:r w:rsidRPr="00287FD3">
        <w:t xml:space="preserve">Trgovački sud u Zagrebu, po sucu Maji Jurovicki, u stečajnom postupku u povodu prijedloga </w:t>
      </w:r>
      <w:r w:rsidR="00495712" w:rsidRPr="00E974B3">
        <w:rPr>
          <w:lang w:val="pt-BR"/>
        </w:rPr>
        <w:t xml:space="preserve">predlagatelja FINANCIJSKE AGENCIJE, Zagreb, Ulica grada Vukovara 70, OIB: </w:t>
      </w:r>
      <w:r w:rsidR="00495712" w:rsidRPr="00E974B3">
        <w:t>85821130368</w:t>
      </w:r>
      <w:r w:rsidR="00495712" w:rsidRPr="00E974B3">
        <w:rPr>
          <w:lang w:val="pt-BR"/>
        </w:rPr>
        <w:t xml:space="preserve">, za otvaranje </w:t>
      </w:r>
      <w:r w:rsidR="00495712">
        <w:rPr>
          <w:lang w:val="pt-BR"/>
        </w:rPr>
        <w:t xml:space="preserve">stečajnog postupka nad dužnikom </w:t>
      </w:r>
      <w:r w:rsidR="00ED5CA4" w:rsidRPr="00555145">
        <w:rPr>
          <w:lang w:val="pt-BR"/>
        </w:rPr>
        <w:t>DODAJ j.d.o.o.</w:t>
      </w:r>
      <w:r w:rsidR="00ED5CA4">
        <w:rPr>
          <w:lang w:val="pt-BR"/>
        </w:rPr>
        <w:t xml:space="preserve"> OIB:</w:t>
      </w:r>
      <w:r w:rsidR="00ED5CA4" w:rsidRPr="00555145">
        <w:t xml:space="preserve"> </w:t>
      </w:r>
      <w:r w:rsidR="00ED5CA4" w:rsidRPr="00555145">
        <w:rPr>
          <w:lang w:val="pt-BR"/>
        </w:rPr>
        <w:t>32060371462</w:t>
      </w:r>
      <w:r w:rsidR="00ED5CA4">
        <w:rPr>
          <w:lang w:val="pt-BR"/>
        </w:rPr>
        <w:t>,Mački, Mački 16</w:t>
      </w:r>
      <w:r w:rsidR="005B2360">
        <w:rPr>
          <w:lang w:val="pt-BR"/>
        </w:rPr>
        <w:t xml:space="preserve">, dana </w:t>
      </w:r>
      <w:r w:rsidR="00ED5CA4">
        <w:rPr>
          <w:lang w:val="pt-BR"/>
        </w:rPr>
        <w:t>20</w:t>
      </w:r>
      <w:r w:rsidR="00495712">
        <w:rPr>
          <w:lang w:val="pt-BR"/>
        </w:rPr>
        <w:t>. prosinca</w:t>
      </w:r>
      <w:r w:rsidR="005B2360">
        <w:rPr>
          <w:lang w:val="pt-BR"/>
        </w:rPr>
        <w:t xml:space="preserve"> 2017. </w:t>
      </w:r>
    </w:p>
    <w:p w:rsidRDefault="00FC5A2F" w:rsidP="00DA1211" w:rsidR="00FC5A2F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ED5CA4" w:rsidRPr="00555145">
        <w:rPr>
          <w:lang w:val="pt-BR"/>
        </w:rPr>
        <w:t>DODAJ j.d.o.o.</w:t>
      </w:r>
      <w:r w:rsidR="00ED5CA4">
        <w:rPr>
          <w:lang w:val="pt-BR"/>
        </w:rPr>
        <w:t xml:space="preserve"> OIB:</w:t>
      </w:r>
      <w:r w:rsidR="00ED5CA4" w:rsidRPr="00555145">
        <w:t xml:space="preserve"> </w:t>
      </w:r>
      <w:r w:rsidR="00ED5CA4" w:rsidRPr="00555145">
        <w:rPr>
          <w:lang w:val="pt-BR"/>
        </w:rPr>
        <w:t>32060371462</w:t>
      </w:r>
      <w:r w:rsidR="00ED5CA4">
        <w:rPr>
          <w:lang w:val="pt-BR"/>
        </w:rPr>
        <w:t>,Mački, Mački 16</w:t>
      </w:r>
      <w:r w:rsidR="00E756B6">
        <w:t xml:space="preserve">, 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D5CA4">
        <w:t>2487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495712">
      <w:pPr>
        <w:pStyle w:val="Tijeloteksta"/>
        <w:ind w:firstLine="708"/>
      </w:pPr>
      <w:r w:rsidRPr="00BC2D3A">
        <w:t xml:space="preserve">Financijska agencija, Regionalni centar Zagreb, podnijela je ovom sudu prijedlog za otvaranje stečajnog postupka nad dužnikom </w:t>
      </w:r>
      <w:r w:rsidR="00ED5CA4" w:rsidRPr="00555145">
        <w:rPr>
          <w:lang w:val="pt-BR"/>
        </w:rPr>
        <w:t>DODAJ j.d.o.o.</w:t>
      </w:r>
      <w:r w:rsidR="00ED5CA4">
        <w:rPr>
          <w:lang w:val="pt-BR"/>
        </w:rPr>
        <w:t xml:space="preserve"> OIB:</w:t>
      </w:r>
      <w:r w:rsidR="00ED5CA4" w:rsidRPr="00555145">
        <w:t xml:space="preserve"> </w:t>
      </w:r>
      <w:r w:rsidR="00ED5CA4" w:rsidRPr="00555145">
        <w:rPr>
          <w:lang w:val="pt-BR"/>
        </w:rPr>
        <w:t>32060371462</w:t>
      </w:r>
      <w:r w:rsidR="00ED5CA4">
        <w:rPr>
          <w:lang w:val="pt-BR"/>
        </w:rPr>
        <w:t>,Mački, Mački 16</w:t>
      </w:r>
      <w:r w:rsidR="00495712"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ED5CA4">
        <w:t>672</w:t>
      </w:r>
      <w:r w:rsidR="00CB6773">
        <w:t xml:space="preserve"> </w:t>
      </w:r>
      <w:r w:rsidRPr="00BC2D3A">
        <w:t xml:space="preserve">dana, u ukupnom iznosu od </w:t>
      </w:r>
      <w:r w:rsidR="00ED5CA4">
        <w:rPr>
          <w:lang w:val="pl-PL"/>
        </w:rPr>
        <w:t xml:space="preserve">12.066,55 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0D2C9A">
        <w:t>1</w:t>
      </w:r>
      <w:r w:rsidR="007743E7">
        <w:t xml:space="preserve"> </w:t>
      </w:r>
      <w:r w:rsidRPr="00BC2D3A">
        <w:t>zaposlen</w:t>
      </w:r>
      <w:r w:rsidR="000D2C9A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0542D3" w:rsidR="000542D3">
      <w:pPr>
        <w:ind w:firstLine="720"/>
        <w:jc w:val="both"/>
      </w:pPr>
      <w:r>
        <w:t xml:space="preserve">Sud je rješenjem od </w:t>
      </w:r>
      <w:r w:rsidR="00ED5CA4">
        <w:t>1</w:t>
      </w:r>
      <w:r w:rsidR="0011029D">
        <w:t>6</w:t>
      </w:r>
      <w:r w:rsidR="00ED5CA4">
        <w:t>. studenog</w:t>
      </w:r>
      <w:r w:rsidR="000542D3">
        <w:t xml:space="preserve"> </w:t>
      </w:r>
      <w:r w:rsidR="005B3256">
        <w:t xml:space="preserve"> 2017</w:t>
      </w:r>
      <w:r w:rsidR="00901CFD">
        <w:t>. pokrenuo pre</w:t>
      </w:r>
      <w:r w:rsidR="000542D3">
        <w:t xml:space="preserve">thodni postupak nad dužnikom, </w:t>
      </w:r>
    </w:p>
    <w:p w:rsidRDefault="00C90682" w:rsidP="000542D3" w:rsidR="000542D3">
      <w:pPr>
        <w:ind w:firstLine="720"/>
        <w:jc w:val="both"/>
        <w:rPr>
          <w:lang w:val="pl-PL"/>
        </w:rPr>
      </w:pPr>
      <w:r>
        <w:lastRenderedPageBreak/>
        <w:br/>
      </w:r>
      <w:r w:rsidR="000542D3">
        <w:t xml:space="preserve">a </w:t>
      </w:r>
      <w:r w:rsidR="00ED5CA4">
        <w:t>20</w:t>
      </w:r>
      <w:r w:rsidR="000D2C9A">
        <w:t>. prosinca</w:t>
      </w:r>
      <w:r w:rsidR="0098593B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0542D3">
        <w:t xml:space="preserve">Zakonski zastupnik dužnika nije </w:t>
      </w:r>
      <w:r w:rsidR="000542D3" w:rsidRPr="004E4C07">
        <w:t>pristupio na navedeno ročište</w:t>
      </w:r>
      <w:r w:rsidR="000542D3">
        <w:t xml:space="preserve">. </w:t>
      </w:r>
    </w:p>
    <w:p w:rsidRDefault="00AF29DB" w:rsidP="00AF29DB" w:rsidR="00AF29DB">
      <w:pPr>
        <w:ind w:firstLine="720"/>
        <w:jc w:val="both"/>
        <w:rPr>
          <w:lang w:val="pl-PL"/>
        </w:rPr>
      </w:pPr>
    </w:p>
    <w:p w:rsidRDefault="003D0115" w:rsidP="0078176C" w:rsidR="009B1748" w:rsidRPr="0089526A">
      <w:pPr>
        <w:ind w:firstLine="720"/>
        <w:jc w:val="both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60247A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D2C9A">
        <w:t>,</w:t>
      </w:r>
      <w:r w:rsidR="009B3D51" w:rsidRPr="00B9015B">
        <w:t xml:space="preserve"> </w:t>
      </w:r>
      <w:r w:rsidR="00ED5CA4">
        <w:t>20</w:t>
      </w:r>
      <w:r w:rsidR="000D2C9A">
        <w:t>. prosinca</w:t>
      </w:r>
      <w:r w:rsidR="0060247A">
        <w:t xml:space="preserve"> 2017.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0542D3">
        <w:t>, v.r.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0542D3" w:rsidP="002D60CE" w:rsidR="000542D3">
      <w:pPr>
        <w:jc w:val="both"/>
      </w:pPr>
    </w:p>
    <w:p w:rsidRDefault="000542D3" w:rsidP="008C5BAA" w:rsidR="000542D3">
      <w:pPr>
        <w:jc w:val="right"/>
      </w:pPr>
    </w:p>
    <w:p w:rsidRDefault="000542D3" w:rsidP="008C5BAA" w:rsidR="000542D3">
      <w:pPr>
        <w:jc w:val="right"/>
      </w:pPr>
      <w:r>
        <w:t>Za točnost otpravka-ovlašteni službenik:</w:t>
      </w:r>
    </w:p>
    <w:p w:rsidRDefault="000542D3" w:rsidP="008C5BAA" w:rsidR="000542D3">
      <w:pPr>
        <w:jc w:val="right"/>
      </w:pPr>
      <w:r>
        <w:t>Gordana Cvitković</w:t>
      </w:r>
    </w:p>
    <w:p w:rsidRDefault="000542D3" w:rsidP="002D60CE" w:rsidR="000542D3" w:rsidRPr="00B9015B">
      <w:pPr>
        <w:jc w:val="both"/>
      </w:pPr>
    </w:p>
    <w:p w:rsidRDefault="00CC1DE7" w:rsidP="00065B42" w:rsidR="00CC1DE7"/>
    <w:p w:rsidRDefault="00856259" w:rsidP="000542D3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78A" w:rsidP="00CC1DE7" w:rsidR="00EB178A">
      <w:r>
        <w:separator/>
      </w:r>
    </w:p>
  </w:endnote>
  <w:endnote w:id="0" w:type="continuationSeparator">
    <w:p w:rsidRDefault="00EB178A" w:rsidP="00CC1DE7" w:rsidR="00EB1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78A" w:rsidP="00CC1DE7" w:rsidR="00EB178A">
      <w:r>
        <w:separator/>
      </w:r>
    </w:p>
  </w:footnote>
  <w:footnote w:id="0" w:type="continuationSeparator">
    <w:p w:rsidRDefault="00EB178A" w:rsidP="00CC1DE7" w:rsidR="00EB1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E80C62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11029D">
          <w:rPr>
            <w:sz w:val="24"/>
          </w:rPr>
          <w:t>2487</w:t>
        </w:r>
        <w:r w:rsidR="00AD30ED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542D3"/>
    <w:rsid w:val="00060498"/>
    <w:rsid w:val="00065B42"/>
    <w:rsid w:val="00072F53"/>
    <w:rsid w:val="0008005B"/>
    <w:rsid w:val="0008099D"/>
    <w:rsid w:val="000A206E"/>
    <w:rsid w:val="000B22E7"/>
    <w:rsid w:val="000B5C4E"/>
    <w:rsid w:val="000B7D73"/>
    <w:rsid w:val="000C1F96"/>
    <w:rsid w:val="000C3FC6"/>
    <w:rsid w:val="000C7242"/>
    <w:rsid w:val="000D2C9A"/>
    <w:rsid w:val="000E335E"/>
    <w:rsid w:val="000E4B5C"/>
    <w:rsid w:val="000F6452"/>
    <w:rsid w:val="000F7C99"/>
    <w:rsid w:val="001013EE"/>
    <w:rsid w:val="0011029D"/>
    <w:rsid w:val="001120C4"/>
    <w:rsid w:val="00116313"/>
    <w:rsid w:val="00131620"/>
    <w:rsid w:val="00132F44"/>
    <w:rsid w:val="00134F3A"/>
    <w:rsid w:val="00151969"/>
    <w:rsid w:val="00173153"/>
    <w:rsid w:val="00177BBF"/>
    <w:rsid w:val="00180FED"/>
    <w:rsid w:val="001861A1"/>
    <w:rsid w:val="00195EC5"/>
    <w:rsid w:val="0019700C"/>
    <w:rsid w:val="001A5EC1"/>
    <w:rsid w:val="001A762F"/>
    <w:rsid w:val="001B18D0"/>
    <w:rsid w:val="001B7713"/>
    <w:rsid w:val="001D0C41"/>
    <w:rsid w:val="001D0FC3"/>
    <w:rsid w:val="001E1A9A"/>
    <w:rsid w:val="001E6597"/>
    <w:rsid w:val="001F45C3"/>
    <w:rsid w:val="001F5B59"/>
    <w:rsid w:val="0021298E"/>
    <w:rsid w:val="002132DA"/>
    <w:rsid w:val="00225E5C"/>
    <w:rsid w:val="00250BDA"/>
    <w:rsid w:val="00255783"/>
    <w:rsid w:val="00257CDB"/>
    <w:rsid w:val="00257DCC"/>
    <w:rsid w:val="00260C00"/>
    <w:rsid w:val="002817DE"/>
    <w:rsid w:val="002840C1"/>
    <w:rsid w:val="00291F99"/>
    <w:rsid w:val="002923AF"/>
    <w:rsid w:val="002C3072"/>
    <w:rsid w:val="002D5087"/>
    <w:rsid w:val="002D60CE"/>
    <w:rsid w:val="002E4CA0"/>
    <w:rsid w:val="00302302"/>
    <w:rsid w:val="003119BF"/>
    <w:rsid w:val="00331F14"/>
    <w:rsid w:val="00341F35"/>
    <w:rsid w:val="003459CC"/>
    <w:rsid w:val="00352A82"/>
    <w:rsid w:val="003541A8"/>
    <w:rsid w:val="003835F0"/>
    <w:rsid w:val="00384745"/>
    <w:rsid w:val="00387739"/>
    <w:rsid w:val="003943BD"/>
    <w:rsid w:val="00396794"/>
    <w:rsid w:val="003B5743"/>
    <w:rsid w:val="003D0115"/>
    <w:rsid w:val="003D1745"/>
    <w:rsid w:val="003D1F88"/>
    <w:rsid w:val="003E7010"/>
    <w:rsid w:val="003F3702"/>
    <w:rsid w:val="003F6309"/>
    <w:rsid w:val="00404B33"/>
    <w:rsid w:val="00412D47"/>
    <w:rsid w:val="0044519B"/>
    <w:rsid w:val="00450643"/>
    <w:rsid w:val="0046344D"/>
    <w:rsid w:val="0046518B"/>
    <w:rsid w:val="004704F7"/>
    <w:rsid w:val="00472216"/>
    <w:rsid w:val="00483BAA"/>
    <w:rsid w:val="00495712"/>
    <w:rsid w:val="004965B2"/>
    <w:rsid w:val="00497B04"/>
    <w:rsid w:val="004C428C"/>
    <w:rsid w:val="004C6E2A"/>
    <w:rsid w:val="004D1BFE"/>
    <w:rsid w:val="004E07BD"/>
    <w:rsid w:val="004E79DA"/>
    <w:rsid w:val="004F7A8D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4094F"/>
    <w:rsid w:val="005543BD"/>
    <w:rsid w:val="00555D4E"/>
    <w:rsid w:val="005770A3"/>
    <w:rsid w:val="00577445"/>
    <w:rsid w:val="0059075B"/>
    <w:rsid w:val="00591F57"/>
    <w:rsid w:val="005B2360"/>
    <w:rsid w:val="005B3256"/>
    <w:rsid w:val="005C2AC2"/>
    <w:rsid w:val="005C6039"/>
    <w:rsid w:val="006001CE"/>
    <w:rsid w:val="0060247A"/>
    <w:rsid w:val="00630AA9"/>
    <w:rsid w:val="00630ED3"/>
    <w:rsid w:val="00662884"/>
    <w:rsid w:val="00671825"/>
    <w:rsid w:val="00675076"/>
    <w:rsid w:val="006976E0"/>
    <w:rsid w:val="006A16F5"/>
    <w:rsid w:val="006A7F1A"/>
    <w:rsid w:val="006B45AC"/>
    <w:rsid w:val="006C5B70"/>
    <w:rsid w:val="006C79FF"/>
    <w:rsid w:val="006D12ED"/>
    <w:rsid w:val="006E04CA"/>
    <w:rsid w:val="0070311E"/>
    <w:rsid w:val="00704DD0"/>
    <w:rsid w:val="00707A18"/>
    <w:rsid w:val="007150E9"/>
    <w:rsid w:val="0073524B"/>
    <w:rsid w:val="00741A92"/>
    <w:rsid w:val="007466AD"/>
    <w:rsid w:val="00754CF2"/>
    <w:rsid w:val="007743E7"/>
    <w:rsid w:val="0078176C"/>
    <w:rsid w:val="00783BA3"/>
    <w:rsid w:val="007A193D"/>
    <w:rsid w:val="007B068E"/>
    <w:rsid w:val="007D0FC9"/>
    <w:rsid w:val="007E6A6F"/>
    <w:rsid w:val="007F5CFB"/>
    <w:rsid w:val="00800873"/>
    <w:rsid w:val="00800FB4"/>
    <w:rsid w:val="00856259"/>
    <w:rsid w:val="00864C88"/>
    <w:rsid w:val="00866B31"/>
    <w:rsid w:val="00872527"/>
    <w:rsid w:val="008759C6"/>
    <w:rsid w:val="00894F3B"/>
    <w:rsid w:val="00896971"/>
    <w:rsid w:val="008B5A9F"/>
    <w:rsid w:val="008B669A"/>
    <w:rsid w:val="008B7789"/>
    <w:rsid w:val="008B7EC3"/>
    <w:rsid w:val="008C34D0"/>
    <w:rsid w:val="008E71FA"/>
    <w:rsid w:val="008F474B"/>
    <w:rsid w:val="00901CFD"/>
    <w:rsid w:val="0091078A"/>
    <w:rsid w:val="009122D6"/>
    <w:rsid w:val="009366F1"/>
    <w:rsid w:val="00947BCF"/>
    <w:rsid w:val="009713FB"/>
    <w:rsid w:val="00973C2C"/>
    <w:rsid w:val="0098593B"/>
    <w:rsid w:val="009A45A9"/>
    <w:rsid w:val="009B0E05"/>
    <w:rsid w:val="009B1748"/>
    <w:rsid w:val="009B3D51"/>
    <w:rsid w:val="009D69A6"/>
    <w:rsid w:val="009F12DD"/>
    <w:rsid w:val="009F490F"/>
    <w:rsid w:val="00A0793E"/>
    <w:rsid w:val="00A10317"/>
    <w:rsid w:val="00A179ED"/>
    <w:rsid w:val="00A205A9"/>
    <w:rsid w:val="00A26525"/>
    <w:rsid w:val="00A41670"/>
    <w:rsid w:val="00A43EBD"/>
    <w:rsid w:val="00A6064D"/>
    <w:rsid w:val="00A75EA1"/>
    <w:rsid w:val="00A75F17"/>
    <w:rsid w:val="00A83366"/>
    <w:rsid w:val="00A851A3"/>
    <w:rsid w:val="00A86FB4"/>
    <w:rsid w:val="00AA28B1"/>
    <w:rsid w:val="00AA76D7"/>
    <w:rsid w:val="00AB02FD"/>
    <w:rsid w:val="00AB6C56"/>
    <w:rsid w:val="00AC5954"/>
    <w:rsid w:val="00AC7818"/>
    <w:rsid w:val="00AD057C"/>
    <w:rsid w:val="00AD30ED"/>
    <w:rsid w:val="00AD6771"/>
    <w:rsid w:val="00AE58E7"/>
    <w:rsid w:val="00AF29DB"/>
    <w:rsid w:val="00B00572"/>
    <w:rsid w:val="00B0060B"/>
    <w:rsid w:val="00B03ACB"/>
    <w:rsid w:val="00B242BA"/>
    <w:rsid w:val="00B25F15"/>
    <w:rsid w:val="00B36627"/>
    <w:rsid w:val="00B372F2"/>
    <w:rsid w:val="00B51D6A"/>
    <w:rsid w:val="00B60BA2"/>
    <w:rsid w:val="00B62E90"/>
    <w:rsid w:val="00B83D23"/>
    <w:rsid w:val="00B9015B"/>
    <w:rsid w:val="00B941F5"/>
    <w:rsid w:val="00BA43EB"/>
    <w:rsid w:val="00BA4CC8"/>
    <w:rsid w:val="00BB2DBD"/>
    <w:rsid w:val="00BB7BB0"/>
    <w:rsid w:val="00BC2D3A"/>
    <w:rsid w:val="00BC67EF"/>
    <w:rsid w:val="00BE16E8"/>
    <w:rsid w:val="00BE53A5"/>
    <w:rsid w:val="00BE5577"/>
    <w:rsid w:val="00BE55CE"/>
    <w:rsid w:val="00BF01D0"/>
    <w:rsid w:val="00BF0DDB"/>
    <w:rsid w:val="00BF5BEF"/>
    <w:rsid w:val="00C01504"/>
    <w:rsid w:val="00C01898"/>
    <w:rsid w:val="00C036DA"/>
    <w:rsid w:val="00C1097A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B6773"/>
    <w:rsid w:val="00CC1DE7"/>
    <w:rsid w:val="00CC294A"/>
    <w:rsid w:val="00CF7092"/>
    <w:rsid w:val="00D00B1F"/>
    <w:rsid w:val="00D03C11"/>
    <w:rsid w:val="00D148E4"/>
    <w:rsid w:val="00D24310"/>
    <w:rsid w:val="00D41B8B"/>
    <w:rsid w:val="00D46FDC"/>
    <w:rsid w:val="00D50ADE"/>
    <w:rsid w:val="00D53E52"/>
    <w:rsid w:val="00D5584C"/>
    <w:rsid w:val="00D60351"/>
    <w:rsid w:val="00D65CCF"/>
    <w:rsid w:val="00D677F7"/>
    <w:rsid w:val="00D803A5"/>
    <w:rsid w:val="00DA1211"/>
    <w:rsid w:val="00DA177A"/>
    <w:rsid w:val="00DC22FD"/>
    <w:rsid w:val="00DE0F86"/>
    <w:rsid w:val="00DE3CD9"/>
    <w:rsid w:val="00DF2F2C"/>
    <w:rsid w:val="00DF717D"/>
    <w:rsid w:val="00E0682D"/>
    <w:rsid w:val="00E13DC7"/>
    <w:rsid w:val="00E24B5E"/>
    <w:rsid w:val="00E42D5C"/>
    <w:rsid w:val="00E45083"/>
    <w:rsid w:val="00E466D0"/>
    <w:rsid w:val="00E47224"/>
    <w:rsid w:val="00E55BC8"/>
    <w:rsid w:val="00E66535"/>
    <w:rsid w:val="00E70F28"/>
    <w:rsid w:val="00E756B6"/>
    <w:rsid w:val="00E758EA"/>
    <w:rsid w:val="00E776ED"/>
    <w:rsid w:val="00E80C62"/>
    <w:rsid w:val="00EA7F5E"/>
    <w:rsid w:val="00EB178A"/>
    <w:rsid w:val="00ED1353"/>
    <w:rsid w:val="00ED5CA4"/>
    <w:rsid w:val="00EE49BE"/>
    <w:rsid w:val="00EF2611"/>
    <w:rsid w:val="00EF3D26"/>
    <w:rsid w:val="00F11AA4"/>
    <w:rsid w:val="00F31E76"/>
    <w:rsid w:val="00F324F6"/>
    <w:rsid w:val="00F40BCE"/>
    <w:rsid w:val="00F63713"/>
    <w:rsid w:val="00F6536D"/>
    <w:rsid w:val="00F86657"/>
    <w:rsid w:val="00FC3895"/>
    <w:rsid w:val="00FC4760"/>
    <w:rsid w:val="00FC4C6F"/>
    <w:rsid w:val="00FC5A2F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0C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C6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C6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C6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C6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0C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C6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C6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C6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C6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2487</izvorni_sadrzaj>
    <derivirana_varijabla naziv="DomainObject.Predmet.Broj_1">2487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St-2487/2016</izvorni_sadrzaj>
    <derivirana_varijabla naziv="DomainObject.Predmet.OznakaBroj_1">St-2487/2016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DODAJ j.d.o.o.</izvorni_sadrzaj>
    <derivirana_varijabla naziv="DomainObject.Predmet.ProtustrankaFormated_1">  DODAJ j.d.o.o.</derivirana_varijabla>
  </DomainObject.Predmet.ProtustrankaFormated>
  <DomainObject.Predmet.ProtustrankaFormatedOIB>
    <izvorni_sadrzaj>  DODAJ j.d.o.o., OIB 32060371462</izvorni_sadrzaj>
    <derivirana_varijabla naziv="DomainObject.Predmet.ProtustrankaFormatedOIB_1">  DODAJ j.d.o.o., OIB 32060371462</derivirana_varijabla>
  </DomainObject.Predmet.ProtustrankaFormatedOIB>
  <DomainObject.Predmet.ProtustrankaFormatedWithAdress>
    <izvorni_sadrzaj> DODAJ j.d.o.o., Mački 16, 10344 Mački</izvorni_sadrzaj>
    <derivirana_varijabla naziv="DomainObject.Predmet.ProtustrankaFormatedWithAdress_1"> DODAJ j.d.o.o., Mački 16, 10344 Mački</derivirana_varijabla>
  </DomainObject.Predmet.ProtustrankaFormatedWithAdress>
  <DomainObject.Predmet.ProtustrankaFormatedWithAdressOIB>
    <izvorni_sadrzaj> DODAJ j.d.o.o., OIB 32060371462, Mački 16, 10344 Mački</izvorni_sadrzaj>
    <derivirana_varijabla naziv="DomainObject.Predmet.ProtustrankaFormatedWithAdressOIB_1"> DODAJ j.d.o.o., OIB 32060371462, Mački 16, 10344 Mački</derivirana_varijabla>
  </DomainObject.Predmet.ProtustrankaFormatedWithAdressOIB>
  <DomainObject.Predmet.ProtustrankaWithAdress>
    <izvorni_sadrzaj>DODAJ j.d.o.o. Mački 16, 10344 Mački</izvorni_sadrzaj>
    <derivirana_varijabla naziv="DomainObject.Predmet.ProtustrankaWithAdress_1">DODAJ j.d.o.o. Mački 16, 10344 Mački</derivirana_varijabla>
  </DomainObject.Predmet.ProtustrankaWithAdress>
  <DomainObject.Predmet.ProtustrankaWithAdressOIB>
    <izvorni_sadrzaj>DODAJ j.d.o.o., OIB 32060371462, Mački 16, 10344 Mački</izvorni_sadrzaj>
    <derivirana_varijabla naziv="DomainObject.Predmet.ProtustrankaWithAdressOIB_1">DODAJ j.d.o.o., OIB 32060371462, Mački 16, 10344 Mački</derivirana_varijabla>
  </DomainObject.Predmet.ProtustrankaWithAdressOIB>
  <DomainObject.Predmet.ProtustrankaNazivFormated>
    <izvorni_sadrzaj>DODAJ j.d.o.o.</izvorni_sadrzaj>
    <derivirana_varijabla naziv="DomainObject.Predmet.ProtustrankaNazivFormated_1">DODAJ j.d.o.o.</derivirana_varijabla>
  </DomainObject.Predmet.ProtustrankaNazivFormated>
  <DomainObject.Predmet.ProtustrankaNazivFormatedOIB>
    <izvorni_sadrzaj>DODAJ j.d.o.o., OIB 32060371462</izvorni_sadrzaj>
    <derivirana_varijabla naziv="DomainObject.Predmet.ProtustrankaNazivFormatedOIB_1">DODAJ j.d.o.o., OIB 32060371462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DODAJ j.d.o.o.</item>
    </izvorni_sadrzaj>
    <derivirana_varijabla naziv="DomainObject.Predmet.ProtuStrankaListFormated_1">
      <item>DODAJ j.d.o.o.</item>
    </derivirana_varijabla>
  </DomainObject.Predmet.ProtuStrankaListFormated>
  <DomainObject.Predmet.ProtuStrankaListFormatedOIB>
    <izvorni_sadrzaj>
      <item>DODAJ j.d.o.o., OIB 32060371462</item>
    </izvorni_sadrzaj>
    <derivirana_varijabla naziv="DomainObject.Predmet.ProtuStrankaListFormatedOIB_1">
      <item>DODAJ j.d.o.o., OIB 32060371462</item>
    </derivirana_varijabla>
  </DomainObject.Predmet.ProtuStrankaListFormatedOIB>
  <DomainObject.Predmet.ProtuStrankaListFormatedWithAdress>
    <izvorni_sadrzaj>
      <item>DODAJ j.d.o.o., Mački 16, 10344 Mački</item>
    </izvorni_sadrzaj>
    <derivirana_varijabla naziv="DomainObject.Predmet.ProtuStrankaListFormatedWithAdress_1">
      <item>DODAJ j.d.o.o., Mački 16, 10344 Mački</item>
    </derivirana_varijabla>
  </DomainObject.Predmet.ProtuStrankaListFormatedWithAdress>
  <DomainObject.Predmet.ProtuStrankaListFormatedWithAdressOIB>
    <izvorni_sadrzaj>
      <item>DODAJ j.d.o.o., OIB 32060371462, Mački 16, 10344 Mački</item>
    </izvorni_sadrzaj>
    <derivirana_varijabla naziv="DomainObject.Predmet.ProtuStrankaListFormatedWithAdressOIB_1">
      <item>DODAJ j.d.o.o., OIB 32060371462, Mački 16, 10344 Mački</item>
    </derivirana_varijabla>
  </DomainObject.Predmet.ProtuStrankaListFormatedWithAdressOIB>
  <DomainObject.Predmet.ProtuStrankaListNazivFormated>
    <izvorni_sadrzaj>
      <item>DODAJ j.d.o.o.</item>
    </izvorni_sadrzaj>
    <derivirana_varijabla naziv="DomainObject.Predmet.ProtuStrankaListNazivFormated_1">
      <item>DODAJ j.d.o.o.</item>
    </derivirana_varijabla>
  </DomainObject.Predmet.ProtuStrankaListNazivFormated>
  <DomainObject.Predmet.ProtuStrankaListNazivFormatedOIB>
    <izvorni_sadrzaj>
      <item>DODAJ j.d.o.o., OIB 32060371462</item>
    </izvorni_sadrzaj>
    <derivirana_varijabla naziv="DomainObject.Predmet.ProtuStrankaListNazivFormatedOIB_1">
      <item>DODAJ j.d.o.o., OIB 32060371462</item>
    </derivirana_varijabla>
  </DomainObject.Predmet.ProtuStrankaListNazivFormatedOIB>
  <DomainObject.Predmet.OstaliListFormated>
    <izvorni_sadrzaj>
      <item>Zdenka Jelečki</item>
    </izvorni_sadrzaj>
    <derivirana_varijabla naziv="DomainObject.Predmet.OstaliListFormated_1">
      <item>Zdenka Jelečki</item>
    </derivirana_varijabla>
  </DomainObject.Predmet.OstaliListFormated>
  <DomainObject.Predmet.OstaliListFormatedOIB>
    <izvorni_sadrzaj>
      <item>Zdenka Jelečki, OIB 36964909921</item>
    </izvorni_sadrzaj>
    <derivirana_varijabla naziv="DomainObject.Predmet.OstaliListFormatedOIB_1">
      <item>Zdenka Jelečki, OIB 36964909921</item>
    </derivirana_varijabla>
  </DomainObject.Predmet.OstaliListFormatedOIB>
  <DomainObject.Predmet.OstaliListFormatedWithAdress>
    <izvorni_sadrzaj>
      <item>Zdenka Jelečki, Mački 16, 10342 Mački</item>
    </izvorni_sadrzaj>
    <derivirana_varijabla naziv="DomainObject.Predmet.OstaliListFormatedWithAdress_1">
      <item>Zdenka Jelečki, Mački 16, 10342 Mački</item>
    </derivirana_varijabla>
  </DomainObject.Predmet.OstaliListFormatedWithAdress>
  <DomainObject.Predmet.OstaliListFormatedWithAdressOIB>
    <izvorni_sadrzaj>
      <item>Zdenka Jelečki, OIB 36964909921, Mački 16, 10342 Mački</item>
    </izvorni_sadrzaj>
    <derivirana_varijabla naziv="DomainObject.Predmet.OstaliListFormatedWithAdressOIB_1">
      <item>Zdenka Jelečki, OIB 36964909921, Mački 16, 10342 Mački</item>
    </derivirana_varijabla>
  </DomainObject.Predmet.OstaliListFormatedWithAdressOIB>
  <DomainObject.Predmet.OstaliListNazivFormated>
    <izvorni_sadrzaj>
      <item>Zdenka Jelečki</item>
    </izvorni_sadrzaj>
    <derivirana_varijabla naziv="DomainObject.Predmet.OstaliListNazivFormated_1">
      <item>Zdenka Jelečki</item>
    </derivirana_varijabla>
  </DomainObject.Predmet.OstaliListNazivFormated>
  <DomainObject.Predmet.OstaliListNazivFormatedOIB>
    <izvorni_sadrzaj>
      <item>Zdenka Jelečki, OIB 36964909921</item>
    </izvorni_sadrzaj>
    <derivirana_varijabla naziv="DomainObject.Predmet.OstaliListNazivFormatedOIB_1">
      <item>Zdenka Jelečki, OIB 36964909921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DODAJ j.d.o.o.</izvorni_sadrzaj>
    <derivirana_varijabla naziv="DomainObject.Predmet.ProtustrankaIDrugi_1">DODAJ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DODAJ j.d.o.o., OIB 32060371462, Mački 16, 10344 Mački</izvorni_sadrzaj>
    <derivirana_varijabla naziv="DomainObject.Predmet.ProtustrankaIDrugiAdressOIB_1">DODAJ j.d.o.o., OIB 32060371462, Mački 16, 10344 Mački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DODAJ j.d.o.o.</item>
      <item>Zdenka Jelečki</item>
    </izvorni_sadrzaj>
    <derivirana_varijabla naziv="DomainObject.Predmet.SudioniciListNaziv_1">
      <item>FINA Regionalni centar Zagreb</item>
      <item>DODAJ j.d.o.o.</item>
      <item>Zdenka Jelečki</item>
    </derivirana_varijabla>
  </DomainObject.Predmet.SudioniciListNaziv>
  <DomainObject.Predmet.SudioniciListAdressOIB>
    <izvorni_sadrzaj>
      <item>FINA Regionalni centar Zagreb, OIB 85821130368, Trg svibanjskih žrtava 1995. 1,10000 Zagreb</item>
      <item>DODAJ j.d.o.o., OIB 32060371462, Mački 16,10344 Mački</item>
      <item>Zdenka Jelečki, OIB 36964909921, Mački 16,10342 Mački</item>
    </izvorni_sadrzaj>
    <derivirana_varijabla naziv="DomainObject.Predmet.SudioniciListAdressOIB_1">
      <item>FINA Regionalni centar Zagreb, OIB 85821130368, Trg svibanjskih žrtava 1995. 1,10000 Zagreb</item>
      <item>DODAJ j.d.o.o., OIB 32060371462, Mački 16,10344 Mački</item>
      <item>Zdenka Jelečki, OIB 36964909921, Mački 16,10342 Mački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32060371462</item>
      <item>, OIB 36964909921</item>
    </izvorni_sadrzaj>
    <derivirana_varijabla naziv="DomainObject.Predmet.SudioniciListNazivOIB_1">
      <item>, OIB 85821130368</item>
      <item>, OIB 32060371462</item>
      <item>, OIB 36964909921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B5CEF8-6938-415B-B1D2-A53077B77C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704</properties:Words>
  <properties:Characters>3975</properties:Characters>
  <properties:Lines>88</properties:Lines>
  <properties:Paragraphs>27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2017-12-20T13:28:00Z</dcterms:created>
  <dc:creator>gzubak</dc:creator>
  <cp:lastModifiedBy>Gordana Cvitković</cp:lastModifiedBy>
  <cp:lastPrinted>2017-12-20T13:52:00Z</cp:lastPrinted>
  <dcterms:modified xmlns:xsi="http://www.w3.org/2001/XMLSchema-instance" xsi:type="dcterms:W3CDTF">2017-12-20T13:53:00Z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