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05ba" w14:paraId="d0505b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843CA" w:rsidRPr="00F843CA">
        <w:t>KNEZ DOMAGOJ d.o.o., OIB: 00987649488, Solin, Kr</w:t>
      </w:r>
      <w:r w:rsidR="00F843CA">
        <w:t>alja Zvonimira 121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3B3B9B">
        <w:t>9</w:t>
      </w:r>
      <w:r w:rsidR="00DC0A39">
        <w:t>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843CA" w:rsidRPr="00F843CA">
        <w:t>KNEZ DOMAGOJ d.o.o., OIB: 009876494</w:t>
      </w:r>
      <w:r w:rsidR="00F843CA">
        <w:t>88, Solin, Kralja Zvonimira 121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514B65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843CA">
        <w:t>457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F843CA">
        <w:t>10.399,87</w:t>
      </w:r>
      <w:r w:rsidR="003B3B9B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3B9B">
        <w:t>9</w:t>
      </w:r>
      <w:r w:rsidR="00DC0A39">
        <w:t>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F843CA">
      <w:t>-18</w:t>
    </w:r>
    <w:r w:rsidR="00514B65">
      <w:t>4</w:t>
    </w:r>
    <w:r w:rsidR="00F843CA">
      <w:t>5</w:t>
    </w:r>
    <w:r w:rsidR="00514B65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60E9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2C87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B9B"/>
    <w:rsid w:val="003B50CE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14B65"/>
    <w:rsid w:val="00522A74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0F8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5AE3"/>
    <w:rsid w:val="00A36243"/>
    <w:rsid w:val="00A47153"/>
    <w:rsid w:val="00A5198B"/>
    <w:rsid w:val="00A614EF"/>
    <w:rsid w:val="00A63480"/>
    <w:rsid w:val="00A6407F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5C1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137B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439A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43C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St-1845/2015</izvorni_sadrzaj>
    <derivirana_varijabla naziv="DomainObject.Predmet.OznakaBroj_1">St-1845/2015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KNEZ DOMAGOJ društvo s ograničenom odgovornošću za građevinarstvo, trgovinu i usluge</izvorni_sadrzaj>
    <derivirana_varijabla naziv="DomainObject.Predmet.ProtustrankaFormated_1">  KNEZ DOMAGOJ društvo s ograničenom odgovornošću za građevinarstvo, trgovinu i usluge</derivirana_varijabla>
  </DomainObject.Predmet.ProtustrankaFormated>
  <DomainObject.Predmet.ProtustrankaFormatedOIB>
    <izvorni_sadrzaj>  KNEZ DOMAGOJ društvo s ograničenom odgovornošću za građevinarstvo, trgovinu i usluge, OIB 00987649488</izvorni_sadrzaj>
    <derivirana_varijabla naziv="DomainObject.Predmet.ProtustrankaFormatedOIB_1">  KNEZ DOMAGOJ društvo s ograničenom odgovornošću za građevinarstvo, trgovinu i usluge, OIB 00987649488</derivirana_varijabla>
  </DomainObject.Predmet.ProtustrankaFormatedOIB>
  <DomainObject.Predmet.ProtustrankaFormatedWithAdress>
    <izvorni_sadrzaj> KNEZ DOMAGOJ društvo s ograničenom odgovornošću za građevinarstvo, trgovinu i usluge, Kralja Zvonimira 121, 21210 Solin</izvorni_sadrzaj>
    <derivirana_varijabla naziv="DomainObject.Predmet.ProtustrankaFormatedWithAdress_1"> KNEZ DOMAGOJ društvo s ograničenom odgovornošću za građevinarstvo, trgovinu i usluge, Kralja Zvonimira 121, 21210 Solin</derivirana_varijabla>
  </DomainObject.Predmet.ProtustrankaFormatedWithAdress>
  <DomainObject.Predmet.ProtustrankaFormatedWithAdressOIB>
    <izvorni_sadrzaj> KNEZ DOMAGOJ društvo s ograničenom odgovornošću za građevinarstvo, trgovinu i usluge, OIB 00987649488, Kralja Zvonimira 121, 21210 Solin</izvorni_sadrzaj>
    <derivirana_varijabla naziv="DomainObject.Predmet.ProtustrankaFormatedWithAdressOIB_1"> KNEZ DOMAGOJ društvo s ograničenom odgovornošću za građevinarstvo, trgovinu i usluge, OIB 00987649488, Kralja Zvonimira 121, 21210 Solin</derivirana_varijabla>
  </DomainObject.Predmet.ProtustrankaFormatedWithAdressOIB>
  <DomainObject.Predmet.ProtustrankaWithAdress>
    <izvorni_sadrzaj>KNEZ DOMAGOJ društvo s ograničenom odgovornošću za građevinarstvo, trgovinu i usluge Kralja Zvonimira 121, 21210 Solin</izvorni_sadrzaj>
    <derivirana_varijabla naziv="DomainObject.Predmet.ProtustrankaWithAdress_1">KNEZ DOMAGOJ društvo s ograničenom odgovornošću za građevinarstvo, trgovinu i usluge Kralja Zvonimira 121, 21210 Solin</derivirana_varijabla>
  </DomainObject.Predmet.ProtustrankaWithAdress>
  <DomainObject.Predmet.ProtustrankaWithAdressOIB>
    <izvorni_sadrzaj>KNEZ DOMAGOJ društvo s ograničenom odgovornošću za građevinarstvo, trgovinu i usluge, OIB 00987649488, Kralja Zvonimira 121, 21210 Solin</izvorni_sadrzaj>
    <derivirana_varijabla naziv="DomainObject.Predmet.ProtustrankaWithAdressOIB_1">KNEZ DOMAGOJ društvo s ograničenom odgovornošću za građevinarstvo, trgovinu i usluge, OIB 00987649488, Kralja Zvonimira 121, 21210 Solin</derivirana_varijabla>
  </DomainObject.Predmet.ProtustrankaWithAdressOIB>
  <DomainObject.Predmet.ProtustrankaNazivFormated>
    <izvorni_sadrzaj>KNEZ DOMAGOJ društvo s ograničenom odgovornošću za građevinarstvo, trgovinu i usluge</izvorni_sadrzaj>
    <derivirana_varijabla naziv="DomainObject.Predmet.ProtustrankaNazivFormated_1">KNEZ DOMAGOJ društvo s ograničenom odgovornošću za građevinarstvo, trgovinu i usluge</derivirana_varijabla>
  </DomainObject.Predmet.ProtustrankaNazivFormated>
  <DomainObject.Predmet.ProtustrankaNazivFormatedOIB>
    <izvorni_sadrzaj>KNEZ DOMAGOJ društvo s ograničenom odgovornošću za građevinarstvo, trgovinu i usluge, OIB 00987649488</izvorni_sadrzaj>
    <derivirana_varijabla naziv="DomainObject.Predmet.ProtustrankaNazivFormatedOIB_1">KNEZ DOMAGOJ društvo s ograničenom odgovornošću za građevinarstvo, trgovinu i usluge, OIB 00987649488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10399.87</izvorni_sadrzaj>
    <derivirana_varijabla naziv="DomainObject.Predmet.TrenutnaVrijednost_1">10399.87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KNEZ DOMAGOJ društvo s ograničenom odgovornošću za građevinarstvo, trgovinu i usluge</item>
    </izvorni_sadrzaj>
    <derivirana_varijabla naziv="DomainObject.Predmet.ProtuStrankaListFormated_1">
      <item>KNEZ DOMAGOJ društvo s ograničenom odgovornošću za građevinarstvo, trgovinu i usluge</item>
    </derivirana_varijabla>
  </DomainObject.Predmet.ProtuStrankaListFormated>
  <DomainObject.Predmet.ProtuStrankaListFormatedOIB>
    <izvorni_sadrzaj>
      <item>KNEZ DOMAGOJ društvo s ograničenom odgovornošću za građevinarstvo, trgovinu i usluge, OIB 00987649488</item>
    </izvorni_sadrzaj>
    <derivirana_varijabla naziv="DomainObject.Predmet.ProtuStrankaListFormatedOIB_1">
      <item>KNEZ DOMAGOJ društvo s ograničenom odgovornošću za građevinarstvo, trgovinu i usluge, OIB 00987649488</item>
    </derivirana_varijabla>
  </DomainObject.Predmet.ProtuStrankaListFormatedOIB>
  <DomainObject.Predmet.ProtuStrankaListFormatedWithAdress>
    <izvorni_sadrzaj>
      <item>KNEZ DOMAGOJ društvo s ograničenom odgovornošću za građevinarstvo, trgovinu i usluge, Kralja Zvonimira 121, 21210 Solin</item>
    </izvorni_sadrzaj>
    <derivirana_varijabla naziv="DomainObject.Predmet.ProtuStrankaListFormatedWithAdress_1">
      <item>KNEZ DOMAGOJ društvo s ograničenom odgovornošću za građevinarstvo, trgovinu i usluge, Kralja Zvonimira 121, 21210 Solin</item>
    </derivirana_varijabla>
  </DomainObject.Predmet.ProtuStrankaListFormatedWithAdress>
  <DomainObject.Predmet.ProtuStrankaListFormatedWithAdressOIB>
    <izvorni_sadrzaj>
      <item>KNEZ DOMAGOJ društvo s ograničenom odgovornošću za građevinarstvo, trgovinu i usluge, OIB 00987649488, Kralja Zvonimira 121, 21210 Solin</item>
    </izvorni_sadrzaj>
    <derivirana_varijabla naziv="DomainObject.Predmet.ProtuStrankaListFormatedWithAdressOIB_1">
      <item>KNEZ DOMAGOJ društvo s ograničenom odgovornošću za građevinarstvo, trgovinu i usluge, OIB 00987649488, Kralja Zvonimira 121, 21210 Solin</item>
    </derivirana_varijabla>
  </DomainObject.Predmet.ProtuStrankaListFormatedWithAdressOIB>
  <DomainObject.Predmet.ProtuStrankaListNazivFormated>
    <izvorni_sadrzaj>
      <item>KNEZ DOMAGOJ društvo s ograničenom odgovornošću za građevinarstvo, trgovinu i usluge</item>
    </izvorni_sadrzaj>
    <derivirana_varijabla naziv="DomainObject.Predmet.ProtuStrankaListNazivFormated_1">
      <item>KNEZ DOMAGOJ društvo s ograničenom odgovornošću za građevinarstvo, trgovinu i usluge</item>
    </derivirana_varijabla>
  </DomainObject.Predmet.ProtuStrankaListNazivFormated>
  <DomainObject.Predmet.ProtuStrankaListNazivFormatedOIB>
    <izvorni_sadrzaj>
      <item>KNEZ DOMAGOJ društvo s ograničenom odgovornošću za građevinarstvo, trgovinu i usluge, OIB 00987649488</item>
    </izvorni_sadrzaj>
    <derivirana_varijabla naziv="DomainObject.Predmet.ProtuStrankaListNazivFormatedOIB_1">
      <item>KNEZ DOMAGOJ društvo s ograničenom odgovornošću za građevinarstvo, trgovinu i usluge, OIB 00987649488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KNEZ DOMAGOJ društvo s ograničenom odgovornošću za građevinarstvo, trgovinu i usluge</izvorni_sadrzaj>
    <derivirana_varijabla naziv="DomainObject.Predmet.ProtustrankaIDrugi_1">KNEZ DOMAGOJ društvo s ograničenom odgovornošću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KNEZ DOMAGOJ društvo s ograničenom odgovornošću za građevinarstvo, trgovinu i usluge, OIB 00987649488, Kralja Zvonimira 121, 21210 Solin</izvorni_sadrzaj>
    <derivirana_varijabla naziv="DomainObject.Predmet.ProtustrankaIDrugiAdressOIB_1">KNEZ DOMAGOJ društvo s ograničenom odgovornošću za građevinarstvo, trgovinu i usluge, OIB 00987649488, Kralja Zvonimira 121,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DOMAGOJ društvo s ograničenom odgovornošću za građevinarstvo, trgovinu i usluge</item>
      <item>FINANCIJSKA AGENCIJA, RC SPLIT</item>
    </izvorni_sadrzaj>
    <derivirana_varijabla naziv="DomainObject.Predmet.SudioniciListNaziv_1">
      <item>KNEZ DOMAGOJ društvo s ograničenom odgovornošću za građevinarstvo, trgovinu i usluge</item>
      <item>FINANCIJSKA AGENCIJA, RC SPLIT</item>
    </derivirana_varijabla>
  </DomainObject.Predmet.SudioniciListNaziv>
  <DomainObject.Predmet.SudioniciListAdressOIB>
    <izvorni_sadrzaj>
      <item>KNEZ DOMAGOJ društvo s ograničenom odgovornošću za građevinarstvo, trgovinu i usluge, OIB 00987649488, Kralja Zvonimira 121,21210 Solin</item>
      <item>FINANCIJSKA AGENCIJA, RC SPLIT, OIB 85821130368, Mažuranićevo šetalište 24 b,21000 Split</item>
    </izvorni_sadrzaj>
    <derivirana_varijabla naziv="DomainObject.Predmet.SudioniciListAdressOIB_1">
      <item>KNEZ DOMAGOJ društvo s ograničenom odgovornošću za građevinarstvo, trgovinu i usluge, OIB 00987649488, Kralja Zvonimira 121,21210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00987649488</item>
      <item>, OIB 85821130368</item>
    </izvorni_sadrzaj>
    <derivirana_varijabla naziv="DomainObject.Predmet.SudioniciListNazivOIB_1">
      <item>, OIB 00987649488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59DB1-CEE4-4106-A163-E12035AFA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324</properties:Words>
  <properties:Characters>1816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2017-03-09T07:49:00Z</dcterms:created>
  <dc:creator>nmarkovic</dc:creator>
  <cp:lastModifiedBy>Katarina Mikulić</cp:lastModifiedBy>
  <cp:lastPrinted>2017-03-09T07:49:00Z</cp:lastPrinted>
  <dcterms:modified xmlns:xsi="http://www.w3.org/2001/XMLSchema-instance" xsi:type="dcterms:W3CDTF">2017-03-09T08:07:00Z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