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19c2" w14:paraId="29619c2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412330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</w:t>
      </w:r>
      <w:r w:rsidR="00FB6D13">
        <w:rPr>
          <w:rFonts w:hAnsi="Times New Roman" w:ascii="Times New Roman"/>
          <w:lang w:val="hr-HR"/>
        </w:rPr>
        <w:t>5867</w:t>
      </w:r>
      <w:r w:rsidR="00146043">
        <w:rPr>
          <w:rFonts w:hAnsi="Times New Roman" w:ascii="Times New Roman"/>
          <w:lang w:val="hr-HR"/>
        </w:rPr>
        <w:t>/15-</w:t>
      </w:r>
      <w:r w:rsidR="00595C5F"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FB6D13" w:rsidRPr="00FB6D13">
        <w:rPr>
          <w:rFonts w:hAnsi="Times New Roman" w:ascii="Times New Roman"/>
          <w:szCs w:val="24"/>
          <w:lang w:val="hr-HR"/>
        </w:rPr>
        <w:t>POTISSIMUS MEDIA d.o.o., Zagreb, Zaharova 3, OIB</w:t>
      </w:r>
      <w:r w:rsidR="00A07E2A">
        <w:rPr>
          <w:rFonts w:hAnsi="Times New Roman" w:ascii="Times New Roman"/>
          <w:szCs w:val="24"/>
          <w:lang w:val="hr-HR"/>
        </w:rPr>
        <w:t>:</w:t>
      </w:r>
      <w:r w:rsidR="00FB6D13" w:rsidRPr="00FB6D13">
        <w:rPr>
          <w:rFonts w:hAnsi="Times New Roman" w:ascii="Times New Roman"/>
          <w:szCs w:val="24"/>
          <w:lang w:val="hr-HR"/>
        </w:rPr>
        <w:t xml:space="preserve"> 14965252152</w:t>
      </w:r>
      <w:r w:rsidR="00E974AA">
        <w:rPr>
          <w:rFonts w:hAnsi="Times New Roman" w:ascii="Times New Roman"/>
          <w:szCs w:val="24"/>
          <w:lang w:val="hr-HR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595C5F">
        <w:rPr>
          <w:rFonts w:hAnsi="Times New Roman" w:ascii="Times New Roman"/>
          <w:szCs w:val="24"/>
          <w:lang w:val="hr-HR"/>
        </w:rPr>
        <w:t xml:space="preserve">15.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A07E2A" w:rsidRPr="00A07E2A">
        <w:rPr>
          <w:rFonts w:hAnsi="Times New Roman" w:ascii="Times New Roman"/>
          <w:szCs w:val="24"/>
        </w:rPr>
        <w:t>POTISSIMUS MEDIA d.o.o., Zagreb, Zaharova 3, OIB: 14965252152</w:t>
      </w:r>
      <w:r w:rsidR="008A2D5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157268">
        <w:rPr>
          <w:rFonts w:hAnsi="Times New Roman" w:ascii="Times New Roman"/>
          <w:szCs w:val="24"/>
        </w:rPr>
        <w:t>15. veljače 2016. u 11:30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974AA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664EBE">
        <w:rPr>
          <w:rFonts w:hAnsi="Times New Roman" w:ascii="Times New Roman"/>
          <w:szCs w:val="24"/>
        </w:rPr>
        <w:t>Pavao Grizelj, Zagreb, Dragutina Golika 34, OIB: 71007328639.</w:t>
      </w:r>
    </w:p>
    <w:p w:rsidRDefault="00A07E2A" w:rsidP="00C3758E" w:rsidR="00A07E2A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A07E2A" w:rsidRPr="00A07E2A">
        <w:rPr>
          <w:rFonts w:hAnsi="Times New Roman" w:ascii="Times New Roman"/>
          <w:szCs w:val="24"/>
        </w:rPr>
        <w:t>POTISSIMUS MEDIA d.o.o., Zagreb, Zaharova 3, OIB: 14965252152</w:t>
      </w:r>
      <w:r w:rsidR="0015726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AA19AC">
        <w:rPr>
          <w:rFonts w:hAnsi="Times New Roman" w:ascii="Times New Roman"/>
          <w:lang w:val="hr-HR"/>
        </w:rPr>
        <w:t xml:space="preserve">15.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8901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C20333" w:rsidRPr="00C20333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ED4815">
          <w:rPr>
            <w:rFonts w:hAnsi="Times New Roman" w:ascii="Times New Roman"/>
          </w:rPr>
          <w:t xml:space="preserve">                     </w:t>
        </w:r>
        <w:r w:rsidR="00733EA9">
          <w:rPr>
            <w:rFonts w:hAnsi="Times New Roman" w:ascii="Times New Roman"/>
          </w:rPr>
          <w:t>75. St-</w:t>
        </w:r>
        <w:r w:rsidR="00FB6D13">
          <w:rPr>
            <w:rFonts w:hAnsi="Times New Roman" w:ascii="Times New Roman"/>
          </w:rPr>
          <w:t>5867</w:t>
        </w:r>
        <w:r>
          <w:rPr>
            <w:rFonts w:hAnsi="Times New Roman" w:ascii="Times New Roman"/>
          </w:rPr>
          <w:t>/15-</w:t>
        </w:r>
        <w:r w:rsidR="00595C5F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57268"/>
    <w:rsid w:val="00160C5A"/>
    <w:rsid w:val="00167660"/>
    <w:rsid w:val="00182088"/>
    <w:rsid w:val="0019244D"/>
    <w:rsid w:val="00192F79"/>
    <w:rsid w:val="001957EF"/>
    <w:rsid w:val="001963C9"/>
    <w:rsid w:val="001B6863"/>
    <w:rsid w:val="001C360D"/>
    <w:rsid w:val="001E732F"/>
    <w:rsid w:val="002138EE"/>
    <w:rsid w:val="0028050A"/>
    <w:rsid w:val="00373941"/>
    <w:rsid w:val="00385410"/>
    <w:rsid w:val="003A2D6F"/>
    <w:rsid w:val="003E3A62"/>
    <w:rsid w:val="00412330"/>
    <w:rsid w:val="0042162E"/>
    <w:rsid w:val="0044662D"/>
    <w:rsid w:val="004C69B9"/>
    <w:rsid w:val="004D1908"/>
    <w:rsid w:val="00532B71"/>
    <w:rsid w:val="0057231F"/>
    <w:rsid w:val="005940E9"/>
    <w:rsid w:val="00595C5F"/>
    <w:rsid w:val="005A5D68"/>
    <w:rsid w:val="005D55AF"/>
    <w:rsid w:val="00600116"/>
    <w:rsid w:val="006356C5"/>
    <w:rsid w:val="006637AC"/>
    <w:rsid w:val="00664EBE"/>
    <w:rsid w:val="006866A9"/>
    <w:rsid w:val="00692E0C"/>
    <w:rsid w:val="006B4D89"/>
    <w:rsid w:val="006D13C5"/>
    <w:rsid w:val="006F3197"/>
    <w:rsid w:val="0071050D"/>
    <w:rsid w:val="00730EAB"/>
    <w:rsid w:val="00733EA9"/>
    <w:rsid w:val="007A131F"/>
    <w:rsid w:val="007A29F9"/>
    <w:rsid w:val="007B15BE"/>
    <w:rsid w:val="00813326"/>
    <w:rsid w:val="0081718B"/>
    <w:rsid w:val="00840E3D"/>
    <w:rsid w:val="00867F16"/>
    <w:rsid w:val="0088293F"/>
    <w:rsid w:val="008A2D5A"/>
    <w:rsid w:val="008E5AFF"/>
    <w:rsid w:val="00913BFB"/>
    <w:rsid w:val="009376A7"/>
    <w:rsid w:val="00961D9E"/>
    <w:rsid w:val="00997BA9"/>
    <w:rsid w:val="009C6C32"/>
    <w:rsid w:val="009F5765"/>
    <w:rsid w:val="00A07E2A"/>
    <w:rsid w:val="00A3638B"/>
    <w:rsid w:val="00A40131"/>
    <w:rsid w:val="00A95334"/>
    <w:rsid w:val="00A96933"/>
    <w:rsid w:val="00AA19AC"/>
    <w:rsid w:val="00AB1856"/>
    <w:rsid w:val="00AB7883"/>
    <w:rsid w:val="00AF40B4"/>
    <w:rsid w:val="00B03169"/>
    <w:rsid w:val="00B2463B"/>
    <w:rsid w:val="00B36ABC"/>
    <w:rsid w:val="00B8494A"/>
    <w:rsid w:val="00C048BC"/>
    <w:rsid w:val="00C17143"/>
    <w:rsid w:val="00C20333"/>
    <w:rsid w:val="00C3758E"/>
    <w:rsid w:val="00C57CAF"/>
    <w:rsid w:val="00CA2B28"/>
    <w:rsid w:val="00CF2939"/>
    <w:rsid w:val="00D2519B"/>
    <w:rsid w:val="00D36B5F"/>
    <w:rsid w:val="00D44D4F"/>
    <w:rsid w:val="00D955F3"/>
    <w:rsid w:val="00DA2AB9"/>
    <w:rsid w:val="00DB29D2"/>
    <w:rsid w:val="00DB4528"/>
    <w:rsid w:val="00DC34DC"/>
    <w:rsid w:val="00DD5B8E"/>
    <w:rsid w:val="00E442B4"/>
    <w:rsid w:val="00E974AA"/>
    <w:rsid w:val="00EC3898"/>
    <w:rsid w:val="00ED4815"/>
    <w:rsid w:val="00EE5750"/>
    <w:rsid w:val="00EE69E5"/>
    <w:rsid w:val="00F000B2"/>
    <w:rsid w:val="00F006E8"/>
    <w:rsid w:val="00F62A72"/>
    <w:rsid w:val="00F667BC"/>
    <w:rsid w:val="00F86F83"/>
    <w:rsid w:val="00FA1AEF"/>
    <w:rsid w:val="00FB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03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03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3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3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3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03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03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3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3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3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5867</izvorni_sadrzaj>
    <derivirana_varijabla naziv="DomainObject.Predmet.Broj_1">5867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St-5867/2015</izvorni_sadrzaj>
    <derivirana_varijabla naziv="DomainObject.Predmet.OznakaBroj_1">St-5867/2015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POTISSIMUS MEDIA d.o.o. zastupanog po punomoćniku KREŠIMIR ŠVIGIR; MIRO SMERDELJ; TADIJA MIRIĆ</izvorni_sadrzaj>
    <derivirana_varijabla naziv="DomainObject.Predmet.ProtustrankaFormated_1">  POTISSIMUS MEDIA d.o.o. zastupanog po punomoćniku KREŠIMIR ŠVIGIR; MIRO SMERDELJ; TADIJA MIRIĆ</derivirana_varijabla>
  </DomainObject.Predmet.ProtustrankaFormated>
  <DomainObject.Predmet.ProtustrankaFormatedOIB>
    <izvorni_sadrzaj>  POTISSIMUS MEDIA d.o.o., OIB 14965252152 zastupanog po punomoćniku KREŠIMIR ŠVIGIR; MIRO SMERDELJ; TADIJA MIRIĆ</izvorni_sadrzaj>
    <derivirana_varijabla naziv="DomainObject.Predmet.ProtustrankaFormatedOIB_1">  POTISSIMUS MEDIA d.o.o., OIB 14965252152 zastupanog po punomoćniku KREŠIMIR ŠVIGIR; MIRO SMERDELJ; TADIJA MIRIĆ</derivirana_varijabla>
  </DomainObject.Predmet.ProtustrankaFormatedOIB>
  <DomainObject.Predmet.ProtustrankaFormatedWithAdress>
    <izvorni_sadrzaj> POTISSIMUS MEDIA d.o.o., Zaharova 3, 10000 Zagreb zastupanog po punomoćniku KREŠIMIR ŠVIGIR; MIRO SMERDELJ; TADIJA MIRIĆ</izvorni_sadrzaj>
    <derivirana_varijabla naziv="DomainObject.Predmet.ProtustrankaFormatedWithAdress_1"> POTISSIMUS MEDIA d.o.o., Zaharova 3, 10000 Zagreb zastupanog po punomoćniku KREŠIMIR ŠVIGIR; MIRO SMERDELJ; TADIJA MIRIĆ</derivirana_varijabla>
  </DomainObject.Predmet.ProtustrankaFormatedWithAdress>
  <DomainObject.Predmet.ProtustrankaFormatedWithAdressOIB>
    <izvorni_sadrzaj> POTISSIMUS MEDIA d.o.o., OIB 14965252152, Zaharova 3, 10000 Zagreb zastupanog po punomoćniku KREŠIMIR ŠVIGIR; MIRO SMERDELJ; TADIJA MIRIĆ</izvorni_sadrzaj>
    <derivirana_varijabla naziv="DomainObject.Predmet.ProtustrankaFormatedWithAdressOIB_1"> POTISSIMUS MEDIA d.o.o., OIB 14965252152, Zaharova 3, 10000 Zagreb zastupanog po punomoćniku KREŠIMIR ŠVIGIR; MIRO SMERDELJ; TADIJA MIRIĆ</derivirana_varijabla>
  </DomainObject.Predmet.ProtustrankaFormatedWithAdressOIB>
  <DomainObject.Predmet.ProtustrankaWithAdress>
    <izvorni_sadrzaj>POTISSIMUS MEDIA d.o.o. Zaharova 3, 10000 Zagreb</izvorni_sadrzaj>
    <derivirana_varijabla naziv="DomainObject.Predmet.ProtustrankaWithAdress_1">POTISSIMUS MEDIA d.o.o. Zaharova 3, 10000 Zagreb</derivirana_varijabla>
  </DomainObject.Predmet.ProtustrankaWithAdress>
  <DomainObject.Predmet.ProtustrankaWithAdressOIB>
    <izvorni_sadrzaj>POTISSIMUS MEDIA d.o.o., OIB 14965252152, Zaharova 3, 10000 Zagreb</izvorni_sadrzaj>
    <derivirana_varijabla naziv="DomainObject.Predmet.ProtustrankaWithAdressOIB_1">POTISSIMUS MEDIA d.o.o., OIB 14965252152, Zaharova 3, 10000 Zagreb</derivirana_varijabla>
  </DomainObject.Predmet.ProtustrankaWithAdressOIB>
  <DomainObject.Predmet.ProtustrankaNazivFormated>
    <izvorni_sadrzaj>POTISSIMUS MEDIA d.o.o.</izvorni_sadrzaj>
    <derivirana_varijabla naziv="DomainObject.Predmet.ProtustrankaNazivFormated_1">POTISSIMUS MEDIA d.o.o.</derivirana_varijabla>
  </DomainObject.Predmet.ProtustrankaNazivFormated>
  <DomainObject.Predmet.ProtustrankaNazivFormatedOIB>
    <izvorni_sadrzaj>POTISSIMUS MEDIA d.o.o., OIB 14965252152</izvorni_sadrzaj>
    <derivirana_varijabla naziv="DomainObject.Predmet.ProtustrankaNazivFormatedOIB_1">POTISSIMUS MEDIA d.o.o., OIB 14965252152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POTISSIMUS MEDIA d.o.o. zastupanog po punomoćniku KREŠIMIR ŠVIGIR; MIRO SMERDELJ; TADIJA MIRIĆ</item>
    </izvorni_sadrzaj>
    <derivirana_varijabla naziv="DomainObject.Predmet.ProtuStrankaListFormated_1">
      <item>POTISSIMUS MEDIA d.o.o. zastupanog po punomoćniku KREŠIMIR ŠVIGIR; MIRO SMERDELJ; TADIJA MIRIĆ</item>
    </derivirana_varijabla>
  </DomainObject.Predmet.ProtuStrankaListFormated>
  <DomainObject.Predmet.ProtuStrankaListFormatedOIB>
    <izvorni_sadrzaj>
      <item>POTISSIMUS MEDIA d.o.o., OIB 14965252152 zastupanog po punomoćniku KREŠIMIR ŠVIGIR; MIRO SMERDELJ; TADIJA MIRIĆ</item>
    </izvorni_sadrzaj>
    <derivirana_varijabla naziv="DomainObject.Predmet.ProtuStrankaListFormatedOIB_1">
      <item>POTISSIMUS MEDIA d.o.o., OIB 14965252152 zastupanog po punomoćniku KREŠIMIR ŠVIGIR; MIRO SMERDELJ; TADIJA MIRIĆ</item>
    </derivirana_varijabla>
  </DomainObject.Predmet.ProtuStrankaListFormatedOIB>
  <DomainObject.Predmet.ProtuStrankaListFormatedWithAdress>
    <izvorni_sadrzaj>
      <item>POTISSIMUS MEDIA d.o.o., Zaharova 3, 10000 Zagreb zastupanog po punomoćniku KREŠIMIR ŠVIGIR; MIRO SMERDELJ; TADIJA MIRIĆ</item>
    </izvorni_sadrzaj>
    <derivirana_varijabla naziv="DomainObject.Predmet.ProtuStrankaListFormatedWithAdress_1">
      <item>POTISSIMUS MEDIA d.o.o., Zaharova 3, 10000 Zagreb zastupanog po punomoćniku KREŠIMIR ŠVIGIR; MIRO SMERDELJ; TADIJA MIRIĆ</item>
    </derivirana_varijabla>
  </DomainObject.Predmet.ProtuStrankaListFormatedWithAdress>
  <DomainObject.Predmet.ProtuStrankaListFormatedWithAdressOIB>
    <izvorni_sadrzaj>
      <item>POTISSIMUS MEDIA d.o.o., OIB 14965252152, Zaharova 3, 10000 Zagreb zastupanog po punomoćniku KREŠIMIR ŠVIGIR; MIRO SMERDELJ; TADIJA MIRIĆ</item>
    </izvorni_sadrzaj>
    <derivirana_varijabla naziv="DomainObject.Predmet.ProtuStrankaListFormatedWithAdressOIB_1">
      <item>POTISSIMUS MEDIA d.o.o., OIB 14965252152, Zaharova 3, 10000 Zagreb zastupanog po punomoćniku KREŠIMIR ŠVIGIR; MIRO SMERDELJ; TADIJA MIRIĆ</item>
    </derivirana_varijabla>
  </DomainObject.Predmet.ProtuStrankaListFormatedWithAdressOIB>
  <DomainObject.Predmet.ProtuStrankaListNazivFormated>
    <izvorni_sadrzaj>
      <item>POTISSIMUS MEDIA d.o.o.</item>
    </izvorni_sadrzaj>
    <derivirana_varijabla naziv="DomainObject.Predmet.ProtuStrankaListNazivFormated_1">
      <item>POTISSIMUS MEDIA d.o.o.</item>
    </derivirana_varijabla>
  </DomainObject.Predmet.ProtuStrankaListNazivFormated>
  <DomainObject.Predmet.ProtuStrankaListNazivFormatedOIB>
    <izvorni_sadrzaj>
      <item>POTISSIMUS MEDIA d.o.o., OIB 14965252152</item>
    </izvorni_sadrzaj>
    <derivirana_varijabla naziv="DomainObject.Predmet.ProtuStrankaListNazivFormatedOIB_1">
      <item>POTISSIMUS MEDIA d.o.o., OIB 14965252152</item>
    </derivirana_varijabla>
  </DomainObject.Predmet.ProtuStrankaListNazivFormatedOIB>
  <DomainObject.Predmet.OstaliListFormated>
    <izvorni_sadrzaj>
      <item>KREŠIMIR ŠVIGIR punomoćnik sudionika u postupku POTISSIMUS MEDIA d.o.o.</item>
      <item>MIRO SMERDELJ punomoćnik sudionika u postupku POTISSIMUS MEDIA d.o.o.</item>
      <item>TADIJA MIRIĆ punomoćnik sudionika u postupku POTISSIMUS MEDIA d.o.o.</item>
    </izvorni_sadrzaj>
    <derivirana_varijabla naziv="DomainObject.Predmet.OstaliListFormated_1">
      <item>KREŠIMIR ŠVIGIR punomoćnik sudionika u postupku POTISSIMUS MEDIA d.o.o.</item>
      <item>MIRO SMERDELJ punomoćnik sudionika u postupku POTISSIMUS MEDIA d.o.o.</item>
      <item>TADIJA MIRIĆ punomoćnik sudionika u postupku POTISSIMUS MEDIA d.o.o.</item>
    </derivirana_varijabla>
  </DomainObject.Predmet.OstaliListFormated>
  <DomainObject.Predmet.OstaliListFormatedOIB>
    <izvorni_sadrzaj>
      <item>KREŠIMIR ŠVIGIR, OIB 92070233959 punomoćnik sudionika u postupku POTISSIMUS MEDIA d.o.o.</item>
      <item>MIRO SMERDELJ, OIB 89283131500 punomoćnik sudionika u postupku POTISSIMUS MEDIA d.o.o.</item>
      <item>TADIJA MIRIĆ, OIB 92182423944 punomoćnik sudionika u postupku POTISSIMUS MEDIA d.o.o.</item>
    </izvorni_sadrzaj>
    <derivirana_varijabla naziv="DomainObject.Predmet.OstaliListFormatedOIB_1">
      <item>KREŠIMIR ŠVIGIR, OIB 92070233959 punomoćnik sudionika u postupku POTISSIMUS MEDIA d.o.o.</item>
      <item>MIRO SMERDELJ, OIB 89283131500 punomoćnik sudionika u postupku POTISSIMUS MEDIA d.o.o.</item>
      <item>TADIJA MIRIĆ, OIB 92182423944 punomoćnik sudionika u postupku POTISSIMUS MEDIA d.o.o.</item>
    </derivirana_varijabla>
  </DomainObject.Predmet.OstaliListFormatedOIB>
  <DomainObject.Predmet.OstaliListFormatedWithAdress>
    <izvorni_sadrzaj>
      <item>KREŠIMIR ŠVIGIR, ČELINE 3, 10000 Zagreb punomoćnik sudionika u postupku POTISSIMUS MEDIA d.o.o.</item>
      <item>MIRO SMERDELJ, KASTAVSKA 11, 10000 Zagreb punomoćnik sudionika u postupku POTISSIMUS MEDIA d.o.o.</item>
      <item>TADIJA MIRIĆ, ULICA GRADA VUKOVARA 232/A, 10000 Zagreb punomoćnik sudionika u postupku POTISSIMUS MEDIA d.o.o.</item>
    </izvorni_sadrzaj>
    <derivirana_varijabla naziv="DomainObject.Predmet.OstaliListFormatedWithAdress_1">
      <item>KREŠIMIR ŠVIGIR, ČELINE 3, 10000 Zagreb punomoćnik sudionika u postupku POTISSIMUS MEDIA d.o.o.</item>
      <item>MIRO SMERDELJ, KASTAVSKA 11, 10000 Zagreb punomoćnik sudionika u postupku POTISSIMUS MEDIA d.o.o.</item>
      <item>TADIJA MIRIĆ, ULICA GRADA VUKOVARA 232/A, 10000 Zagreb punomoćnik sudionika u postupku POTISSIMUS MEDIA d.o.o.</item>
    </derivirana_varijabla>
  </DomainObject.Predmet.OstaliListFormatedWithAdress>
  <DomainObject.Predmet.OstaliListFormatedWithAdressOIB>
    <izvorni_sadrzaj>
      <item>KREŠIMIR ŠVIGIR, OIB 92070233959, ČELINE 3, 10000 Zagreb punomoćnik sudionika u postupku POTISSIMUS MEDIA d.o.o.</item>
      <item>MIRO SMERDELJ, OIB 89283131500, KASTAVSKA 11, 10000 Zagreb punomoćnik sudionika u postupku POTISSIMUS MEDIA d.o.o.</item>
      <item>TADIJA MIRIĆ, OIB 92182423944, ULICA GRADA VUKOVARA 232/A, 10000 Zagreb punomoćnik sudionika u postupku POTISSIMUS MEDIA d.o.o.</item>
    </izvorni_sadrzaj>
    <derivirana_varijabla naziv="DomainObject.Predmet.OstaliListFormatedWithAdressOIB_1">
      <item>KREŠIMIR ŠVIGIR, OIB 92070233959, ČELINE 3, 10000 Zagreb punomoćnik sudionika u postupku POTISSIMUS MEDIA d.o.o.</item>
      <item>MIRO SMERDELJ, OIB 89283131500, KASTAVSKA 11, 10000 Zagreb punomoćnik sudionika u postupku POTISSIMUS MEDIA d.o.o.</item>
      <item>TADIJA MIRIĆ, OIB 92182423944, ULICA GRADA VUKOVARA 232/A, 10000 Zagreb punomoćnik sudionika u postupku POTISSIMUS MEDIA d.o.o.</item>
    </derivirana_varijabla>
  </DomainObject.Predmet.OstaliListFormatedWithAdressOIB>
  <DomainObject.Predmet.OstaliListNazivFormated>
    <izvorni_sadrzaj>
      <item>KREŠIMIR ŠVIGIR</item>
      <item>MIRO SMERDELJ</item>
      <item>TADIJA MIRIĆ</item>
    </izvorni_sadrzaj>
    <derivirana_varijabla naziv="DomainObject.Predmet.OstaliListNazivFormated_1">
      <item>KREŠIMIR ŠVIGIR</item>
      <item>MIRO SMERDELJ</item>
      <item>TADIJA MIRIĆ</item>
    </derivirana_varijabla>
  </DomainObject.Predmet.OstaliListNazivFormated>
  <DomainObject.Predmet.OstaliListNazivFormatedOIB>
    <izvorni_sadrzaj>
      <item>KREŠIMIR ŠVIGIR, OIB 92070233959</item>
      <item>MIRO SMERDELJ, OIB 89283131500</item>
      <item>TADIJA MIRIĆ, OIB 92182423944</item>
    </izvorni_sadrzaj>
    <derivirana_varijabla naziv="DomainObject.Predmet.OstaliListNazivFormatedOIB_1">
      <item>KREŠIMIR ŠVIGIR, OIB 92070233959</item>
      <item>MIRO SMERDELJ, OIB 89283131500</item>
      <item>TADIJA MIRIĆ, OIB 92182423944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POTISSIMUS MEDIA d.o.o.</izvorni_sadrzaj>
    <derivirana_varijabla naziv="DomainObject.Predmet.ProtustrankaIDrugi_1">POTISSIMUS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POTISSIMUS MEDIA d.o.o., OIB 14965252152, Zaharova 3, 10000 Zagreb</izvorni_sadrzaj>
    <derivirana_varijabla naziv="DomainObject.Predmet.ProtustrankaIDrugiAdressOIB_1">POTISSIMUS MEDIA d.o.o., OIB 14965252152, Zaharova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POTISSIMUS MEDIA d.o.o.</item>
      <item>KREŠIMIR ŠVIGIR</item>
      <item>MIRO SMERDELJ</item>
      <item>TADIJA MIRIĆ</item>
    </izvorni_sadrzaj>
    <derivirana_varijabla naziv="DomainObject.Predmet.SudioniciListNaziv_1">
      <item>FINA Regionalni centar Zagreb</item>
      <item>POTISSIMUS MEDIA d.o.o.</item>
      <item>KREŠIMIR ŠVIGIR</item>
      <item>MIRO SMERDELJ</item>
      <item>TADIJA MIRIĆ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POTISSIMUS MEDIA d.o.o., OIB 14965252152, Zaharova 3,10000 Zagreb</item>
      <item>KREŠIMIR ŠVIGIR, OIB 92070233959, ČELINE 3,10000 Zagreb</item>
      <item>MIRO SMERDELJ, OIB 89283131500, KASTAVSKA 11,10000 Zagreb</item>
      <item>TADIJA MIRIĆ, OIB 92182423944, ULICA GRADA VUKOVARA 232/A,10000 Zagreb</item>
    </izvorni_sadrzaj>
    <derivirana_varijabla naziv="DomainObject.Predmet.SudioniciListAdressOIB_1">
      <item>FINA Regionalni centar Zagreb, OIB 85821130368, Trg svibanjskih žrtava 1995. 1,10000 Zagreb</item>
      <item>POTISSIMUS MEDIA d.o.o., OIB 14965252152, Zaharova 3,10000 Zagreb</item>
      <item>KREŠIMIR ŠVIGIR, OIB 92070233959, ČELINE 3,10000 Zagreb</item>
      <item>MIRO SMERDELJ, OIB 89283131500, KASTAVSKA 11,10000 Zagreb</item>
      <item>TADIJA MIRIĆ, OIB 92182423944, ULICA GRADA VUKOVARA 232/A,10000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14965252152</item>
      <item>, OIB 92070233959</item>
      <item>, OIB 89283131500</item>
      <item>, OIB 92182423944</item>
    </izvorni_sadrzaj>
    <derivirana_varijabla naziv="DomainObject.Predmet.SudioniciListNazivOIB_1">
      <item>, OIB 85821130368</item>
      <item>, OIB 14965252152</item>
      <item>, OIB 92070233959</item>
      <item>, OIB 89283131500</item>
      <item>, OIB 92182423944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2C4AC-C908-4907-B15E-CD7B799E30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2227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2016-02-15T09:53:00Z</dcterms:created>
  <dc:creator>Sudsko vijeæe</dc:creator>
  <cp:lastModifiedBy>Anita Ban</cp:lastModifiedBy>
  <cp:lastPrinted>2016-02-15T09:51:00Z</cp:lastPrinted>
  <dcterms:modified xmlns:xsi="http://www.w3.org/2001/XMLSchema-instance" xsi:type="dcterms:W3CDTF">2016-02-15T09:57:00Z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