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38f8" w14:paraId="97a38f8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80EA2">
        <w:rPr>
          <w:b/>
        </w:rPr>
        <w:t>Broj:7/ St-</w:t>
      </w:r>
      <w:r w:rsidR="00A72729">
        <w:rPr>
          <w:b/>
        </w:rPr>
        <w:t>1734</w:t>
      </w:r>
      <w:r>
        <w:rPr>
          <w:b/>
        </w:rPr>
        <w:t>/201</w:t>
      </w:r>
      <w:r w:rsidR="0057421B">
        <w:rPr>
          <w:b/>
        </w:rPr>
        <w:t>5</w:t>
      </w:r>
      <w:r>
        <w:rPr>
          <w:b/>
        </w:rPr>
        <w:t>-</w:t>
      </w:r>
      <w:r w:rsidR="00A72729">
        <w:rPr>
          <w:b/>
        </w:rPr>
        <w:t>15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>nakon provedenog stečajnog postupka nad stečajnim dužnikom</w:t>
      </w:r>
      <w:r w:rsidR="000E2B6A" w:rsidRPr="000E2B6A">
        <w:t xml:space="preserve"> </w:t>
      </w:r>
      <w:r w:rsidR="00A72729" w:rsidRPr="00A72729">
        <w:t>ANA-KARLO društvo s ograničenom odgovornošću za proizvodnju, trgovinu i usluge, skraćena tvrtka: ANA-KARLO d.o.o., Stara Gradiš</w:t>
      </w:r>
      <w:r w:rsidR="00221FC6">
        <w:t>k</w:t>
      </w:r>
      <w:r w:rsidR="00A72729" w:rsidRPr="00A72729">
        <w:t>a, Novi Varoš 91, OIB 41237015386</w:t>
      </w:r>
      <w:r w:rsidR="004E0314">
        <w:t>, dana 28</w:t>
      </w:r>
      <w:r>
        <w:t>.</w:t>
      </w:r>
      <w:r w:rsidR="00380EA2">
        <w:t xml:space="preserve"> </w:t>
      </w:r>
      <w:r w:rsidR="00EC4BFC">
        <w:t>prosinca</w:t>
      </w:r>
      <w:r>
        <w:t xml:space="preserve"> 2017.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4E0314" w:rsidP="00EF774B" w:rsidR="00531E20">
      <w:pPr>
        <w:jc w:val="both"/>
      </w:pPr>
      <w:r w:rsidRPr="004E0314">
        <w:t xml:space="preserve">                          </w:t>
      </w:r>
      <w:r w:rsidRPr="004E0314">
        <w:rPr>
          <w:b/>
        </w:rPr>
        <w:t xml:space="preserve"> </w:t>
      </w:r>
      <w:r w:rsidRPr="004E0314">
        <w:t xml:space="preserve">  Nalaže se računovodstvu suda iznos od </w:t>
      </w:r>
      <w:r w:rsidR="00A72729">
        <w:t>4.000</w:t>
      </w:r>
      <w:r w:rsidR="0064410B">
        <w:t>,0</w:t>
      </w:r>
      <w:r w:rsidR="00A72729">
        <w:t>0</w:t>
      </w:r>
      <w:r w:rsidR="0064410B">
        <w:t xml:space="preserve"> </w:t>
      </w:r>
      <w:r w:rsidRPr="004E0314">
        <w:t xml:space="preserve">Kn </w:t>
      </w:r>
      <w:r>
        <w:t xml:space="preserve">sa kartice predmeta u ovoj pravnoj stvari prenijeti u korist </w:t>
      </w:r>
      <w:r w:rsidRPr="004E0314">
        <w:t>Fond</w:t>
      </w:r>
      <w:r>
        <w:t>a</w:t>
      </w:r>
      <w:r w:rsidRPr="004E0314">
        <w:t xml:space="preserve"> za namirenje troškova stečajnog postupka</w:t>
      </w:r>
      <w:r>
        <w:t xml:space="preserve"> konto 8550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4E0314">
        <w:t>28</w:t>
      </w:r>
      <w:r>
        <w:t xml:space="preserve">. </w:t>
      </w:r>
      <w:r w:rsidR="00EC4BFC">
        <w:t>prosinca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4E0314">
        <w:t>računovodstvu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7447F"/>
    <w:rsid w:val="00082222"/>
    <w:rsid w:val="000D28A2"/>
    <w:rsid w:val="000E2B6A"/>
    <w:rsid w:val="00100A03"/>
    <w:rsid w:val="00221FC6"/>
    <w:rsid w:val="002420DB"/>
    <w:rsid w:val="00380189"/>
    <w:rsid w:val="00380EA2"/>
    <w:rsid w:val="0046555B"/>
    <w:rsid w:val="0048186E"/>
    <w:rsid w:val="004E0314"/>
    <w:rsid w:val="00531E20"/>
    <w:rsid w:val="0057421B"/>
    <w:rsid w:val="005B6881"/>
    <w:rsid w:val="006204AB"/>
    <w:rsid w:val="0064410B"/>
    <w:rsid w:val="00696261"/>
    <w:rsid w:val="006A207E"/>
    <w:rsid w:val="006D4A19"/>
    <w:rsid w:val="00783EBA"/>
    <w:rsid w:val="007C0426"/>
    <w:rsid w:val="007F4F01"/>
    <w:rsid w:val="007F527E"/>
    <w:rsid w:val="00883444"/>
    <w:rsid w:val="00887D4C"/>
    <w:rsid w:val="00911C29"/>
    <w:rsid w:val="009739E0"/>
    <w:rsid w:val="00A16FE1"/>
    <w:rsid w:val="00A35B8A"/>
    <w:rsid w:val="00A474D7"/>
    <w:rsid w:val="00A72729"/>
    <w:rsid w:val="00A77A68"/>
    <w:rsid w:val="00A934F6"/>
    <w:rsid w:val="00AA7D7C"/>
    <w:rsid w:val="00AB6D7B"/>
    <w:rsid w:val="00B36B1B"/>
    <w:rsid w:val="00B949DC"/>
    <w:rsid w:val="00C12C61"/>
    <w:rsid w:val="00C400EA"/>
    <w:rsid w:val="00CA02D2"/>
    <w:rsid w:val="00CC25A4"/>
    <w:rsid w:val="00CD14B2"/>
    <w:rsid w:val="00DB052E"/>
    <w:rsid w:val="00DD207E"/>
    <w:rsid w:val="00EB51CF"/>
    <w:rsid w:val="00EC4BFC"/>
    <w:rsid w:val="00EC5F04"/>
    <w:rsid w:val="00EF774B"/>
    <w:rsid w:val="00F2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2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0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2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0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1734</izvorni_sadrzaj>
    <derivirana_varijabla naziv="DomainObject.Predmet.Broj_1">1734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2016.</izvorni_sadrzaj>
    <derivirana_varijabla naziv="DomainObject.Predmet.DatumRjesavanja_1">11.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15785.64</izvorni_sadrzaj>
    <derivirana_varijabla naziv="DomainObject.Predmet.InicijalnaVrijednost_1">15785.64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St-1734/2015</izvorni_sadrzaj>
    <derivirana_varijabla naziv="DomainObject.Predmet.OznakaBroj_1">St-1734/2015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ANA-KARLO društvo s ograničenom odgovornošću za proizvodnju, trgovinu i usluge</izvorni_sadrzaj>
    <derivirana_varijabla naziv="DomainObject.Predmet.ProtustrankaFormated_1">  ANA-KARLO društvo s ograničenom odgovornošću za proizvodnju, trgovinu i usluge</derivirana_varijabla>
  </DomainObject.Predmet.ProtustrankaFormated>
  <DomainObject.Predmet.ProtustrankaFormatedOIB>
    <izvorni_sadrzaj>  ANA-KARLO društvo s ograničenom odgovornošću za proizvodnju, trgovinu i usluge, OIB 41237015386</izvorni_sadrzaj>
    <derivirana_varijabla naziv="DomainObject.Predmet.ProtustrankaFormatedOIB_1">  ANA-KARLO društvo s ograničenom odgovornošću za proizvodnju, trgovinu i usluge, OIB 41237015386</derivirana_varijabla>
  </DomainObject.Predmet.ProtustrankaFormatedOIB>
  <DomainObject.Predmet.ProtustrankaFormatedWithAdress>
    <izvorni_sadrzaj> ANA-KARLO društvo s ograničenom odgovornošću za proizvodnju, trgovinu i usluge, nepoznato 91, 35435 Novi Varoš</izvorni_sadrzaj>
    <derivirana_varijabla naziv="DomainObject.Predmet.ProtustrankaFormatedWithAdress_1"> ANA-KARLO društvo s ograničenom odgovornošću za proizvodnju, trgovinu i usluge, nepoznato 91, 35435 Novi Varoš</derivirana_varijabla>
  </DomainObject.Predmet.ProtustrankaFormatedWithAdress>
  <DomainObject.Predmet.ProtustrankaFormatedWithAdressOIB>
    <izvorni_sadrzaj> ANA-KARLO društvo s ograničenom odgovornošću za proizvodnju, trgovinu i usluge, OIB 41237015386, nepoznato 91, 35435 Novi Varoš</izvorni_sadrzaj>
    <derivirana_varijabla naziv="DomainObject.Predmet.ProtustrankaFormatedWithAdressOIB_1"> ANA-KARLO društvo s ograničenom odgovornošću za proizvodnju, trgovinu i usluge, OIB 41237015386, nepoznato 91, 35435 Novi Varoš</derivirana_varijabla>
  </DomainObject.Predmet.ProtustrankaFormatedWithAdressOIB>
  <DomainObject.Predmet.ProtustrankaWithAdress>
    <izvorni_sadrzaj>ANA-KARLO društvo s ograničenom odgovornošću za proizvodnju, trgovinu i usluge nepoznato 91, 35435 Novi Varoš</izvorni_sadrzaj>
    <derivirana_varijabla naziv="DomainObject.Predmet.ProtustrankaWithAdress_1">ANA-KARLO društvo s ograničenom odgovornošću za proizvodnju, trgovinu i usluge nepoznato 91, 35435 Novi Varoš</derivirana_varijabla>
  </DomainObject.Predmet.ProtustrankaWithAdress>
  <DomainObject.Predmet.ProtustrankaWithAdressOIB>
    <izvorni_sadrzaj>ANA-KARLO društvo s ograničenom odgovornošću za proizvodnju, trgovinu i usluge, OIB 41237015386, nepoznato 91, 35435 Novi Varoš</izvorni_sadrzaj>
    <derivirana_varijabla naziv="DomainObject.Predmet.ProtustrankaWithAdressOIB_1">ANA-KARLO društvo s ograničenom odgovornošću za proizvodnju, trgovinu i usluge, OIB 41237015386, nepoznato 91, 35435 Novi Varoš</derivirana_varijabla>
  </DomainObject.Predmet.ProtustrankaWithAdressOIB>
  <DomainObject.Predmet.ProtustrankaNazivFormated>
    <izvorni_sadrzaj>ANA-KARLO društvo s ograničenom odgovornošću za proizvodnju, trgovinu i usluge</izvorni_sadrzaj>
    <derivirana_varijabla naziv="DomainObject.Predmet.ProtustrankaNazivFormated_1">ANA-KARLO društvo s ograničenom odgovornošću za proizvodnju, trgovinu i usluge</derivirana_varijabla>
  </DomainObject.Predmet.ProtustrankaNazivFormated>
  <DomainObject.Predmet.ProtustrankaNazivFormatedOIB>
    <izvorni_sadrzaj>ANA-KARLO društvo s ograničenom odgovornošću za proizvodnju, trgovinu i usluge, OIB 41237015386</izvorni_sadrzaj>
    <derivirana_varijabla naziv="DomainObject.Predmet.ProtustrankaNazivFormatedOIB_1">ANA-KARLO društvo s ograničenom odgovornošću za proizvodnju, trgovinu i usluge, OIB 41237015386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ANA-KARLO društvo s ograničenom odgovornošću za proizvodnju, trgovinu i usluge</item>
    </izvorni_sadrzaj>
    <derivirana_varijabla naziv="DomainObject.Predmet.ProtuStrankaListFormated_1">
      <item>ANA-KARLO društvo s ograničenom odgovornošću za proizvodnju, trgovinu i usluge</item>
    </derivirana_varijabla>
  </DomainObject.Predmet.ProtuStrankaListFormated>
  <DomainObject.Predmet.ProtuStrankaListFormatedOIB>
    <izvorni_sadrzaj>
      <item>ANA-KARLO društvo s ograničenom odgovornošću za proizvodnju, trgovinu i usluge, OIB 41237015386</item>
    </izvorni_sadrzaj>
    <derivirana_varijabla naziv="DomainObject.Predmet.ProtuStrankaListFormatedOIB_1">
      <item>ANA-KARLO društvo s ograničenom odgovornošću za proizvodnju, trgovinu i usluge, OIB 41237015386</item>
    </derivirana_varijabla>
  </DomainObject.Predmet.ProtuStrankaListFormatedOIB>
  <DomainObject.Predmet.ProtuStrankaListFormatedWithAdress>
    <izvorni_sadrzaj>
      <item>ANA-KARLO društvo s ograničenom odgovornošću za proizvodnju, trgovinu i usluge, nepoznato 91, 35435 Novi Varoš</item>
    </izvorni_sadrzaj>
    <derivirana_varijabla naziv="DomainObject.Predmet.ProtuStrankaListFormatedWithAdress_1">
      <item>ANA-KARLO društvo s ograničenom odgovornošću za proizvodnju, trgovinu i usluge, nepoznato 91, 35435 Novi Varoš</item>
    </derivirana_varijabla>
  </DomainObject.Predmet.ProtuStrankaListFormatedWithAdress>
  <DomainObject.Predmet.ProtuStrankaListFormatedWithAdressOIB>
    <izvorni_sadrzaj>
      <item>ANA-KARLO društvo s ograničenom odgovornošću za proizvodnju, trgovinu i usluge, OIB 41237015386, nepoznato 91, 35435 Novi Varoš</item>
    </izvorni_sadrzaj>
    <derivirana_varijabla naziv="DomainObject.Predmet.ProtuStrankaListFormatedWithAdressOIB_1">
      <item>ANA-KARLO društvo s ograničenom odgovornošću za proizvodnju, trgovinu i usluge, OIB 41237015386, nepoznato 91, 35435 Novi Varoš</item>
    </derivirana_varijabla>
  </DomainObject.Predmet.ProtuStrankaListFormatedWithAdressOIB>
  <DomainObject.Predmet.ProtuStrankaListNazivFormated>
    <izvorni_sadrzaj>
      <item>ANA-KARLO društvo s ograničenom odgovornošću za proizvodnju, trgovinu i usluge</item>
    </izvorni_sadrzaj>
    <derivirana_varijabla naziv="DomainObject.Predmet.ProtuStrankaListNazivFormated_1">
      <item>ANA-KARLO društvo s ograničenom odgovornošću za proizvodnju, trgovinu i usluge</item>
    </derivirana_varijabla>
  </DomainObject.Predmet.ProtuStrankaListNazivFormated>
  <DomainObject.Predmet.ProtuStrankaListNazivFormatedOIB>
    <izvorni_sadrzaj>
      <item>ANA-KARLO društvo s ograničenom odgovornošću za proizvodnju, trgovinu i usluge, OIB 41237015386</item>
    </izvorni_sadrzaj>
    <derivirana_varijabla naziv="DomainObject.Predmet.ProtuStrankaListNazivFormatedOIB_1">
      <item>ANA-KARLO društvo s ograničenom odgovornošću za proizvodnju, trgovinu i usluge, OIB 41237015386</item>
    </derivirana_varijabla>
  </DomainObject.Predmet.ProtuStrankaListNazivFormatedOIB>
  <DomainObject.Predmet.OstaliListFormated>
    <izvorni_sadrzaj>
      <item>Josip Bedlek</item>
    </izvorni_sadrzaj>
    <derivirana_varijabla naziv="DomainObject.Predmet.OstaliListFormated_1">
      <item>Josip Bedlek</item>
    </derivirana_varijabla>
  </DomainObject.Predmet.OstaliListFormated>
  <DomainObject.Predmet.OstaliListFormatedOIB>
    <izvorni_sadrzaj>
      <item>Josip Bedlek, OIB 95910101788</item>
    </izvorni_sadrzaj>
    <derivirana_varijabla naziv="DomainObject.Predmet.OstaliListFormatedOIB_1">
      <item>Josip Bedlek, OIB 95910101788</item>
    </derivirana_varijabla>
  </DomainObject.Predmet.OstaliListFormatedOIB>
  <DomainObject.Predmet.OstaliListFormatedWithAdress>
    <izvorni_sadrzaj>
      <item>Josip Bedlek, Novi Varoš 95, 35435 Novi Varoš</item>
    </izvorni_sadrzaj>
    <derivirana_varijabla naziv="DomainObject.Predmet.OstaliListFormatedWithAdress_1">
      <item>Josip Bedlek, Novi Varoš 95, 35435 Novi Varoš</item>
    </derivirana_varijabla>
  </DomainObject.Predmet.OstaliListFormatedWithAdress>
  <DomainObject.Predmet.OstaliListFormatedWithAdressOIB>
    <izvorni_sadrzaj>
      <item>Josip Bedlek, OIB 95910101788, Novi Varoš 95, 35435 Novi Varoš</item>
    </izvorni_sadrzaj>
    <derivirana_varijabla naziv="DomainObject.Predmet.OstaliListFormatedWithAdressOIB_1">
      <item>Josip Bedlek, OIB 95910101788, Novi Varoš 95, 35435 Novi Varoš</item>
    </derivirana_varijabla>
  </DomainObject.Predmet.OstaliListFormatedWithAdressOIB>
  <DomainObject.Predmet.OstaliListNazivFormated>
    <izvorni_sadrzaj>
      <item>Josip Bedlek</item>
    </izvorni_sadrzaj>
    <derivirana_varijabla naziv="DomainObject.Predmet.OstaliListNazivFormated_1">
      <item>Josip Bedlek</item>
    </derivirana_varijabla>
  </DomainObject.Predmet.OstaliListNazivFormated>
  <DomainObject.Predmet.OstaliListNazivFormatedOIB>
    <izvorni_sadrzaj>
      <item>Josip Bedlek, OIB 95910101788</item>
    </izvorni_sadrzaj>
    <derivirana_varijabla naziv="DomainObject.Predmet.OstaliListNazivFormatedOIB_1">
      <item>Josip Bedlek, OIB 95910101788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ANA-KARLO društvo s ograničenom odgovornošću za proizvodnju, trgovinu i usluge</izvorni_sadrzaj>
    <derivirana_varijabla naziv="DomainObject.Predmet.ProtustrankaIDrugi_1">ANA-KARLO društvo s ograničenom odgovornošću za proizvodnju,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ANA-KARLO društvo s ograničenom odgovornošću za proizvodnju, trgovinu i usluge, OIB 41237015386, nepoznato 91, 35435 Novi Varoš</izvorni_sadrzaj>
    <derivirana_varijabla naziv="DomainObject.Predmet.ProtustrankaIDrugiAdressOIB_1">ANA-KARLO društvo s ograničenom odgovornošću za proizvodnju, trgovinu i usluge, OIB 41237015386, nepoznato 91, 35435 Novi Varoš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2016.</izvorni_sadrzaj>
    <derivirana_varijabla naziv="DomainObject.Predmet.OdlukaRjesenje.DatumDonosenjaOdluke_1">11. svibnja 2016.</derivirana_varijabla>
  </DomainObject.Predmet.OdlukaRjesenje.DatumDonosenjaOdluke>
  <DomainObject.Predmet.OdlukaRjesenje.DatumPravomocnosti>
    <izvorni_sadrzaj>28. svibnja 2016.</izvorni_sadrzaj>
    <derivirana_varijabla naziv="DomainObject.Predmet.OdlukaRjesenje.DatumPravomocnosti_1">28. svibnja 2016.</derivirana_varijabla>
  </DomainObject.Predmet.OdlukaRjesenje.DatumPravomocnosti>
  <DomainObject.Predmet.OdlukaRjesenje.Oznaka>
    <izvorni_sadrzaj>St-1734/2015-12</izvorni_sadrzaj>
    <derivirana_varijabla naziv="DomainObject.Predmet.OdlukaRjesenje.Oznaka_1">St-1734/2015-12</derivirana_varijabla>
  </DomainObject.Predmet.OdlukaRjesenje.Oznaka>
  <DomainObject.Predmet.SudioniciListNaziv>
    <izvorni_sadrzaj>
      <item>FINANCIJSKA AGENCIJA RC OSIJEK</item>
      <item>ANA-KARLO društvo s ograničenom odgovornošću za proizvodnju, trgovinu i usluge</item>
      <item>Josip Bedlek</item>
    </izvorni_sadrzaj>
    <derivirana_varijabla naziv="DomainObject.Predmet.SudioniciListNaziv_1">
      <item>FINANCIJSKA AGENCIJA RC OSIJEK</item>
      <item>ANA-KARLO društvo s ograničenom odgovornošću za proizvodnju, trgovinu i usluge</item>
      <item>Josip Bedlek</item>
    </derivirana_varijabla>
  </DomainObject.Predmet.SudioniciListNaziv>
  <DomainObject.Predmet.SudioniciListAdressOIB>
    <izvorni_sadrzaj>
      <item>FINANCIJSKA AGENCIJA RC OSIJEK, OIB 85821130368, P.Krešimira IV 20,35000 Slavonski Brod</item>
      <item>ANA-KARLO društvo s ograničenom odgovornošću za proizvodnju, trgovinu i usluge, OIB 41237015386, nepoznato 91,35435 Novi Varoš</item>
      <item>Josip Bedlek, OIB 95910101788, Novi Varoš 95,35435 Novi Varoš</item>
    </izvorni_sadrzaj>
    <derivirana_varijabla naziv="DomainObject.Predmet.SudioniciListAdressOIB_1">
      <item>FINANCIJSKA AGENCIJA RC OSIJEK, OIB 85821130368, P.Krešimira IV 20,35000 Slavonski Brod</item>
      <item>ANA-KARLO društvo s ograničenom odgovornošću za proizvodnju, trgovinu i usluge, OIB 41237015386, nepoznato 91,35435 Novi Varoš</item>
      <item>Josip Bedlek, OIB 95910101788, Novi Varoš 95,35435 Novi Varoš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41237015386</item>
      <item>, OIB 95910101788</item>
    </izvorni_sadrzaj>
    <derivirana_varijabla naziv="DomainObject.Predmet.SudioniciListNazivOIB_1">
      <item>, OIB 85821130368</item>
      <item>, OIB 41237015386</item>
      <item>, OIB 95910101788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775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2017-12-28T08:57:00Z</dcterms:created>
  <dc:creator>wsadmin</dc:creator>
  <cp:lastModifiedBy>wsadmin</cp:lastModifiedBy>
  <cp:lastPrinted>2017-12-28T08:59:00Z</cp:lastPrinted>
  <dcterms:modified xmlns:xsi="http://www.w3.org/2001/XMLSchema-instance" xsi:type="dcterms:W3CDTF">2017-12-28T09:13:00Z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