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d3dd" w14:paraId="a74d3dd" w:rsidRDefault="00E20C01" w:rsidP="00016DD9" w:rsidR="00016DD9" w:rsidRPr="00E20C01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D2" w:rsidR="00016DD9" w:rsidRPr="00DF00FB">
        <w:tc>
          <w:tcPr>
            <w:tcW w:type="dxa" w:w="2985"/>
            <w:shd w:fill="auto" w:color="auto" w:val="clear"/>
          </w:tcPr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:rsidRDefault="00016DD9" w:rsidP="00016DD9" w:rsidR="00016DD9" w:rsidRPr="00DF00FB">
      <w:pPr>
        <w:spacing w:lineRule="auto" w:line="240" w:after="0"/>
        <w:jc w:val="right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D2" w:rsidR="00016DD9" w:rsidRPr="00DF00FB">
        <w:trPr>
          <w:jc w:val="right"/>
        </w:trPr>
        <w:tc>
          <w:tcPr>
            <w:tcW w:type="dxa" w:w="4320"/>
          </w:tcPr>
          <w:p w:rsidRDefault="00016DD9" w:rsidP="003344D2" w:rsidR="00016DD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 w:rsidR="00E0444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St-76/16-132</w:t>
            </w:r>
          </w:p>
        </w:tc>
      </w:tr>
    </w:tbl>
    <w:p w:rsidRDefault="00E20C01" w:rsidP="00016DD9" w:rsid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  <w:r w:rsidRPr="00E20C01">
        <w:rPr>
          <w:rFonts w:cs="Times New Roman" w:hAnsi="Times New Roman" w:ascii="Times New Roman"/>
          <w:sz w:val="24"/>
          <w:szCs w:val="24"/>
        </w:rPr>
        <w:tab/>
      </w:r>
      <w:r w:rsidR="00AA24CE" w:rsidRPr="00AA24CE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 A.B.M. d.o.o. u stečaju, Kopr</w:t>
      </w:r>
      <w:r w:rsidR="00016DD9">
        <w:rPr>
          <w:rFonts w:cs="Times New Roman" w:hAnsi="Times New Roman" w:ascii="Times New Roman"/>
          <w:sz w:val="24"/>
          <w:szCs w:val="24"/>
        </w:rPr>
        <w:t xml:space="preserve">ivnica, Florijanski trg 8, OIB: 01709786550, </w:t>
      </w:r>
      <w:r w:rsidR="00AA24CE" w:rsidRPr="00AA24CE">
        <w:rPr>
          <w:rFonts w:cs="Times New Roman" w:hAnsi="Times New Roman" w:ascii="Times New Roman"/>
          <w:sz w:val="24"/>
          <w:szCs w:val="24"/>
        </w:rPr>
        <w:t>nakon održane elektroničke javne dr</w:t>
      </w:r>
      <w:r w:rsidR="00D80442">
        <w:rPr>
          <w:rFonts w:cs="Times New Roman" w:hAnsi="Times New Roman" w:ascii="Times New Roman"/>
          <w:sz w:val="24"/>
          <w:szCs w:val="24"/>
        </w:rPr>
        <w:t>ažbe kod Financijske agencije, 16. kolovoza</w:t>
      </w:r>
      <w:r w:rsidR="00AA24CE">
        <w:rPr>
          <w:rFonts w:cs="Times New Roman" w:hAnsi="Times New Roman" w:ascii="Times New Roman"/>
          <w:sz w:val="24"/>
          <w:szCs w:val="24"/>
        </w:rPr>
        <w:t xml:space="preserve"> 2018.  donio je sljedeći</w:t>
      </w:r>
    </w:p>
    <w:p w:rsidRDefault="00016DD9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0F14" w:rsidP="00016DD9" w:rsidR="00080F14" w:rsidRPr="00E20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80F14" w:rsidP="00016DD9" w:rsidR="00080F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20C01" w:rsidP="00E0444B" w:rsidR="00D80442" w:rsidRPr="00E0444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4570">
        <w:rPr>
          <w:rFonts w:cs="Times New Roman" w:hAnsi="Times New Roman" w:ascii="Times New Roman"/>
          <w:sz w:val="24"/>
          <w:szCs w:val="24"/>
        </w:rPr>
        <w:t xml:space="preserve">Nalaže se Financijskoj agenciji vraćanje novčanih sredstava uplaćenih s </w:t>
      </w:r>
      <w:r w:rsidR="00D80442" w:rsidRPr="008C4570">
        <w:rPr>
          <w:rFonts w:cs="Times New Roman" w:hAnsi="Times New Roman" w:ascii="Times New Roman"/>
          <w:sz w:val="24"/>
          <w:szCs w:val="24"/>
        </w:rPr>
        <w:t>osnova jamčevine za elektroničke javne dražbe koje su se provodile vezano na prodaju nekretnina stečajnog dužnika A.B.M. d.o.o. u stečaju, Koprivnica, Florijanski trg 8, OIB: 01709786550, kako slijedi:</w:t>
      </w:r>
    </w:p>
    <w:p w:rsidRDefault="00D80442" w:rsidP="00D80442" w:rsidR="00D8044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HUDEK-TRGOTRANS d.o.o., Maruševec, Biljevec 77, OIB: 66718146008, za ID nadmetanja 89540, u iznosu od 60.000,00 kn uplaćenih 17. srpnja 2018., sa računa Financijske agencije-jamčevine broj IBAN: HR3323900011300028779 na račun uplatitelja jamčevine IBAN: HR2323600001102032379,</w:t>
      </w:r>
    </w:p>
    <w:p w:rsidRDefault="00D80442" w:rsidP="00D80442" w:rsidR="00D8044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HUDEK-TRGOTRANS d.o.o., Maruševec, Biljevec 77, OIB: 66718146008, za ID nadmetanja 89516, u iznosu od 30.000,00 kn uplaćenih 17. srpnja 2018., sa računa Financijske agencije-jamčevine broj IBAN: HR3323900011300028779 na račun uplatitelja jamčevine IBAN: HR2323600001102032379,</w:t>
      </w:r>
    </w:p>
    <w:p w:rsidRDefault="00D80442" w:rsidP="00D80442" w:rsidR="00D8044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HUDEK-TRGOTRANS d.o.o., Maruševec, Biljevec 77, OIB: 66718146008, za ID nadmetanja 89532, u iznosu od 90.000,00 kn uplaćenih 17. srpnja 2018., sa računa Financijske agencije-jamčevine broj IBAN: HR3323900011300028779 na račun uplatitelja jamčevine IBAN: HR2323600001102032379,</w:t>
      </w:r>
    </w:p>
    <w:p w:rsidRDefault="00D80442" w:rsidP="00D80442" w:rsidR="00D8044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80442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E7372">
        <w:rPr>
          <w:rFonts w:cs="Times New Roman" w:hAnsi="Times New Roman" w:ascii="Times New Roman"/>
          <w:sz w:val="24"/>
          <w:szCs w:val="24"/>
        </w:rPr>
        <w:t>AUTOCOMPLEX</w:t>
      </w:r>
      <w:r>
        <w:rPr>
          <w:rFonts w:cs="Times New Roman" w:hAnsi="Times New Roman" w:ascii="Times New Roman"/>
          <w:sz w:val="24"/>
          <w:szCs w:val="24"/>
        </w:rPr>
        <w:t xml:space="preserve"> d.o.o., Koprivnica, Varaždinska cesta 132, OIB: 26871925955, za ID nadmetanja 5156</w:t>
      </w:r>
      <w:r w:rsidRPr="00D80442">
        <w:rPr>
          <w:rFonts w:cs="Times New Roman" w:hAnsi="Times New Roman" w:ascii="Times New Roman"/>
          <w:sz w:val="24"/>
          <w:szCs w:val="24"/>
        </w:rPr>
        <w:t>, u iznosu od</w:t>
      </w:r>
      <w:r>
        <w:rPr>
          <w:rFonts w:cs="Times New Roman" w:hAnsi="Times New Roman" w:ascii="Times New Roman"/>
          <w:sz w:val="24"/>
          <w:szCs w:val="24"/>
        </w:rPr>
        <w:t xml:space="preserve"> 100.000,00</w:t>
      </w:r>
      <w:r w:rsidRPr="00D80442">
        <w:rPr>
          <w:rFonts w:cs="Times New Roman" w:hAnsi="Times New Roman" w:ascii="Times New Roman"/>
          <w:sz w:val="24"/>
          <w:szCs w:val="24"/>
        </w:rPr>
        <w:t xml:space="preserve"> kn uplaćenih </w:t>
      </w:r>
      <w:r>
        <w:rPr>
          <w:rFonts w:cs="Times New Roman" w:hAnsi="Times New Roman" w:ascii="Times New Roman"/>
          <w:sz w:val="24"/>
          <w:szCs w:val="24"/>
        </w:rPr>
        <w:t>26. lipnja</w:t>
      </w:r>
      <w:r w:rsidRPr="00D80442">
        <w:rPr>
          <w:rFonts w:cs="Times New Roman" w:hAnsi="Times New Roman" w:ascii="Times New Roman"/>
          <w:sz w:val="24"/>
          <w:szCs w:val="24"/>
        </w:rPr>
        <w:t xml:space="preserve"> 2018., sa računa Financijske agencije-jamčevine broj IBAN: HR3323900011300028779 na račun uplat</w:t>
      </w:r>
      <w:r>
        <w:rPr>
          <w:rFonts w:cs="Times New Roman" w:hAnsi="Times New Roman" w:ascii="Times New Roman"/>
          <w:sz w:val="24"/>
          <w:szCs w:val="24"/>
        </w:rPr>
        <w:t>itelja jamčevine IBAN: HR2223600001102560174</w:t>
      </w:r>
      <w:r w:rsidRPr="00D80442">
        <w:rPr>
          <w:rFonts w:cs="Times New Roman" w:hAnsi="Times New Roman" w:ascii="Times New Roman"/>
          <w:sz w:val="24"/>
          <w:szCs w:val="24"/>
        </w:rPr>
        <w:t>,</w:t>
      </w:r>
    </w:p>
    <w:p w:rsidRDefault="00D80442" w:rsidP="00D80442" w:rsidR="00D8044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80442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7012A">
        <w:rPr>
          <w:rFonts w:cs="Times New Roman" w:hAnsi="Times New Roman" w:ascii="Times New Roman"/>
          <w:sz w:val="24"/>
          <w:szCs w:val="24"/>
        </w:rPr>
        <w:t>PRIMA CAPITALE d.o.o., Zagreb, Preradovićeva ulica 25, OIB: 70541325254</w:t>
      </w:r>
      <w:r>
        <w:rPr>
          <w:rFonts w:cs="Times New Roman" w:hAnsi="Times New Roman" w:ascii="Times New Roman"/>
          <w:sz w:val="24"/>
          <w:szCs w:val="24"/>
        </w:rPr>
        <w:t>, za ID nadmetanja</w:t>
      </w:r>
      <w:r w:rsidR="00D7012A">
        <w:rPr>
          <w:rFonts w:cs="Times New Roman" w:hAnsi="Times New Roman" w:ascii="Times New Roman"/>
          <w:sz w:val="24"/>
          <w:szCs w:val="24"/>
        </w:rPr>
        <w:t xml:space="preserve"> 5156</w:t>
      </w:r>
      <w:r w:rsidRPr="00D80442">
        <w:rPr>
          <w:rFonts w:cs="Times New Roman" w:hAnsi="Times New Roman" w:ascii="Times New Roman"/>
          <w:sz w:val="24"/>
          <w:szCs w:val="24"/>
        </w:rPr>
        <w:t>, u iznosu od</w:t>
      </w:r>
      <w:r w:rsidR="00D7012A">
        <w:rPr>
          <w:rFonts w:cs="Times New Roman" w:hAnsi="Times New Roman" w:ascii="Times New Roman"/>
          <w:sz w:val="24"/>
          <w:szCs w:val="24"/>
        </w:rPr>
        <w:t xml:space="preserve"> 100.000,00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80442">
        <w:rPr>
          <w:rFonts w:cs="Times New Roman" w:hAnsi="Times New Roman" w:ascii="Times New Roman"/>
          <w:sz w:val="24"/>
          <w:szCs w:val="24"/>
        </w:rPr>
        <w:t xml:space="preserve">kn uplaćenih </w:t>
      </w:r>
      <w:r w:rsidR="00D7012A">
        <w:rPr>
          <w:rFonts w:cs="Times New Roman" w:hAnsi="Times New Roman" w:ascii="Times New Roman"/>
          <w:sz w:val="24"/>
          <w:szCs w:val="24"/>
        </w:rPr>
        <w:t xml:space="preserve">26. lipnja </w:t>
      </w:r>
      <w:r w:rsidRPr="00D80442">
        <w:rPr>
          <w:rFonts w:cs="Times New Roman" w:hAnsi="Times New Roman" w:ascii="Times New Roman"/>
          <w:sz w:val="24"/>
          <w:szCs w:val="24"/>
        </w:rPr>
        <w:t xml:space="preserve">2018., sa računa Financijske agencije-jamčevine broj IBAN: </w:t>
      </w:r>
      <w:r w:rsidRPr="00D80442">
        <w:rPr>
          <w:rFonts w:cs="Times New Roman" w:hAnsi="Times New Roman" w:ascii="Times New Roman"/>
          <w:sz w:val="24"/>
          <w:szCs w:val="24"/>
        </w:rPr>
        <w:lastRenderedPageBreak/>
        <w:t>HR3323900011300028779 na račun uplat</w:t>
      </w:r>
      <w:r>
        <w:rPr>
          <w:rFonts w:cs="Times New Roman" w:hAnsi="Times New Roman" w:ascii="Times New Roman"/>
          <w:sz w:val="24"/>
          <w:szCs w:val="24"/>
        </w:rPr>
        <w:t xml:space="preserve">itelja jamčevine IBAN: </w:t>
      </w:r>
      <w:r w:rsidR="00D7012A">
        <w:rPr>
          <w:rFonts w:cs="Times New Roman" w:hAnsi="Times New Roman" w:ascii="Times New Roman"/>
          <w:sz w:val="24"/>
          <w:szCs w:val="24"/>
        </w:rPr>
        <w:t>HR5624070001100004653</w:t>
      </w:r>
      <w:r w:rsidRPr="00D80442">
        <w:rPr>
          <w:rFonts w:cs="Times New Roman" w:hAnsi="Times New Roman" w:ascii="Times New Roman"/>
          <w:sz w:val="24"/>
          <w:szCs w:val="24"/>
        </w:rPr>
        <w:t>,</w:t>
      </w:r>
    </w:p>
    <w:p w:rsidRDefault="00D7012A" w:rsidP="00D7012A" w:rsidR="00D7012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80442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ZVUČNI ZID d.o.o., Zagreb, Preradovićeva ulica 25, OIB: 944238000056, za ID nadmetanja 5156</w:t>
      </w:r>
      <w:r w:rsidRPr="00D80442">
        <w:rPr>
          <w:rFonts w:cs="Times New Roman" w:hAnsi="Times New Roman" w:ascii="Times New Roman"/>
          <w:sz w:val="24"/>
          <w:szCs w:val="24"/>
        </w:rPr>
        <w:t>, u iznosu od</w:t>
      </w:r>
      <w:r>
        <w:rPr>
          <w:rFonts w:cs="Times New Roman" w:hAnsi="Times New Roman" w:ascii="Times New Roman"/>
          <w:sz w:val="24"/>
          <w:szCs w:val="24"/>
        </w:rPr>
        <w:t xml:space="preserve"> 100.000,00 </w:t>
      </w:r>
      <w:r w:rsidRPr="00D80442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26. lipnja </w:t>
      </w:r>
      <w:r w:rsidRPr="00D80442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 na račun uplat</w:t>
      </w:r>
      <w:r>
        <w:rPr>
          <w:rFonts w:cs="Times New Roman" w:hAnsi="Times New Roman" w:ascii="Times New Roman"/>
          <w:sz w:val="24"/>
          <w:szCs w:val="24"/>
        </w:rPr>
        <w:t>itelja jamčevine IBAN: HR8324070001100009405</w:t>
      </w:r>
      <w:r w:rsidRPr="00D80442">
        <w:rPr>
          <w:rFonts w:cs="Times New Roman" w:hAnsi="Times New Roman" w:ascii="Times New Roman"/>
          <w:sz w:val="24"/>
          <w:szCs w:val="24"/>
        </w:rPr>
        <w:t>,</w:t>
      </w:r>
    </w:p>
    <w:p w:rsidRDefault="00D7012A" w:rsidP="00D7012A" w:rsidR="00D7012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80442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E7372">
        <w:rPr>
          <w:rFonts w:cs="Times New Roman" w:hAnsi="Times New Roman" w:ascii="Times New Roman"/>
          <w:sz w:val="24"/>
          <w:szCs w:val="24"/>
        </w:rPr>
        <w:t>Josipu Haramija</w:t>
      </w:r>
      <w:r>
        <w:rPr>
          <w:rFonts w:cs="Times New Roman" w:hAnsi="Times New Roman" w:ascii="Times New Roman"/>
          <w:sz w:val="24"/>
          <w:szCs w:val="24"/>
        </w:rPr>
        <w:t>, Ludbreg, Mladena Kerstnera 14, OIB: 75852363465, za ID nadmetanja 5156</w:t>
      </w:r>
      <w:r w:rsidRPr="00D80442">
        <w:rPr>
          <w:rFonts w:cs="Times New Roman" w:hAnsi="Times New Roman" w:ascii="Times New Roman"/>
          <w:sz w:val="24"/>
          <w:szCs w:val="24"/>
        </w:rPr>
        <w:t>, u iznosu od</w:t>
      </w:r>
      <w:r>
        <w:rPr>
          <w:rFonts w:cs="Times New Roman" w:hAnsi="Times New Roman" w:ascii="Times New Roman"/>
          <w:sz w:val="24"/>
          <w:szCs w:val="24"/>
        </w:rPr>
        <w:t xml:space="preserve"> 100.000,00 </w:t>
      </w:r>
      <w:r w:rsidRPr="00D80442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26. lipnja </w:t>
      </w:r>
      <w:r w:rsidRPr="00D80442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 na račun uplat</w:t>
      </w:r>
      <w:r>
        <w:rPr>
          <w:rFonts w:cs="Times New Roman" w:hAnsi="Times New Roman" w:ascii="Times New Roman"/>
          <w:sz w:val="24"/>
          <w:szCs w:val="24"/>
        </w:rPr>
        <w:t>itelja jamčevine IBAN: HR9423860023120248600</w:t>
      </w:r>
      <w:r w:rsidRPr="00D80442">
        <w:rPr>
          <w:rFonts w:cs="Times New Roman" w:hAnsi="Times New Roman" w:ascii="Times New Roman"/>
          <w:sz w:val="24"/>
          <w:szCs w:val="24"/>
        </w:rPr>
        <w:t>,</w:t>
      </w:r>
    </w:p>
    <w:p w:rsidRDefault="00D7012A" w:rsidP="00D7012A" w:rsidR="00D7012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7012A">
        <w:rPr>
          <w:rFonts w:cs="Times New Roman" w:hAnsi="Times New Roman" w:ascii="Times New Roman"/>
          <w:sz w:val="24"/>
          <w:szCs w:val="24"/>
        </w:rPr>
        <w:t xml:space="preserve">Uplatitelju jamčevine </w:t>
      </w:r>
      <w:r>
        <w:rPr>
          <w:rFonts w:cs="Times New Roman" w:hAnsi="Times New Roman" w:ascii="Times New Roman"/>
          <w:sz w:val="24"/>
          <w:szCs w:val="24"/>
        </w:rPr>
        <w:t xml:space="preserve">PANDO NEKRETNINE d.o.o., Miličani, Vinogradi 22, OIB: 03699858337, </w:t>
      </w:r>
      <w:r w:rsidRPr="00D7012A">
        <w:rPr>
          <w:rFonts w:cs="Times New Roman" w:hAnsi="Times New Roman" w:ascii="Times New Roman"/>
          <w:sz w:val="24"/>
          <w:szCs w:val="24"/>
        </w:rPr>
        <w:t xml:space="preserve">za ID nadmetanja 5156, u iznosu od 100.000,00 kn uplaćenih </w:t>
      </w:r>
      <w:r>
        <w:rPr>
          <w:rFonts w:cs="Times New Roman" w:hAnsi="Times New Roman" w:ascii="Times New Roman"/>
          <w:sz w:val="24"/>
          <w:szCs w:val="24"/>
        </w:rPr>
        <w:t>21</w:t>
      </w:r>
      <w:r w:rsidRPr="00D7012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 u</w:t>
      </w:r>
      <w:r>
        <w:rPr>
          <w:rFonts w:cs="Times New Roman" w:hAnsi="Times New Roman" w:ascii="Times New Roman"/>
          <w:sz w:val="24"/>
          <w:szCs w:val="24"/>
        </w:rPr>
        <w:t>platitelja jamčevine IBAN: HR7424840081135064887</w:t>
      </w:r>
      <w:r w:rsidRPr="00D7012A">
        <w:rPr>
          <w:rFonts w:cs="Times New Roman" w:hAnsi="Times New Roman" w:ascii="Times New Roman"/>
          <w:sz w:val="24"/>
          <w:szCs w:val="24"/>
        </w:rPr>
        <w:t>,</w:t>
      </w:r>
    </w:p>
    <w:p w:rsidRDefault="00D7012A" w:rsidP="00D7012A" w:rsidR="00D7012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7012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E7372">
        <w:rPr>
          <w:rFonts w:cs="Times New Roman" w:hAnsi="Times New Roman" w:ascii="Times New Roman"/>
          <w:sz w:val="24"/>
          <w:szCs w:val="24"/>
        </w:rPr>
        <w:t>AUTOCOMPLEX</w:t>
      </w:r>
      <w:r>
        <w:rPr>
          <w:rFonts w:cs="Times New Roman" w:hAnsi="Times New Roman" w:ascii="Times New Roman"/>
          <w:sz w:val="24"/>
          <w:szCs w:val="24"/>
        </w:rPr>
        <w:t xml:space="preserve"> d.o.o., Koprivnica, Varaždinska cesta 132, OIB: 26871925955, za ID nadmetanja 5175, u iznosu od 50</w:t>
      </w:r>
      <w:r w:rsidRPr="00D7012A">
        <w:rPr>
          <w:rFonts w:cs="Times New Roman" w:hAnsi="Times New Roman" w:ascii="Times New Roman"/>
          <w:sz w:val="24"/>
          <w:szCs w:val="24"/>
        </w:rPr>
        <w:t xml:space="preserve">.000,00 kn uplaćenih </w:t>
      </w:r>
      <w:r>
        <w:rPr>
          <w:rFonts w:cs="Times New Roman" w:hAnsi="Times New Roman" w:ascii="Times New Roman"/>
          <w:sz w:val="24"/>
          <w:szCs w:val="24"/>
        </w:rPr>
        <w:t>26</w:t>
      </w:r>
      <w:r w:rsidRPr="00D7012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 u</w:t>
      </w:r>
      <w:r>
        <w:rPr>
          <w:rFonts w:cs="Times New Roman" w:hAnsi="Times New Roman" w:ascii="Times New Roman"/>
          <w:sz w:val="24"/>
          <w:szCs w:val="24"/>
        </w:rPr>
        <w:t>platitelja jamčevine IBAN: HR2223600001102560174,</w:t>
      </w:r>
    </w:p>
    <w:p w:rsidRDefault="00D7012A" w:rsidP="00D7012A" w:rsidR="00D7012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7012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BINEKO d.o.o., Koprivnica, J. Vargovića 1 I, OIB: 10952404284</w:t>
      </w:r>
      <w:r w:rsidRPr="00D7012A">
        <w:rPr>
          <w:rFonts w:cs="Times New Roman" w:hAnsi="Times New Roman" w:ascii="Times New Roman"/>
          <w:sz w:val="24"/>
          <w:szCs w:val="24"/>
        </w:rPr>
        <w:t>, za ID nadmetanja 5175, u izn</w:t>
      </w:r>
      <w:r>
        <w:rPr>
          <w:rFonts w:cs="Times New Roman" w:hAnsi="Times New Roman" w:ascii="Times New Roman"/>
          <w:sz w:val="24"/>
          <w:szCs w:val="24"/>
        </w:rPr>
        <w:t>osu od 50.000,00 kn uplaćenih 21</w:t>
      </w:r>
      <w:r w:rsidRPr="00D7012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</w:t>
      </w:r>
      <w:r>
        <w:rPr>
          <w:rFonts w:cs="Times New Roman" w:hAnsi="Times New Roman" w:ascii="Times New Roman"/>
          <w:sz w:val="24"/>
          <w:szCs w:val="24"/>
        </w:rPr>
        <w:t xml:space="preserve"> uplatitelja jamčevine IBAN: HR9823600001101700841</w:t>
      </w:r>
      <w:r w:rsidRPr="00D7012A">
        <w:rPr>
          <w:rFonts w:cs="Times New Roman" w:hAnsi="Times New Roman" w:ascii="Times New Roman"/>
          <w:sz w:val="24"/>
          <w:szCs w:val="24"/>
        </w:rPr>
        <w:t>,</w:t>
      </w:r>
    </w:p>
    <w:p w:rsidRDefault="00D7012A" w:rsidP="00D7012A" w:rsidR="00D7012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7012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Krunoslavu Pokos, Varaždin, Ulica Grada Koblenza 2, OIB: 01105562754</w:t>
      </w:r>
      <w:r w:rsidRPr="00D7012A">
        <w:rPr>
          <w:rFonts w:cs="Times New Roman" w:hAnsi="Times New Roman" w:ascii="Times New Roman"/>
          <w:sz w:val="24"/>
          <w:szCs w:val="24"/>
        </w:rPr>
        <w:t>, za ID nadmetanja 5175, u izn</w:t>
      </w:r>
      <w:r>
        <w:rPr>
          <w:rFonts w:cs="Times New Roman" w:hAnsi="Times New Roman" w:ascii="Times New Roman"/>
          <w:sz w:val="24"/>
          <w:szCs w:val="24"/>
        </w:rPr>
        <w:t>osu od 50.000,00 kn uplaćenih 20</w:t>
      </w:r>
      <w:r w:rsidRPr="00D7012A">
        <w:rPr>
          <w:rFonts w:cs="Times New Roman" w:hAnsi="Times New Roman" w:ascii="Times New Roman"/>
          <w:sz w:val="24"/>
          <w:szCs w:val="24"/>
        </w:rPr>
        <w:t xml:space="preserve">. lipnja 2018., sa računa Financijske agencije-jamčevine broj IBAN: HR3323900011300028779 na račun </w:t>
      </w:r>
      <w:r>
        <w:rPr>
          <w:rFonts w:cs="Times New Roman" w:hAnsi="Times New Roman" w:ascii="Times New Roman"/>
          <w:sz w:val="24"/>
          <w:szCs w:val="24"/>
        </w:rPr>
        <w:t>uplatitelja jamčevine IBAN: HR4425000093210446195</w:t>
      </w:r>
      <w:r w:rsidRPr="00D7012A">
        <w:rPr>
          <w:rFonts w:cs="Times New Roman" w:hAnsi="Times New Roman" w:ascii="Times New Roman"/>
          <w:sz w:val="24"/>
          <w:szCs w:val="24"/>
        </w:rPr>
        <w:t>,</w:t>
      </w:r>
    </w:p>
    <w:p w:rsidRDefault="00D7012A" w:rsidP="00D7012A" w:rsidR="00D7012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7012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D758F">
        <w:rPr>
          <w:rFonts w:cs="Times New Roman" w:hAnsi="Times New Roman" w:ascii="Times New Roman"/>
          <w:sz w:val="24"/>
          <w:szCs w:val="24"/>
        </w:rPr>
        <w:t>Darku Sušec, Zagreb, Petra Grgeca 4, OIB: 80781527641</w:t>
      </w:r>
      <w:r>
        <w:rPr>
          <w:rFonts w:cs="Times New Roman" w:hAnsi="Times New Roman" w:ascii="Times New Roman"/>
          <w:sz w:val="24"/>
          <w:szCs w:val="24"/>
        </w:rPr>
        <w:t xml:space="preserve">, za ID nadmetanja </w:t>
      </w:r>
      <w:r w:rsidR="00AD758F">
        <w:rPr>
          <w:rFonts w:cs="Times New Roman" w:hAnsi="Times New Roman" w:ascii="Times New Roman"/>
          <w:sz w:val="24"/>
          <w:szCs w:val="24"/>
        </w:rPr>
        <w:t>5158</w:t>
      </w:r>
      <w:r w:rsidRPr="00D7012A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AD758F">
        <w:rPr>
          <w:rFonts w:cs="Times New Roman" w:hAnsi="Times New Roman" w:ascii="Times New Roman"/>
          <w:sz w:val="24"/>
          <w:szCs w:val="24"/>
        </w:rPr>
        <w:t>40.000,00 kn uplaćenih 26</w:t>
      </w:r>
      <w:r w:rsidRPr="00D7012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 uplatitelja jamčevine IBAN: HR</w:t>
      </w:r>
      <w:r w:rsidR="0027071A">
        <w:rPr>
          <w:rFonts w:cs="Times New Roman" w:hAnsi="Times New Roman" w:ascii="Times New Roman"/>
          <w:sz w:val="24"/>
          <w:szCs w:val="24"/>
        </w:rPr>
        <w:t>5823600003220319495</w:t>
      </w:r>
      <w:r w:rsidRPr="00D7012A">
        <w:rPr>
          <w:rFonts w:cs="Times New Roman" w:hAnsi="Times New Roman" w:ascii="Times New Roman"/>
          <w:sz w:val="24"/>
          <w:szCs w:val="24"/>
        </w:rPr>
        <w:t>,</w:t>
      </w:r>
    </w:p>
    <w:p w:rsidRDefault="0027071A" w:rsidP="0027071A" w:rsidR="0027071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7012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E7372">
        <w:rPr>
          <w:rFonts w:cs="Times New Roman" w:hAnsi="Times New Roman" w:ascii="Times New Roman"/>
          <w:sz w:val="24"/>
          <w:szCs w:val="24"/>
        </w:rPr>
        <w:t>AUTOCOMPLEX</w:t>
      </w:r>
      <w:r>
        <w:rPr>
          <w:rFonts w:cs="Times New Roman" w:hAnsi="Times New Roman" w:ascii="Times New Roman"/>
          <w:sz w:val="24"/>
          <w:szCs w:val="24"/>
        </w:rPr>
        <w:t xml:space="preserve"> d.o.o., Koprivnica, Varaždinska cesta 132, OIB: 26871925955, za ID nadmetanja 5158</w:t>
      </w:r>
      <w:r w:rsidRPr="00D7012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>40.000,00 kn uplaćenih 26</w:t>
      </w:r>
      <w:r w:rsidRPr="00D7012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</w:t>
      </w:r>
      <w:r>
        <w:rPr>
          <w:rFonts w:cs="Times New Roman" w:hAnsi="Times New Roman" w:ascii="Times New Roman"/>
          <w:sz w:val="24"/>
          <w:szCs w:val="24"/>
        </w:rPr>
        <w:t>un uplatitelja jamčevine IBAN: HR2223600001102560174,</w:t>
      </w:r>
    </w:p>
    <w:p w:rsidRDefault="0027071A" w:rsidP="0027071A" w:rsidR="0027071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7012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Miji Kovačeviću, Zrinski Topolovac, Zrinski Topolovac 173 B, OIB: 32886575054, za ID nadmetanja 5160</w:t>
      </w:r>
      <w:r w:rsidRPr="00D7012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30.000,00 kn </w:t>
      </w:r>
      <w:r w:rsidRPr="00D7012A">
        <w:rPr>
          <w:rFonts w:cs="Times New Roman" w:hAnsi="Times New Roman" w:ascii="Times New Roman"/>
          <w:sz w:val="24"/>
          <w:szCs w:val="24"/>
        </w:rPr>
        <w:t>sa računa Financijske agencije-jamčevine broj IBAN: HR3323900011300028779 na rač</w:t>
      </w:r>
      <w:r>
        <w:rPr>
          <w:rFonts w:cs="Times New Roman" w:hAnsi="Times New Roman" w:ascii="Times New Roman"/>
          <w:sz w:val="24"/>
          <w:szCs w:val="24"/>
        </w:rPr>
        <w:t>un uplatitelja jamčevine IBAN: HR9224020063202817510,</w:t>
      </w:r>
    </w:p>
    <w:p w:rsidRDefault="0027071A" w:rsidP="0027071A" w:rsidR="0027071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7012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E7372">
        <w:rPr>
          <w:rFonts w:cs="Times New Roman" w:hAnsi="Times New Roman" w:ascii="Times New Roman"/>
          <w:sz w:val="24"/>
          <w:szCs w:val="24"/>
        </w:rPr>
        <w:t>AUTOCOMPLEX</w:t>
      </w:r>
      <w:r>
        <w:rPr>
          <w:rFonts w:cs="Times New Roman" w:hAnsi="Times New Roman" w:ascii="Times New Roman"/>
          <w:sz w:val="24"/>
          <w:szCs w:val="24"/>
        </w:rPr>
        <w:t xml:space="preserve"> d.o.o., Koprivnica, Varaždinska cesta 132, OIB: 26871925955, za ID nadmetanja 5160</w:t>
      </w:r>
      <w:r w:rsidRPr="00D7012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30.000,00 kn uplaćenih 26. lipnja 2018., </w:t>
      </w:r>
      <w:r w:rsidRPr="00D7012A">
        <w:rPr>
          <w:rFonts w:cs="Times New Roman" w:hAnsi="Times New Roman" w:ascii="Times New Roman"/>
          <w:sz w:val="24"/>
          <w:szCs w:val="24"/>
        </w:rPr>
        <w:t>sa računa Financijske agencije-jamčevine broj IBAN: HR3323900011300028779 na rač</w:t>
      </w:r>
      <w:r>
        <w:rPr>
          <w:rFonts w:cs="Times New Roman" w:hAnsi="Times New Roman" w:ascii="Times New Roman"/>
          <w:sz w:val="24"/>
          <w:szCs w:val="24"/>
        </w:rPr>
        <w:t xml:space="preserve">un uplatitelja jamčevine IBAN: </w:t>
      </w:r>
      <w:r w:rsidRPr="0027071A">
        <w:rPr>
          <w:rFonts w:cs="Times New Roman" w:hAnsi="Times New Roman" w:ascii="Times New Roman"/>
          <w:sz w:val="24"/>
          <w:szCs w:val="24"/>
        </w:rPr>
        <w:t>HR2223600001102560174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27071A" w:rsidP="0027071A" w:rsidR="0027071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7012A">
        <w:rPr>
          <w:rFonts w:cs="Times New Roman" w:hAnsi="Times New Roman" w:ascii="Times New Roman"/>
          <w:sz w:val="24"/>
          <w:szCs w:val="24"/>
        </w:rPr>
        <w:lastRenderedPageBreak/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BINEKO d.o.o., Koprivnica, J. Vargovića 1 I, OIB: 10952404284, za ID nadmetanja 5160</w:t>
      </w:r>
      <w:r w:rsidRPr="00D7012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30.000,00 kn uplaćenih 21. lipnja 2018., </w:t>
      </w:r>
      <w:r w:rsidRPr="00D7012A">
        <w:rPr>
          <w:rFonts w:cs="Times New Roman" w:hAnsi="Times New Roman" w:ascii="Times New Roman"/>
          <w:sz w:val="24"/>
          <w:szCs w:val="24"/>
        </w:rPr>
        <w:t>sa računa Financijske agencije-jamčevine broj IBAN: HR3323900011300028779 na rač</w:t>
      </w:r>
      <w:r>
        <w:rPr>
          <w:rFonts w:cs="Times New Roman" w:hAnsi="Times New Roman" w:ascii="Times New Roman"/>
          <w:sz w:val="24"/>
          <w:szCs w:val="24"/>
        </w:rPr>
        <w:t>un uplatitelja jamčevine IBAN: HR9823600001101700841,</w:t>
      </w:r>
    </w:p>
    <w:p w:rsidRDefault="0027071A" w:rsidP="0027071A" w:rsidR="0027071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071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Darku Sušec, Zagreb, Petra Grgeca 4, OIB: 80781527641</w:t>
      </w:r>
      <w:r w:rsidRPr="0027071A">
        <w:rPr>
          <w:rFonts w:cs="Times New Roman" w:hAnsi="Times New Roman" w:ascii="Times New Roman"/>
          <w:sz w:val="24"/>
          <w:szCs w:val="24"/>
        </w:rPr>
        <w:t>, za ID nadmetanja 5160, u izn</w:t>
      </w:r>
      <w:r>
        <w:rPr>
          <w:rFonts w:cs="Times New Roman" w:hAnsi="Times New Roman" w:ascii="Times New Roman"/>
          <w:sz w:val="24"/>
          <w:szCs w:val="24"/>
        </w:rPr>
        <w:t>osu od 30.000,00 kn uplaćenih 18</w:t>
      </w:r>
      <w:r w:rsidRPr="0027071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 uplat</w:t>
      </w:r>
      <w:r>
        <w:rPr>
          <w:rFonts w:cs="Times New Roman" w:hAnsi="Times New Roman" w:ascii="Times New Roman"/>
          <w:sz w:val="24"/>
          <w:szCs w:val="24"/>
        </w:rPr>
        <w:t>itelja jamčevine IBAN:</w:t>
      </w:r>
      <w:r w:rsidRPr="00D7012A">
        <w:rPr>
          <w:rFonts w:cs="Times New Roman" w:hAnsi="Times New Roman" w:ascii="Times New Roman"/>
          <w:sz w:val="24"/>
          <w:szCs w:val="24"/>
        </w:rPr>
        <w:t xml:space="preserve"> HR</w:t>
      </w:r>
      <w:r>
        <w:rPr>
          <w:rFonts w:cs="Times New Roman" w:hAnsi="Times New Roman" w:ascii="Times New Roman"/>
          <w:sz w:val="24"/>
          <w:szCs w:val="24"/>
        </w:rPr>
        <w:t>5823600003220319495,</w:t>
      </w:r>
    </w:p>
    <w:p w:rsidRDefault="0027071A" w:rsidP="0027071A" w:rsidR="0027071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071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Josipu Bregović, Ivanec, Ivana Kukuljevića Sakcinskog 13, OIB: 19151314618, za ID nadmetanja 5163</w:t>
      </w:r>
      <w:r w:rsidRPr="0027071A">
        <w:rPr>
          <w:rFonts w:cs="Times New Roman" w:hAnsi="Times New Roman" w:ascii="Times New Roman"/>
          <w:sz w:val="24"/>
          <w:szCs w:val="24"/>
        </w:rPr>
        <w:t>, u izn</w:t>
      </w:r>
      <w:r>
        <w:rPr>
          <w:rFonts w:cs="Times New Roman" w:hAnsi="Times New Roman" w:ascii="Times New Roman"/>
          <w:sz w:val="24"/>
          <w:szCs w:val="24"/>
        </w:rPr>
        <w:t>osu od 90.000,00 kn uplaćenih 26</w:t>
      </w:r>
      <w:r w:rsidRPr="0027071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 uplat</w:t>
      </w:r>
      <w:r>
        <w:rPr>
          <w:rFonts w:cs="Times New Roman" w:hAnsi="Times New Roman" w:ascii="Times New Roman"/>
          <w:sz w:val="24"/>
          <w:szCs w:val="24"/>
        </w:rPr>
        <w:t>itelja jamčevine IBAN:</w:t>
      </w:r>
      <w:r w:rsidRPr="00D7012A">
        <w:rPr>
          <w:rFonts w:cs="Times New Roman" w:hAnsi="Times New Roman" w:ascii="Times New Roman"/>
          <w:sz w:val="24"/>
          <w:szCs w:val="24"/>
        </w:rPr>
        <w:t xml:space="preserve"> HR</w:t>
      </w:r>
      <w:r>
        <w:rPr>
          <w:rFonts w:cs="Times New Roman" w:hAnsi="Times New Roman" w:ascii="Times New Roman"/>
          <w:sz w:val="24"/>
          <w:szCs w:val="24"/>
        </w:rPr>
        <w:t>3123600003238904308,</w:t>
      </w:r>
    </w:p>
    <w:p w:rsidRDefault="0027071A" w:rsidP="0027071A" w:rsidR="0027071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071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Mariji Rogina, Gojanec, Ljudevita Gaja 30, OIB: 14297783402, za ID nadmetanja 5163</w:t>
      </w:r>
      <w:r w:rsidRPr="0027071A">
        <w:rPr>
          <w:rFonts w:cs="Times New Roman" w:hAnsi="Times New Roman" w:ascii="Times New Roman"/>
          <w:sz w:val="24"/>
          <w:szCs w:val="24"/>
        </w:rPr>
        <w:t>, u izn</w:t>
      </w:r>
      <w:r>
        <w:rPr>
          <w:rFonts w:cs="Times New Roman" w:hAnsi="Times New Roman" w:ascii="Times New Roman"/>
          <w:sz w:val="24"/>
          <w:szCs w:val="24"/>
        </w:rPr>
        <w:t>osu od 90.000,00 kn uplaćenih 20</w:t>
      </w:r>
      <w:r w:rsidRPr="0027071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 uplat</w:t>
      </w:r>
      <w:r>
        <w:rPr>
          <w:rFonts w:cs="Times New Roman" w:hAnsi="Times New Roman" w:ascii="Times New Roman"/>
          <w:sz w:val="24"/>
          <w:szCs w:val="24"/>
        </w:rPr>
        <w:t>itelja jamčevine IBAN:</w:t>
      </w:r>
      <w:r w:rsidRPr="00D7012A">
        <w:rPr>
          <w:rFonts w:cs="Times New Roman" w:hAnsi="Times New Roman" w:ascii="Times New Roman"/>
          <w:sz w:val="24"/>
          <w:szCs w:val="24"/>
        </w:rPr>
        <w:t xml:space="preserve"> HR</w:t>
      </w:r>
      <w:r>
        <w:rPr>
          <w:rFonts w:cs="Times New Roman" w:hAnsi="Times New Roman" w:ascii="Times New Roman"/>
          <w:sz w:val="24"/>
          <w:szCs w:val="24"/>
        </w:rPr>
        <w:t>4324840083201503587,</w:t>
      </w:r>
    </w:p>
    <w:p w:rsidRDefault="0027071A" w:rsidP="008357DC" w:rsidR="0027071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071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MEN-ARS d.o.o., Varaždin, Zagrebačka 31, OIB: 14297783402, za ID nadmetanja 5163</w:t>
      </w:r>
      <w:r w:rsidRPr="0027071A">
        <w:rPr>
          <w:rFonts w:cs="Times New Roman" w:hAnsi="Times New Roman" w:ascii="Times New Roman"/>
          <w:sz w:val="24"/>
          <w:szCs w:val="24"/>
        </w:rPr>
        <w:t>, u izn</w:t>
      </w:r>
      <w:r>
        <w:rPr>
          <w:rFonts w:cs="Times New Roman" w:hAnsi="Times New Roman" w:ascii="Times New Roman"/>
          <w:sz w:val="24"/>
          <w:szCs w:val="24"/>
        </w:rPr>
        <w:t>osu od 90.000,00 kn uplaćenih 20</w:t>
      </w:r>
      <w:r w:rsidRPr="0027071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 uplat</w:t>
      </w:r>
      <w:r>
        <w:rPr>
          <w:rFonts w:cs="Times New Roman" w:hAnsi="Times New Roman" w:ascii="Times New Roman"/>
          <w:sz w:val="24"/>
          <w:szCs w:val="24"/>
        </w:rPr>
        <w:t>itelja jamčevine IBAN:</w:t>
      </w:r>
      <w:r w:rsidRPr="00D7012A">
        <w:rPr>
          <w:rFonts w:cs="Times New Roman" w:hAnsi="Times New Roman" w:ascii="Times New Roman"/>
          <w:sz w:val="24"/>
          <w:szCs w:val="24"/>
        </w:rPr>
        <w:t xml:space="preserve"> HR</w:t>
      </w:r>
      <w:r>
        <w:rPr>
          <w:rFonts w:cs="Times New Roman" w:hAnsi="Times New Roman" w:ascii="Times New Roman"/>
          <w:sz w:val="24"/>
          <w:szCs w:val="24"/>
        </w:rPr>
        <w:t>7024020061100453583</w:t>
      </w:r>
      <w:r w:rsidRPr="008357DC">
        <w:rPr>
          <w:rFonts w:cs="Times New Roman" w:hAnsi="Times New Roman" w:ascii="Times New Roman"/>
          <w:sz w:val="24"/>
          <w:szCs w:val="24"/>
        </w:rPr>
        <w:t>,</w:t>
      </w:r>
    </w:p>
    <w:p w:rsidRDefault="008357DC" w:rsidP="008357DC" w:rsidR="008357DC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071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249D5">
        <w:rPr>
          <w:rFonts w:cs="Times New Roman" w:hAnsi="Times New Roman" w:ascii="Times New Roman"/>
          <w:sz w:val="24"/>
          <w:szCs w:val="24"/>
        </w:rPr>
        <w:t>CIPRO d.o.o., Lepajci, Lepajci 4, OIB: 25498619118</w:t>
      </w:r>
      <w:r>
        <w:rPr>
          <w:rFonts w:cs="Times New Roman" w:hAnsi="Times New Roman" w:ascii="Times New Roman"/>
          <w:sz w:val="24"/>
          <w:szCs w:val="24"/>
        </w:rPr>
        <w:t>, za ID nadmetanja 5165</w:t>
      </w:r>
      <w:r w:rsidRPr="0027071A">
        <w:rPr>
          <w:rFonts w:cs="Times New Roman" w:hAnsi="Times New Roman" w:ascii="Times New Roman"/>
          <w:sz w:val="24"/>
          <w:szCs w:val="24"/>
        </w:rPr>
        <w:t>, u izn</w:t>
      </w:r>
      <w:r>
        <w:rPr>
          <w:rFonts w:cs="Times New Roman" w:hAnsi="Times New Roman" w:ascii="Times New Roman"/>
          <w:sz w:val="24"/>
          <w:szCs w:val="24"/>
        </w:rPr>
        <w:t xml:space="preserve">osu od </w:t>
      </w:r>
      <w:r w:rsidR="000249D5">
        <w:rPr>
          <w:rFonts w:cs="Times New Roman" w:hAnsi="Times New Roman" w:ascii="Times New Roman"/>
          <w:sz w:val="24"/>
          <w:szCs w:val="24"/>
        </w:rPr>
        <w:t>60</w:t>
      </w:r>
      <w:r>
        <w:rPr>
          <w:rFonts w:cs="Times New Roman" w:hAnsi="Times New Roman" w:ascii="Times New Roman"/>
          <w:sz w:val="24"/>
          <w:szCs w:val="24"/>
        </w:rPr>
        <w:t xml:space="preserve">.000,00 kn uplaćenih </w:t>
      </w:r>
      <w:r w:rsidR="000249D5">
        <w:rPr>
          <w:rFonts w:cs="Times New Roman" w:hAnsi="Times New Roman" w:ascii="Times New Roman"/>
          <w:sz w:val="24"/>
          <w:szCs w:val="24"/>
        </w:rPr>
        <w:t>19</w:t>
      </w:r>
      <w:r w:rsidRPr="0027071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 uplat</w:t>
      </w:r>
      <w:r>
        <w:rPr>
          <w:rFonts w:cs="Times New Roman" w:hAnsi="Times New Roman" w:ascii="Times New Roman"/>
          <w:sz w:val="24"/>
          <w:szCs w:val="24"/>
        </w:rPr>
        <w:t>itelja jamčevine IBAN:</w:t>
      </w:r>
      <w:r w:rsidRPr="00D7012A">
        <w:rPr>
          <w:rFonts w:cs="Times New Roman" w:hAnsi="Times New Roman" w:ascii="Times New Roman"/>
          <w:sz w:val="24"/>
          <w:szCs w:val="24"/>
        </w:rPr>
        <w:t xml:space="preserve"> HR</w:t>
      </w:r>
      <w:r w:rsidR="000249D5">
        <w:rPr>
          <w:rFonts w:cs="Times New Roman" w:hAnsi="Times New Roman" w:ascii="Times New Roman"/>
          <w:sz w:val="24"/>
          <w:szCs w:val="24"/>
        </w:rPr>
        <w:t>5823600001101293967</w:t>
      </w:r>
      <w:r w:rsidRPr="008357DC">
        <w:rPr>
          <w:rFonts w:cs="Times New Roman" w:hAnsi="Times New Roman" w:ascii="Times New Roman"/>
          <w:sz w:val="24"/>
          <w:szCs w:val="24"/>
        </w:rPr>
        <w:t>,</w:t>
      </w:r>
    </w:p>
    <w:p w:rsidRDefault="000249D5" w:rsidP="00865A4A" w:rsidR="000249D5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071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E7372">
        <w:rPr>
          <w:rFonts w:cs="Times New Roman" w:hAnsi="Times New Roman" w:ascii="Times New Roman"/>
          <w:sz w:val="24"/>
          <w:szCs w:val="24"/>
        </w:rPr>
        <w:t>Josipu Haramija</w:t>
      </w:r>
      <w:r w:rsidR="00865A4A" w:rsidRPr="00865A4A">
        <w:rPr>
          <w:rFonts w:cs="Times New Roman" w:hAnsi="Times New Roman" w:ascii="Times New Roman"/>
          <w:sz w:val="24"/>
          <w:szCs w:val="24"/>
        </w:rPr>
        <w:t>, Ludbreg, Mladena Kerstnera 14, OIB: 75852363465</w:t>
      </w:r>
      <w:r>
        <w:rPr>
          <w:rFonts w:cs="Times New Roman" w:hAnsi="Times New Roman" w:ascii="Times New Roman"/>
          <w:sz w:val="24"/>
          <w:szCs w:val="24"/>
        </w:rPr>
        <w:t>, za ID nadmetanja 516</w:t>
      </w:r>
      <w:r w:rsidR="00865A4A">
        <w:rPr>
          <w:rFonts w:cs="Times New Roman" w:hAnsi="Times New Roman" w:ascii="Times New Roman"/>
          <w:sz w:val="24"/>
          <w:szCs w:val="24"/>
        </w:rPr>
        <w:t>7</w:t>
      </w:r>
      <w:r w:rsidRPr="0027071A">
        <w:rPr>
          <w:rFonts w:cs="Times New Roman" w:hAnsi="Times New Roman" w:ascii="Times New Roman"/>
          <w:sz w:val="24"/>
          <w:szCs w:val="24"/>
        </w:rPr>
        <w:t>, u izn</w:t>
      </w:r>
      <w:r>
        <w:rPr>
          <w:rFonts w:cs="Times New Roman" w:hAnsi="Times New Roman" w:ascii="Times New Roman"/>
          <w:sz w:val="24"/>
          <w:szCs w:val="24"/>
        </w:rPr>
        <w:t xml:space="preserve">osu od 60.000,00 kn uplaćenih </w:t>
      </w:r>
      <w:r w:rsidR="00865A4A">
        <w:rPr>
          <w:rFonts w:cs="Times New Roman" w:hAnsi="Times New Roman" w:ascii="Times New Roman"/>
          <w:sz w:val="24"/>
          <w:szCs w:val="24"/>
        </w:rPr>
        <w:t>26</w:t>
      </w:r>
      <w:r w:rsidRPr="0027071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 uplat</w:t>
      </w:r>
      <w:r>
        <w:rPr>
          <w:rFonts w:cs="Times New Roman" w:hAnsi="Times New Roman" w:ascii="Times New Roman"/>
          <w:sz w:val="24"/>
          <w:szCs w:val="24"/>
        </w:rPr>
        <w:t xml:space="preserve">itelja jamčevine </w:t>
      </w:r>
      <w:r w:rsidR="00865A4A">
        <w:rPr>
          <w:rFonts w:cs="Times New Roman" w:hAnsi="Times New Roman" w:ascii="Times New Roman"/>
          <w:sz w:val="24"/>
          <w:szCs w:val="24"/>
        </w:rPr>
        <w:t>IBAN: HR9423860023120248600</w:t>
      </w:r>
      <w:r w:rsidRPr="008357DC">
        <w:rPr>
          <w:rFonts w:cs="Times New Roman" w:hAnsi="Times New Roman" w:ascii="Times New Roman"/>
          <w:sz w:val="24"/>
          <w:szCs w:val="24"/>
        </w:rPr>
        <w:t>,</w:t>
      </w:r>
    </w:p>
    <w:p w:rsidRDefault="00865A4A" w:rsidP="00865A4A" w:rsidR="00865A4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071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ESTER d.o.o., Mali Bukovec, Braće Radić 45, OIB: 00159795923, za ID nadmetanja 5167</w:t>
      </w:r>
      <w:r w:rsidRPr="0027071A">
        <w:rPr>
          <w:rFonts w:cs="Times New Roman" w:hAnsi="Times New Roman" w:ascii="Times New Roman"/>
          <w:sz w:val="24"/>
          <w:szCs w:val="24"/>
        </w:rPr>
        <w:t>, u izn</w:t>
      </w:r>
      <w:r>
        <w:rPr>
          <w:rFonts w:cs="Times New Roman" w:hAnsi="Times New Roman" w:ascii="Times New Roman"/>
          <w:sz w:val="24"/>
          <w:szCs w:val="24"/>
        </w:rPr>
        <w:t>osu od 60.000,00 kn uplaćenih 18</w:t>
      </w:r>
      <w:r w:rsidRPr="0027071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 uplat</w:t>
      </w:r>
      <w:r>
        <w:rPr>
          <w:rFonts w:cs="Times New Roman" w:hAnsi="Times New Roman" w:ascii="Times New Roman"/>
          <w:sz w:val="24"/>
          <w:szCs w:val="24"/>
        </w:rPr>
        <w:t>itelja jamčevine IBAN: HR5123600001101749993</w:t>
      </w:r>
      <w:r w:rsidRPr="008357DC">
        <w:rPr>
          <w:rFonts w:cs="Times New Roman" w:hAnsi="Times New Roman" w:ascii="Times New Roman"/>
          <w:sz w:val="24"/>
          <w:szCs w:val="24"/>
        </w:rPr>
        <w:t>,</w:t>
      </w:r>
    </w:p>
    <w:p w:rsidRDefault="00865A4A" w:rsidP="00E20C01" w:rsidR="00D80442" w:rsidRPr="00865A4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65A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EOS MATRIX d.o.o., Zagreb, Horvatova 82, OIB: 76674680107, za ID nadmetanja 5168, u iznosu od 40.000,00 kn uplaćenih 21</w:t>
      </w:r>
      <w:r w:rsidRPr="00865A4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 upl</w:t>
      </w:r>
      <w:r>
        <w:rPr>
          <w:rFonts w:cs="Times New Roman" w:hAnsi="Times New Roman" w:ascii="Times New Roman"/>
          <w:sz w:val="24"/>
          <w:szCs w:val="24"/>
        </w:rPr>
        <w:t>atitelja jamčevine IBAN: HR84234000911</w:t>
      </w:r>
      <w:r w:rsidR="00AE7372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0398554.</w:t>
      </w:r>
    </w:p>
    <w:p w:rsidRDefault="00016DD9" w:rsidP="00080F14" w:rsidR="00080F14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865A4A">
        <w:rPr>
          <w:rFonts w:hAnsi="Times New Roman" w:ascii="Times New Roman"/>
          <w:sz w:val="24"/>
          <w:szCs w:val="24"/>
        </w:rPr>
        <w:t>16. kolovoza</w:t>
      </w:r>
      <w:r>
        <w:rPr>
          <w:rFonts w:hAnsi="Times New Roman" w:ascii="Times New Roman"/>
          <w:sz w:val="24"/>
          <w:szCs w:val="24"/>
        </w:rPr>
        <w:t xml:space="preserve">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016DD9" w:rsidP="00016DD9" w:rsidR="00016DD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016DD9" w:rsidP="00865A4A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016DD9" w:rsidP="00016DD9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6DD9" w:rsidP="00016DD9" w:rsidR="00016DD9" w:rsidRPr="00016DD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016DD9" w:rsidP="00E20C01" w:rsidR="00016DD9">
      <w:pPr>
        <w:rPr>
          <w:rFonts w:cs="Times New Roman" w:hAnsi="Times New Roman" w:ascii="Times New Roman"/>
          <w:sz w:val="24"/>
          <w:szCs w:val="24"/>
        </w:rPr>
      </w:pPr>
    </w:p>
    <w:p w:rsidRDefault="00080F14" w:rsidP="00E20C01" w:rsidR="00080F14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E20C01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POUKA O PRAVNOM LIJEKU.</w:t>
      </w:r>
    </w:p>
    <w:p w:rsidRDefault="00016DD9" w:rsidP="00016DD9" w:rsidR="00016DD9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E20C01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080F14" w:rsidP="00080F14" w:rsidR="00080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</w:p>
    <w:p w:rsidRDefault="00080F14" w:rsidP="00080F14" w:rsidR="00080F14" w:rsidRP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>Stečajni upravitelj Želimir Uršulin, Ivanec, Trg hrvatskih ivanovaca 9,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AE7372" w:rsidP="00AE7372" w:rsidR="000E1B7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AE7372">
        <w:rPr>
          <w:rFonts w:cs="Times New Roman" w:hAnsi="Times New Roman" w:ascii="Times New Roman"/>
          <w:sz w:val="24"/>
          <w:szCs w:val="24"/>
        </w:rPr>
        <w:t xml:space="preserve">HUDEK-TRGOTRANS d.o.o., Maruševec, Biljevec 77, </w:t>
      </w:r>
    </w:p>
    <w:p w:rsidRDefault="00AE7372" w:rsidP="00AE7372" w:rsidR="00AE737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CD477E" w:rsidRPr="00CD477E">
        <w:rPr>
          <w:rFonts w:cs="Times New Roman" w:hAnsi="Times New Roman" w:ascii="Times New Roman"/>
          <w:sz w:val="24"/>
          <w:szCs w:val="24"/>
        </w:rPr>
        <w:t>AUTOCOMPLEX d.o.o., Koprivnica, Varaždinska cesta 132,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-PRIMA CAPITALE d.o.o., Zagreb, Preradovićeva ulica 25,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-ZVUČNI ZID d.o.o., Zagreb, Preradovićeva ulica 25,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CD477E">
        <w:rPr>
          <w:rFonts w:cs="Times New Roman" w:hAnsi="Times New Roman" w:ascii="Times New Roman"/>
          <w:sz w:val="24"/>
          <w:szCs w:val="24"/>
        </w:rPr>
        <w:t>Josipu Haramija, Ludbreg, Mladena Kerstnera 14,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-PANDO NEKRETNINE d.o.o., Miličani, Vinogradi 22,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-BINEKO d.o.o., Koprivnica, J. Vargovića 1 I,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-Krunoslavu Pokos, Varaždin, Ulica Grada Koblenza 2,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-Darku Sušec, Zagreb, Petra Grgeca 4, 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CD477E">
        <w:t xml:space="preserve"> </w:t>
      </w:r>
      <w:r w:rsidRPr="00CD477E">
        <w:rPr>
          <w:rFonts w:cs="Times New Roman" w:hAnsi="Times New Roman" w:ascii="Times New Roman"/>
          <w:sz w:val="24"/>
          <w:szCs w:val="24"/>
        </w:rPr>
        <w:t>Miji Kovačeviću, Zrinski Topolovac, Zrinski Topolovac 173 B,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-Josipu Bregović, Ivanec, Ivana Kukuljevića Sakcinskog 13,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-Mariji Rogina, Gojanec, Ljudevita Gaja 30,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-MEN-ARS d.o.o., Varaždin, Zagrebačka 31,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CD477E">
        <w:rPr>
          <w:rFonts w:cs="Times New Roman" w:hAnsi="Times New Roman" w:ascii="Times New Roman"/>
          <w:sz w:val="24"/>
          <w:szCs w:val="24"/>
        </w:rPr>
        <w:t>CIPRO d.o.o., Lepajci, Lepajci 4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CD477E" w:rsidP="00CD477E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-ESTER d.o.o., Mali Bukovec, Braće Radić 45,</w:t>
      </w:r>
    </w:p>
    <w:p w:rsidRDefault="00CD477E" w:rsidP="00CD477E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-EOS MATRIX d.o.o., Zagreb, Horvatova 82,</w:t>
      </w:r>
    </w:p>
    <w:p w:rsidRDefault="00CD477E" w:rsidP="00CD477E" w:rsidR="00CD477E" w:rsidRPr="00CD477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D477E" w:rsidP="00AE7372" w:rsidR="00CD477E" w:rsidRPr="00E20C0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FC7FCF" w:rsidR="00CD477E" w:rsidRPr="00E20C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B00" w:rsidP="00FC7FCF" w:rsidR="00534B00">
      <w:pPr>
        <w:spacing w:lineRule="auto" w:line="240" w:after="0"/>
      </w:pPr>
      <w:r>
        <w:separator/>
      </w:r>
    </w:p>
  </w:endnote>
  <w:endnote w:id="0" w:type="continuationSeparator">
    <w:p w:rsidRDefault="00534B00" w:rsidP="00FC7FCF" w:rsidR="00534B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B00" w:rsidP="00FC7FCF" w:rsidR="00534B00">
      <w:pPr>
        <w:spacing w:lineRule="auto" w:line="240" w:after="0"/>
      </w:pPr>
      <w:r>
        <w:separator/>
      </w:r>
    </w:p>
  </w:footnote>
  <w:footnote w:id="0" w:type="continuationSeparator">
    <w:p w:rsidRDefault="00534B00" w:rsidP="00FC7FCF" w:rsidR="00534B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640843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7FCF" w:rsidR="00FC7FCF" w:rsidRPr="00FC7F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C7F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7F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27E3A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0444B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St-76/16-132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FCF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00DB"/>
    <w:multiLevelType w:val="hybridMultilevel"/>
    <w:tmpl w:val="7504BE7A"/>
    <w:lvl w:tplc="2AFAFC1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CFF6C73"/>
    <w:multiLevelType w:val="hybridMultilevel"/>
    <w:tmpl w:val="9942DED2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61926B05"/>
    <w:multiLevelType w:val="hybridMultilevel"/>
    <w:tmpl w:val="C7E04F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C01"/>
    <w:rsid w:val="00016DD9"/>
    <w:rsid w:val="000249D5"/>
    <w:rsid w:val="00080F14"/>
    <w:rsid w:val="000E1B78"/>
    <w:rsid w:val="00130AF7"/>
    <w:rsid w:val="001B5664"/>
    <w:rsid w:val="0027071A"/>
    <w:rsid w:val="00534B00"/>
    <w:rsid w:val="005E7D0C"/>
    <w:rsid w:val="0067662F"/>
    <w:rsid w:val="00677F9B"/>
    <w:rsid w:val="007622BE"/>
    <w:rsid w:val="008357DC"/>
    <w:rsid w:val="00865A4A"/>
    <w:rsid w:val="008C4570"/>
    <w:rsid w:val="008E1187"/>
    <w:rsid w:val="00AA24CE"/>
    <w:rsid w:val="00AD758F"/>
    <w:rsid w:val="00AE7372"/>
    <w:rsid w:val="00CD477E"/>
    <w:rsid w:val="00D31998"/>
    <w:rsid w:val="00D7012A"/>
    <w:rsid w:val="00D80442"/>
    <w:rsid w:val="00E0444B"/>
    <w:rsid w:val="00E20C01"/>
    <w:rsid w:val="00E27E3A"/>
    <w:rsid w:val="00FC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E27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E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E3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E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E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E27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E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E3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E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E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St-76/2016-132</izvorni_sadrzaj>
    <derivirana_varijabla naziv="DomainObject.Oznaka_1">St-76/2016-132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>St-76/2016-132</izvorni_sadrzaj>
    <derivirana_varijabla naziv="DomainObject.PoslovniBrojDokumenta_1">St-76/2016-132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1156</properties:Words>
  <properties:Characters>7980</properties:Characters>
  <properties:Lines>171</properties:Lines>
  <properties:Paragraphs>57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2018-03-01T12:09:00Z</dcterms:created>
  <dc:creator>Ksenija Flack Makitan</dc:creator>
  <cp:lastModifiedBy>Lea Rogina</cp:lastModifiedBy>
  <cp:lastPrinted>2018-08-16T11:09:00Z</cp:lastPrinted>
  <dcterms:modified xmlns:xsi="http://www.w3.org/2001/XMLSchema-instance" xsi:type="dcterms:W3CDTF">2018-08-16T12:47:00Z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St-76/2016-132 / Odluka - Zaključak (ST-76-16-132 Zaključak-nalog FINA za povrat jamčevine na elektroničkoj javnoj dražbi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