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cbeb" w14:paraId="314cbeb" w:rsidRDefault="00657E96" w:rsidP="00A9719D" w:rsidR="00657E96">
      <w:pPr>
        <w15:collapsed w:val="false"/>
        <w:rPr>
          <w:b/>
          <w:lang w:eastAsia="en-US"/>
        </w:rPr>
      </w:pPr>
      <w:bookmarkStart w:name="OLE_LINK3" w:id="0"/>
      <w:bookmarkStart w:name="_GoBack" w:id="1"/>
      <w:bookmarkEnd w:id="1"/>
      <w:r w:rsidRPr="00657E96">
        <w:rPr>
          <w:b/>
          <w:lang w:eastAsia="en-US"/>
        </w:rPr>
        <w:t>F</w:t>
      </w:r>
      <w:r>
        <w:rPr>
          <w:b/>
          <w:lang w:eastAsia="en-US"/>
        </w:rPr>
        <w:t>ARMA LUKRIJAN d.o.o. u stečaju</w:t>
      </w:r>
    </w:p>
    <w:p w:rsidRDefault="00657E96" w:rsidP="00A9719D" w:rsidR="00657E96">
      <w:pPr>
        <w:rPr>
          <w:b/>
          <w:lang w:eastAsia="en-US"/>
        </w:rPr>
      </w:pPr>
      <w:r>
        <w:rPr>
          <w:b/>
          <w:lang w:eastAsia="en-US"/>
        </w:rPr>
        <w:t>Zagreb, Kaptol 12</w:t>
      </w:r>
    </w:p>
    <w:p w:rsidRDefault="00657E96" w:rsidP="00A9719D" w:rsidR="00A9719D" w:rsidRPr="00657E96">
      <w:pPr>
        <w:rPr>
          <w:b/>
          <w:lang w:eastAsia="en-US"/>
        </w:rPr>
      </w:pPr>
      <w:r w:rsidRPr="00657E96">
        <w:rPr>
          <w:b/>
          <w:lang w:eastAsia="en-US"/>
        </w:rPr>
        <w:t>OIB 98892575641</w:t>
      </w:r>
    </w:p>
    <w:p w:rsidRDefault="00A9719D" w:rsidP="00A9719D" w:rsidR="00A9719D">
      <w:pPr>
        <w:rPr>
          <w:b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 w:rsidR="009029A7" w:rsidRPr="00EE4D81">
        <w:rPr>
          <w:b/>
          <w:lang w:eastAsia="en-US"/>
        </w:rPr>
        <w:tab/>
      </w:r>
      <w:r w:rsidR="009029A7">
        <w:rPr>
          <w:b/>
        </w:rPr>
        <w:tab/>
      </w:r>
      <w:r w:rsidR="009029A7">
        <w:rPr>
          <w:b/>
        </w:rPr>
        <w:tab/>
      </w:r>
      <w:r w:rsidR="009029A7">
        <w:rPr>
          <w:b/>
        </w:rPr>
        <w:tab/>
      </w:r>
      <w:r w:rsidR="009029A7">
        <w:rPr>
          <w:b/>
        </w:rPr>
        <w:tab/>
      </w:r>
    </w:p>
    <w:p w:rsidRDefault="00A9719D" w:rsidP="00A9719D" w:rsidR="00A9719D">
      <w:pPr>
        <w:rPr>
          <w:b/>
        </w:rPr>
      </w:pPr>
    </w:p>
    <w:p w:rsidRDefault="00A9719D" w:rsidP="00A9719D" w:rsidR="00A9719D" w:rsidRPr="00A9719D">
      <w:pPr>
        <w:ind w:firstLine="720" w:left="4320"/>
        <w:rPr>
          <w:b/>
        </w:rPr>
      </w:pPr>
      <w:r w:rsidRPr="00A9719D">
        <w:rPr>
          <w:b/>
        </w:rPr>
        <w:t>TRGOVAČKI SUD U ZAGREBU</w:t>
      </w:r>
    </w:p>
    <w:p w:rsidRDefault="00A9719D" w:rsidP="00A9719D" w:rsidR="00A9719D" w:rsidRPr="00A9719D">
      <w:pPr>
        <w:rPr>
          <w:b/>
        </w:rPr>
      </w:pPr>
    </w:p>
    <w:p w:rsidRDefault="00A9719D" w:rsidP="00A9719D" w:rsidR="009029A7" w:rsidRPr="00A9719D">
      <w:pPr>
        <w:ind w:firstLine="720" w:left="4320"/>
        <w:rPr>
          <w:u w:val="single"/>
        </w:rPr>
      </w:pPr>
      <w:r w:rsidRPr="00A9719D">
        <w:rPr>
          <w:b/>
          <w:u w:val="single"/>
        </w:rPr>
        <w:t xml:space="preserve">Posl. br. </w:t>
      </w:r>
      <w:r w:rsidR="00F46632" w:rsidRPr="00F46632">
        <w:rPr>
          <w:b/>
          <w:u w:val="single"/>
        </w:rPr>
        <w:t>7.St-</w:t>
      </w:r>
      <w:r w:rsidR="00657E96">
        <w:rPr>
          <w:b/>
          <w:u w:val="single"/>
        </w:rPr>
        <w:t>3</w:t>
      </w:r>
      <w:r w:rsidR="00F46632" w:rsidRPr="00F46632">
        <w:rPr>
          <w:b/>
          <w:u w:val="single"/>
        </w:rPr>
        <w:t>70</w:t>
      </w:r>
      <w:r w:rsidR="00657E96">
        <w:rPr>
          <w:b/>
          <w:u w:val="single"/>
        </w:rPr>
        <w:t>7</w:t>
      </w:r>
      <w:r w:rsidR="00F46632" w:rsidRPr="00F46632">
        <w:rPr>
          <w:b/>
          <w:u w:val="single"/>
        </w:rPr>
        <w:t>/16</w:t>
      </w:r>
    </w:p>
    <w:p w:rsidRDefault="00A9719D" w:rsidP="009029A7" w:rsidR="00A9719D">
      <w:pPr>
        <w:jc w:val="center"/>
        <w:rPr>
          <w:b/>
        </w:rPr>
      </w:pPr>
    </w:p>
    <w:p w:rsidRDefault="00A9719D" w:rsidP="009029A7" w:rsidR="00A9719D">
      <w:pPr>
        <w:jc w:val="center"/>
        <w:rPr>
          <w:b/>
        </w:rPr>
      </w:pPr>
    </w:p>
    <w:p w:rsidRDefault="00A9719D" w:rsidP="009029A7" w:rsidR="00A9719D">
      <w:pPr>
        <w:jc w:val="center"/>
        <w:rPr>
          <w:b/>
        </w:rPr>
      </w:pPr>
    </w:p>
    <w:p w:rsidRDefault="00A9719D" w:rsidP="009029A7" w:rsidR="00A9719D">
      <w:pPr>
        <w:jc w:val="center"/>
        <w:rPr>
          <w:b/>
        </w:rPr>
      </w:pPr>
    </w:p>
    <w:p w:rsidRDefault="009029A7" w:rsidP="009029A7" w:rsidR="009029A7" w:rsidRPr="00005C7A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9029A7" w:rsidP="009029A7" w:rsidR="009029A7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9029A7" w:rsidP="009029A7" w:rsidR="009029A7" w:rsidRPr="00005C7A">
      <w:pPr>
        <w:jc w:val="center"/>
      </w:pPr>
    </w:p>
    <w:p w:rsidRDefault="009029A7" w:rsidP="009029A7" w:rsidR="009029A7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:rsidRDefault="009029A7" w:rsidP="009029A7" w:rsidR="009029A7">
      <w:pPr>
        <w:rPr>
          <w:b/>
        </w:rPr>
      </w:pPr>
    </w:p>
    <w:p w:rsidRDefault="00657E96" w:rsidP="00657E96" w:rsidR="00657E96">
      <w:pPr>
        <w:pStyle w:val="Uvuenotijeloteksta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Nema.</w:t>
      </w:r>
    </w:p>
    <w:p w:rsidRDefault="009029A7" w:rsidP="00A9719D" w:rsidR="009029A7">
      <w:pPr>
        <w:jc w:val="both"/>
      </w:pPr>
    </w:p>
    <w:p w:rsidRDefault="00A9719D" w:rsidP="00A9719D" w:rsidR="00A9719D" w:rsidRPr="00DA300A">
      <w:pPr>
        <w:jc w:val="both"/>
      </w:pPr>
    </w:p>
    <w:p w:rsidRDefault="009029A7" w:rsidP="009029A7" w:rsidR="009029A7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:rsidRDefault="009029A7" w:rsidP="009029A7" w:rsidR="009029A7" w:rsidRPr="00C25628">
      <w:pPr>
        <w:rPr>
          <w:b/>
        </w:rPr>
      </w:pPr>
    </w:p>
    <w:p w:rsidRDefault="00657E96" w:rsidP="00657E96" w:rsidR="00657E96">
      <w:pPr>
        <w:pStyle w:val="Odlomakpopisa1"/>
        <w:suppressAutoHyphens/>
        <w:spacing w:lineRule="auto" w:line="276"/>
        <w:ind w:left="0"/>
        <w:jc w:val="both"/>
        <w:rPr>
          <w:bCs/>
        </w:rPr>
      </w:pPr>
      <w:r>
        <w:rPr>
          <w:bCs/>
        </w:rPr>
        <w:t>Vozilo M</w:t>
      </w:r>
      <w:r w:rsidRPr="004A2AEF">
        <w:rPr>
          <w:bCs/>
        </w:rPr>
        <w:t>1, marke MITSUBISHI COLT 1.3, godina proizvodnje 2004, broj šasije XMCXNZ34A5F018629, reg. oznaka ZG 6738 BF, odjavljeno 31.08.2012. godine. Za vozilo je evidentirana zabrana otuđenja.</w:t>
      </w:r>
    </w:p>
    <w:p w:rsidRDefault="00657E96" w:rsidP="00657E96" w:rsidR="00657E96">
      <w:pPr>
        <w:pStyle w:val="Odlomakpopisa1"/>
        <w:suppressAutoHyphens/>
        <w:spacing w:lineRule="auto" w:line="276"/>
        <w:ind w:left="1068"/>
        <w:jc w:val="both"/>
        <w:rPr>
          <w:bCs/>
        </w:rPr>
      </w:pPr>
    </w:p>
    <w:p w:rsidRDefault="00657E96" w:rsidP="00657E96" w:rsidR="00657E96">
      <w:pPr>
        <w:suppressAutoHyphens/>
        <w:spacing w:lineRule="auto" w:line="276"/>
        <w:jc w:val="both"/>
        <w:rPr>
          <w:bCs/>
        </w:rPr>
      </w:pPr>
      <w:r>
        <w:rPr>
          <w:bCs/>
        </w:rPr>
        <w:t xml:space="preserve">Na predmetnom vozilo je zabrana otuđenja temeljem </w:t>
      </w:r>
      <w:r w:rsidRPr="004A2AEF">
        <w:rPr>
          <w:bCs/>
        </w:rPr>
        <w:t>Rješenja Ministarstva financija - Porezne uprave Klasa: UP/I-415-02/2009-001/2164 od 08.08.2011. godine</w:t>
      </w:r>
      <w:r>
        <w:rPr>
          <w:bCs/>
        </w:rPr>
        <w:t>.</w:t>
      </w:r>
    </w:p>
    <w:p w:rsidRDefault="00657E96" w:rsidP="00657E96" w:rsidR="00657E96">
      <w:pPr>
        <w:suppressAutoHyphens/>
        <w:spacing w:lineRule="auto" w:line="276"/>
        <w:jc w:val="both"/>
        <w:rPr>
          <w:bCs/>
        </w:rPr>
      </w:pPr>
    </w:p>
    <w:p w:rsidRDefault="00657E96" w:rsidP="00657E96" w:rsidR="00657E96">
      <w:pPr>
        <w:suppressAutoHyphens/>
        <w:spacing w:lineRule="auto" w:line="276"/>
        <w:jc w:val="both"/>
        <w:rPr>
          <w:bCs/>
        </w:rPr>
      </w:pPr>
      <w:r>
        <w:rPr>
          <w:bCs/>
        </w:rPr>
        <w:t xml:space="preserve">Predmetno vozilo je procijenjeno po stalnom sudskom vještaku na iznos od  </w:t>
      </w:r>
      <w:r w:rsidRPr="00584615">
        <w:rPr>
          <w:bCs/>
        </w:rPr>
        <w:t>8.894,40</w:t>
      </w:r>
      <w:r>
        <w:rPr>
          <w:bCs/>
        </w:rPr>
        <w:t xml:space="preserve"> kuna.</w:t>
      </w:r>
    </w:p>
    <w:p w:rsidRDefault="00657E96" w:rsidP="00657E96" w:rsidR="00657E96">
      <w:pPr>
        <w:suppressAutoHyphens/>
        <w:spacing w:lineRule="auto" w:line="276"/>
        <w:jc w:val="both"/>
        <w:rPr>
          <w:bCs/>
        </w:rPr>
      </w:pPr>
    </w:p>
    <w:p w:rsidRDefault="009029A7" w:rsidP="009029A7" w:rsidR="009029A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9029A7" w:rsidP="009029A7" w:rsidR="009029A7" w:rsidRPr="006263F9">
      <w:pPr>
        <w:ind w:firstLine="708" w:left="4956"/>
      </w:pPr>
      <w:r w:rsidRPr="006263F9">
        <w:t>Stečajni upravitelj</w:t>
      </w:r>
    </w:p>
    <w:p w:rsidRDefault="00A9719D" w:rsidP="009029A7" w:rsidR="009029A7">
      <w:pPr>
        <w:ind w:firstLine="708" w:left="4956"/>
      </w:pPr>
      <w:r>
        <w:t>Ivan Kapor</w:t>
      </w: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9719D" w:rsidP="009029A7" w:rsidR="00A9719D">
      <w:pPr>
        <w:ind w:firstLine="708" w:left="4956"/>
      </w:pPr>
    </w:p>
    <w:bookmarkEnd w:id="0"/>
    <w:p w:rsidRDefault="00657E96" w:rsidP="00657E96" w:rsidR="00657E96">
      <w:pPr>
        <w:rPr>
          <w:b/>
          <w:lang w:eastAsia="en-US"/>
        </w:rPr>
      </w:pPr>
      <w:r w:rsidRPr="00657E96">
        <w:rPr>
          <w:b/>
          <w:lang w:eastAsia="en-US"/>
        </w:rPr>
        <w:t>F</w:t>
      </w:r>
      <w:r>
        <w:rPr>
          <w:b/>
          <w:lang w:eastAsia="en-US"/>
        </w:rPr>
        <w:t>ARMA LUKRIJAN d.o.o. u stečaju</w:t>
      </w:r>
    </w:p>
    <w:p w:rsidRDefault="00657E96" w:rsidP="00657E96" w:rsidR="00657E96">
      <w:pPr>
        <w:rPr>
          <w:b/>
          <w:lang w:eastAsia="en-US"/>
        </w:rPr>
      </w:pPr>
      <w:r>
        <w:rPr>
          <w:b/>
          <w:lang w:eastAsia="en-US"/>
        </w:rPr>
        <w:t>Zagreb, Kaptol 12</w:t>
      </w:r>
    </w:p>
    <w:p w:rsidRDefault="00657E96" w:rsidP="00657E96" w:rsidR="00657E96" w:rsidRPr="00657E96">
      <w:pPr>
        <w:rPr>
          <w:b/>
          <w:lang w:eastAsia="en-US"/>
        </w:rPr>
      </w:pPr>
      <w:r w:rsidRPr="00657E96">
        <w:rPr>
          <w:b/>
          <w:lang w:eastAsia="en-US"/>
        </w:rPr>
        <w:t>OIB 98892575641</w:t>
      </w:r>
    </w:p>
    <w:p w:rsidRDefault="00657E96" w:rsidP="00657E96" w:rsidR="00657E96">
      <w:pPr>
        <w:rPr>
          <w:b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57E96" w:rsidP="00657E96" w:rsidR="00657E96">
      <w:pPr>
        <w:rPr>
          <w:b/>
        </w:rPr>
      </w:pPr>
    </w:p>
    <w:p w:rsidRDefault="00657E96" w:rsidP="00657E96" w:rsidR="00657E96" w:rsidRPr="00A9719D">
      <w:pPr>
        <w:ind w:firstLine="720" w:left="4320"/>
        <w:rPr>
          <w:b/>
        </w:rPr>
      </w:pPr>
      <w:r w:rsidRPr="00A9719D">
        <w:rPr>
          <w:b/>
        </w:rPr>
        <w:t>TRGOVAČKI SUD U ZAGREBU</w:t>
      </w:r>
    </w:p>
    <w:p w:rsidRDefault="00657E96" w:rsidP="00657E96" w:rsidR="00657E96" w:rsidRPr="00A9719D">
      <w:pPr>
        <w:rPr>
          <w:b/>
        </w:rPr>
      </w:pPr>
    </w:p>
    <w:p w:rsidRDefault="00657E96" w:rsidP="00657E96" w:rsidR="00657E96">
      <w:pPr>
        <w:ind w:firstLine="720" w:left="4320"/>
        <w:rPr>
          <w:b/>
          <w:u w:val="single"/>
        </w:rPr>
      </w:pPr>
      <w:r w:rsidRPr="00A9719D">
        <w:rPr>
          <w:b/>
          <w:u w:val="single"/>
        </w:rPr>
        <w:t xml:space="preserve">Posl. br. </w:t>
      </w:r>
      <w:r w:rsidRPr="00F46632">
        <w:rPr>
          <w:b/>
          <w:u w:val="single"/>
        </w:rPr>
        <w:t>7.St-</w:t>
      </w:r>
      <w:r>
        <w:rPr>
          <w:b/>
          <w:u w:val="single"/>
        </w:rPr>
        <w:t>3</w:t>
      </w:r>
      <w:r w:rsidRPr="00F46632">
        <w:rPr>
          <w:b/>
          <w:u w:val="single"/>
        </w:rPr>
        <w:t>70</w:t>
      </w:r>
      <w:r>
        <w:rPr>
          <w:b/>
          <w:u w:val="single"/>
        </w:rPr>
        <w:t>7</w:t>
      </w:r>
      <w:r w:rsidRPr="00F46632">
        <w:rPr>
          <w:b/>
          <w:u w:val="single"/>
        </w:rPr>
        <w:t>/16</w:t>
      </w:r>
    </w:p>
    <w:p w:rsidRDefault="00657E96" w:rsidP="00657E96" w:rsidR="00657E96">
      <w:pPr>
        <w:ind w:firstLine="720" w:left="4320"/>
        <w:rPr>
          <w:b/>
          <w:u w:val="single"/>
        </w:rPr>
      </w:pPr>
    </w:p>
    <w:p w:rsidRDefault="00657E96" w:rsidP="00657E96" w:rsidR="00657E96" w:rsidRPr="00A9719D">
      <w:pPr>
        <w:ind w:firstLine="720" w:left="4320"/>
        <w:rPr>
          <w:u w:val="single"/>
        </w:rPr>
      </w:pPr>
    </w:p>
    <w:p w:rsidRDefault="00A9719D" w:rsidP="009029A7" w:rsidR="00A9719D"/>
    <w:p w:rsidRDefault="009029A7" w:rsidP="009029A7" w:rsidR="009029A7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9029A7" w:rsidP="009029A7" w:rsidR="009029A7" w:rsidRPr="00005C7A">
      <w:pPr>
        <w:jc w:val="center"/>
      </w:pPr>
      <w:r w:rsidRPr="00005C7A">
        <w:t xml:space="preserve">(čl. </w:t>
      </w:r>
      <w:r>
        <w:t>222</w:t>
      </w:r>
      <w:r w:rsidRPr="00005C7A">
        <w:t>. SZ-a)</w:t>
      </w:r>
    </w:p>
    <w:p w:rsidRDefault="009029A7" w:rsidP="009029A7" w:rsidR="009029A7"/>
    <w:p w:rsidRDefault="009029A7" w:rsidP="009029A7" w:rsidR="009029A7" w:rsidRPr="004B1D9F">
      <w:pPr>
        <w:rPr>
          <w:b/>
        </w:rPr>
      </w:pPr>
      <w:r w:rsidRPr="00B0073C">
        <w:rPr>
          <w:b/>
        </w:rPr>
        <w:t xml:space="preserve">A/ </w:t>
      </w:r>
      <w:r w:rsidRPr="00B0073C">
        <w:rPr>
          <w:b/>
        </w:rPr>
        <w:tab/>
        <w:t>VJEROVNICI S PRAVOM ODVOJENOG NAMIRENJA</w:t>
      </w:r>
      <w:r>
        <w:tab/>
        <w:t xml:space="preserve">predmet raz. prava </w:t>
      </w:r>
    </w:p>
    <w:p w:rsidRDefault="009029A7" w:rsidP="009029A7" w:rsidR="009029A7"/>
    <w:p w:rsidRDefault="00454AED" w:rsidP="009029A7" w:rsidR="00454AED">
      <w:pPr>
        <w:ind w:firstLine="708"/>
      </w:pPr>
      <w:r w:rsidRPr="00454AED">
        <w:t>Republika Hrvatska - Ministars</w:t>
      </w:r>
      <w:r>
        <w:t>tvo financija</w:t>
      </w:r>
    </w:p>
    <w:p w:rsidRDefault="00454AED" w:rsidP="009029A7" w:rsidR="00454AED">
      <w:pPr>
        <w:ind w:firstLine="708"/>
      </w:pPr>
      <w:r w:rsidRPr="00454AED">
        <w:t xml:space="preserve">Porezna uprava – Područni ured </w:t>
      </w:r>
      <w:r w:rsidR="00657E96">
        <w:t>Zagreb</w:t>
      </w:r>
      <w:r w:rsidR="00F46632">
        <w:tab/>
      </w:r>
      <w:r w:rsidR="00F46632">
        <w:tab/>
      </w:r>
      <w:r w:rsidR="00F46632">
        <w:tab/>
      </w:r>
    </w:p>
    <w:p w:rsidRDefault="00F46632" w:rsidP="00657E96" w:rsidR="00657E96">
      <w:pPr>
        <w:ind w:firstLine="708"/>
      </w:pPr>
      <w:r>
        <w:t>OIB: 18683136487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7E96">
        <w:t xml:space="preserve">MITSUBISHI </w:t>
      </w:r>
    </w:p>
    <w:p w:rsidRDefault="00657E96" w:rsidP="00657E96" w:rsidR="00657E96">
      <w:pPr>
        <w:ind w:firstLine="720" w:left="6480"/>
      </w:pPr>
      <w:r>
        <w:t>COLT 1.3</w:t>
      </w:r>
    </w:p>
    <w:p w:rsidRDefault="00657E96" w:rsidP="00657E96" w:rsidR="00454AED">
      <w:pPr>
        <w:ind w:firstLine="720" w:left="6480"/>
      </w:pPr>
      <w:r>
        <w:t>ZG 6738 BF</w:t>
      </w:r>
    </w:p>
    <w:p w:rsidRDefault="009029A7" w:rsidP="009029A7" w:rsidR="009029A7">
      <w:pPr>
        <w:ind w:firstLine="708"/>
      </w:pPr>
    </w:p>
    <w:p w:rsidRDefault="009029A7" w:rsidP="009029A7" w:rsidR="009029A7">
      <w:pPr>
        <w:rPr>
          <w:b/>
        </w:rPr>
      </w:pPr>
      <w:r>
        <w:rPr>
          <w:b/>
        </w:rPr>
        <w:t>B</w:t>
      </w:r>
      <w:r w:rsidRPr="00005C7A">
        <w:rPr>
          <w:b/>
        </w:rPr>
        <w:t>/</w:t>
      </w:r>
      <w:r w:rsidRPr="00005C7A">
        <w:rPr>
          <w:b/>
        </w:rPr>
        <w:tab/>
        <w:t>PRIJAVLJENE TRAŽBINE STEČAJNIH VJEROVNKA</w:t>
      </w:r>
    </w:p>
    <w:p w:rsidRDefault="009029A7" w:rsidP="009029A7" w:rsidR="009029A7" w:rsidRPr="00005C7A">
      <w:pPr>
        <w:rPr>
          <w:b/>
        </w:rPr>
      </w:pPr>
    </w:p>
    <w:p w:rsidRDefault="009029A7" w:rsidP="009029A7" w:rsidR="009029A7" w:rsidRPr="00005C7A">
      <w:pPr>
        <w:spacing w:lineRule="auto" w:line="360"/>
      </w:pPr>
      <w:r w:rsidRPr="00005C7A">
        <w:rPr>
          <w:b/>
        </w:rPr>
        <w:t>PRIZNATE TRAŽBINE – 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="00454AED">
        <w:rPr>
          <w:b/>
        </w:rPr>
        <w:tab/>
      </w:r>
      <w:r w:rsidRPr="00005C7A">
        <w:t>iznos / kn</w:t>
      </w:r>
    </w:p>
    <w:p w:rsidRDefault="00454AED" w:rsidP="00454AED" w:rsidR="009029A7">
      <w:pPr>
        <w:ind w:left="7920"/>
      </w:pPr>
      <w:r>
        <w:t>0,00</w:t>
      </w:r>
    </w:p>
    <w:p w:rsidRDefault="009029A7" w:rsidP="009029A7" w:rsidR="009029A7" w:rsidRPr="00005C7A">
      <w:r w:rsidRPr="00005C7A">
        <w:t>-----------------------------------------------------------------------------------------------------------------</w:t>
      </w:r>
    </w:p>
    <w:p w:rsidRDefault="009029A7" w:rsidP="009029A7" w:rsidR="009029A7">
      <w:pPr>
        <w:rPr>
          <w:b/>
        </w:rPr>
      </w:pPr>
      <w:r w:rsidRPr="00005C7A">
        <w:rPr>
          <w:b/>
        </w:rPr>
        <w:t xml:space="preserve">UKUPNO I. VIŠI ISPLATNI RED: </w:t>
      </w:r>
      <w:r w:rsidRPr="00005C7A"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54AED">
        <w:rPr>
          <w:b/>
        </w:rPr>
        <w:t>0,00</w:t>
      </w:r>
    </w:p>
    <w:p w:rsidRDefault="009029A7" w:rsidP="009029A7" w:rsidR="009029A7" w:rsidRPr="007E69BC">
      <w:pPr>
        <w:rPr>
          <w:b/>
        </w:rPr>
      </w:pPr>
    </w:p>
    <w:p w:rsidRDefault="00F46632" w:rsidP="00F46632" w:rsidR="00F46632" w:rsidRPr="00005C7A">
      <w:pPr>
        <w:spacing w:lineRule="auto" w:line="360"/>
      </w:pPr>
      <w:r w:rsidRPr="00005C7A">
        <w:rPr>
          <w:b/>
        </w:rPr>
        <w:t>PRIZNATE TRAŽBINE – I</w:t>
      </w:r>
      <w:r>
        <w:rPr>
          <w:b/>
        </w:rPr>
        <w:t>I</w:t>
      </w:r>
      <w:r w:rsidRPr="00005C7A">
        <w:rPr>
          <w:b/>
        </w:rPr>
        <w:t>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>
        <w:rPr>
          <w:b/>
        </w:rPr>
        <w:tab/>
      </w:r>
      <w:r w:rsidRPr="00005C7A">
        <w:t>iznos / kn</w:t>
      </w:r>
    </w:p>
    <w:p w:rsidRDefault="00BE77E8" w:rsidP="00BE77E8" w:rsidR="00BE77E8">
      <w:pPr>
        <w:ind w:firstLine="720" w:left="6480"/>
      </w:pPr>
      <w:r w:rsidRPr="0077229E">
        <w:rPr>
          <w:color w:val="000000"/>
        </w:rPr>
        <w:t>2</w:t>
      </w:r>
      <w:r>
        <w:rPr>
          <w:color w:val="000000"/>
        </w:rPr>
        <w:t>.</w:t>
      </w:r>
      <w:r w:rsidRPr="0077229E">
        <w:rPr>
          <w:color w:val="000000"/>
        </w:rPr>
        <w:t>952</w:t>
      </w:r>
      <w:r>
        <w:rPr>
          <w:color w:val="000000"/>
        </w:rPr>
        <w:t>.</w:t>
      </w:r>
      <w:r w:rsidRPr="0077229E">
        <w:rPr>
          <w:color w:val="000000"/>
        </w:rPr>
        <w:t>140,05</w:t>
      </w:r>
    </w:p>
    <w:p w:rsidRDefault="00F46632" w:rsidP="00F46632" w:rsidR="00F46632" w:rsidRPr="00005C7A">
      <w:r w:rsidRPr="00005C7A">
        <w:t>-----------------------------------------------------------------------------------------------------------------</w:t>
      </w:r>
    </w:p>
    <w:p w:rsidRDefault="00F46632" w:rsidP="00F46632" w:rsidR="00F46632" w:rsidRPr="00BE77E8">
      <w:pPr>
        <w:rPr>
          <w:b/>
          <w:color w:val="000000"/>
        </w:rPr>
      </w:pPr>
      <w:r w:rsidRPr="00005C7A">
        <w:rPr>
          <w:b/>
        </w:rPr>
        <w:t xml:space="preserve">UKUPNO </w:t>
      </w:r>
      <w:r>
        <w:rPr>
          <w:b/>
        </w:rPr>
        <w:t>I</w:t>
      </w:r>
      <w:r w:rsidRPr="00005C7A">
        <w:rPr>
          <w:b/>
        </w:rPr>
        <w:t xml:space="preserve">I. VIŠI ISPLATNI RED: </w:t>
      </w:r>
      <w:r w:rsidRPr="00005C7A">
        <w:rPr>
          <w:b/>
        </w:rPr>
        <w:tab/>
      </w:r>
      <w:r w:rsidR="00BE77E8">
        <w:rPr>
          <w:b/>
        </w:rPr>
        <w:tab/>
        <w:t xml:space="preserve">  </w:t>
      </w:r>
      <w:r w:rsidR="00BE77E8">
        <w:rPr>
          <w:b/>
        </w:rPr>
        <w:tab/>
      </w:r>
      <w:r w:rsidR="00BE77E8">
        <w:rPr>
          <w:b/>
        </w:rPr>
        <w:tab/>
      </w:r>
      <w:r w:rsidR="00BE77E8">
        <w:rPr>
          <w:b/>
        </w:rPr>
        <w:tab/>
      </w:r>
      <w:r w:rsidR="00BE77E8" w:rsidRPr="00BE77E8">
        <w:rPr>
          <w:b/>
          <w:color w:val="000000"/>
        </w:rPr>
        <w:t>2</w:t>
      </w:r>
      <w:r w:rsidR="00BE77E8">
        <w:rPr>
          <w:b/>
          <w:color w:val="000000"/>
        </w:rPr>
        <w:t>.</w:t>
      </w:r>
      <w:r w:rsidR="00BE77E8" w:rsidRPr="00BE77E8">
        <w:rPr>
          <w:b/>
          <w:color w:val="000000"/>
        </w:rPr>
        <w:t>954</w:t>
      </w:r>
      <w:r w:rsidR="00BE77E8">
        <w:rPr>
          <w:b/>
          <w:color w:val="000000"/>
        </w:rPr>
        <w:t>.</w:t>
      </w:r>
      <w:r w:rsidR="00BE77E8" w:rsidRPr="00BE77E8">
        <w:rPr>
          <w:b/>
          <w:color w:val="000000"/>
        </w:rPr>
        <w:t>213,99</w:t>
      </w:r>
    </w:p>
    <w:p w:rsidRDefault="00F455CB" w:rsidP="009029A7" w:rsidR="00F455CB">
      <w:pPr>
        <w:pStyle w:val="Naslov1"/>
        <w:rPr>
          <w:rFonts w:cs="Times New Roman" w:hAnsi="Times New Roman" w:ascii="Times New Roman"/>
        </w:rPr>
      </w:pPr>
    </w:p>
    <w:p w:rsidRDefault="009029A7" w:rsidP="009029A7" w:rsidR="009029A7">
      <w:pPr>
        <w:pStyle w:val="Naslov1"/>
        <w:rPr>
          <w:rFonts w:cs="Times New Roman" w:hAnsi="Times New Roman" w:ascii="Times New Roman"/>
        </w:rPr>
      </w:pPr>
      <w:r w:rsidRPr="00005C7A">
        <w:rPr>
          <w:rFonts w:cs="Times New Roman" w:hAnsi="Times New Roman" w:ascii="Times New Roman"/>
        </w:rPr>
        <w:t>Stečajni vjerovnici</w:t>
      </w:r>
    </w:p>
    <w:p w:rsidRDefault="00F455CB" w:rsidP="00F455CB" w:rsidR="00F455CB" w:rsidRPr="00F455CB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R="009029A7" w:rsidRPr="00005C7A">
        <w:tc>
          <w:tcPr>
            <w:tcW w:type="dxa" w:w="9039"/>
          </w:tcPr>
          <w:p w:rsidRDefault="009029A7" w:rsidP="00F46632" w:rsidR="009029A7" w:rsidRPr="00005C7A">
            <w:pPr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PRIZNATE TRAŽBINE UKUPNO:        </w:t>
            </w:r>
            <w:bookmarkStart w:name="OLE_LINK2" w:id="2"/>
            <w:r w:rsidRPr="00005C7A">
              <w:rPr>
                <w:b/>
                <w:bCs/>
              </w:rPr>
              <w:t xml:space="preserve">                                        </w:t>
            </w:r>
            <w:bookmarkEnd w:id="2"/>
            <w:r>
              <w:rPr>
                <w:b/>
                <w:bCs/>
              </w:rPr>
              <w:t xml:space="preserve">        </w:t>
            </w:r>
            <w:r w:rsidR="00F46632">
              <w:rPr>
                <w:b/>
                <w:bCs/>
              </w:rPr>
              <w:t xml:space="preserve">  </w:t>
            </w:r>
            <w:r w:rsidR="00BE77E8" w:rsidRPr="00BE77E8">
              <w:rPr>
                <w:b/>
                <w:color w:val="000000"/>
              </w:rPr>
              <w:t>2.952.140,05</w:t>
            </w:r>
          </w:p>
        </w:tc>
      </w:tr>
    </w:tbl>
    <w:p w:rsidRDefault="00F46632" w:rsidP="009029A7" w:rsidR="00F46632">
      <w:pPr>
        <w:spacing w:lineRule="auto" w:line="360"/>
        <w:rPr>
          <w:b/>
        </w:rPr>
      </w:pPr>
    </w:p>
    <w:p w:rsidRDefault="009029A7" w:rsidP="009029A7" w:rsidR="009029A7">
      <w:pPr>
        <w:spacing w:lineRule="auto" w:line="360"/>
      </w:pPr>
      <w:r w:rsidRPr="00005C7A">
        <w:rPr>
          <w:b/>
        </w:rPr>
        <w:t>OSPORENE TRAŽBINE</w:t>
      </w:r>
      <w:r w:rsidR="00F46632">
        <w:rPr>
          <w:b/>
        </w:rPr>
        <w:tab/>
      </w:r>
      <w:r w:rsidR="00F46632">
        <w:rPr>
          <w:b/>
        </w:rPr>
        <w:tab/>
      </w:r>
      <w:r w:rsidR="00F46632">
        <w:rPr>
          <w:b/>
        </w:rPr>
        <w:tab/>
      </w:r>
      <w:r w:rsidR="00F46632">
        <w:rPr>
          <w:b/>
        </w:rPr>
        <w:tab/>
      </w:r>
      <w:r w:rsidR="00F46632">
        <w:rPr>
          <w:b/>
        </w:rPr>
        <w:tab/>
      </w:r>
      <w:r w:rsidRPr="00005C7A">
        <w:rPr>
          <w:b/>
        </w:rPr>
        <w:tab/>
        <w:t xml:space="preserve">    </w:t>
      </w:r>
      <w:r w:rsidR="00F46632">
        <w:rPr>
          <w:b/>
        </w:rPr>
        <w:t xml:space="preserve">   </w:t>
      </w:r>
      <w:r w:rsidRPr="00005C7A">
        <w:rPr>
          <w:b/>
        </w:rPr>
        <w:tab/>
        <w:t xml:space="preserve">      </w:t>
      </w:r>
      <w:r w:rsidR="00F46632">
        <w:rPr>
          <w:b/>
        </w:rPr>
        <w:t xml:space="preserve">    </w:t>
      </w:r>
      <w:r w:rsidRPr="00005C7A">
        <w:t>iznos / kn</w:t>
      </w:r>
    </w:p>
    <w:p w:rsidRDefault="00F46632" w:rsidP="00F46632" w:rsidR="00F46632" w:rsidRPr="00F46632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R="009029A7" w:rsidRPr="00005C7A">
        <w:tc>
          <w:tcPr>
            <w:tcW w:type="dxa" w:w="9039"/>
          </w:tcPr>
          <w:p w:rsidRDefault="009029A7" w:rsidP="00F46632" w:rsidR="009029A7" w:rsidRPr="00005C7A">
            <w:pPr>
              <w:ind w:right="-399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OSPORENE TRAŽBINE UKUPNO                                                </w:t>
            </w:r>
            <w:r>
              <w:rPr>
                <w:b/>
                <w:bCs/>
              </w:rPr>
              <w:t xml:space="preserve">              </w:t>
            </w:r>
            <w:r w:rsidR="00BE77E8">
              <w:rPr>
                <w:b/>
                <w:bCs/>
              </w:rPr>
              <w:t xml:space="preserve">   </w:t>
            </w:r>
            <w:r w:rsidR="00BE77E8" w:rsidRPr="00BE77E8">
              <w:rPr>
                <w:b/>
              </w:rPr>
              <w:t>2.073,94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Default="009029A7" w:rsidP="009029A7" w:rsidR="009029A7" w:rsidRPr="00005C7A"/>
    <w:p w:rsidRDefault="009029A7" w:rsidP="009029A7" w:rsidR="009029A7" w:rsidRPr="00005C7A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</w:t>
      </w:r>
      <w:r w:rsidRPr="00005C7A">
        <w:rPr>
          <w:b/>
        </w:rPr>
        <w:t>/</w:t>
      </w:r>
      <w:r w:rsidRPr="00005C7A">
        <w:rPr>
          <w:b/>
        </w:rPr>
        <w:tab/>
        <w:t>NEPRIJAVLJENE TRAŽBINE STEČAJNIH VJEROVNIKA</w:t>
      </w:r>
    </w:p>
    <w:p w:rsidRDefault="009029A7" w:rsidP="009029A7" w:rsidR="009029A7" w:rsidRPr="00005C7A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R="009029A7" w:rsidRPr="00005C7A">
        <w:trPr>
          <w:trHeight w:val="330"/>
        </w:trPr>
        <w:tc>
          <w:tcPr>
            <w:tcW w:type="dxa" w:w="9039"/>
          </w:tcPr>
          <w:p w:rsidRDefault="009029A7" w:rsidP="00F46632" w:rsidR="009029A7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lastRenderedPageBreak/>
              <w:t xml:space="preserve">NEPRIJAVLJENE TRAŽBINE UKUPNO                                                  </w:t>
            </w:r>
            <w:r>
              <w:rPr>
                <w:b/>
                <w:bCs/>
              </w:rPr>
              <w:t xml:space="preserve"> </w:t>
            </w:r>
            <w:r w:rsidR="00BE77E8">
              <w:rPr>
                <w:b/>
                <w:bCs/>
              </w:rPr>
              <w:t>0,00</w:t>
            </w:r>
            <w:r w:rsidR="00F46632" w:rsidRPr="00F46632">
              <w:rPr>
                <w:b/>
                <w:bCs/>
              </w:rPr>
              <w:t xml:space="preserve">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9029A7" w:rsidP="009029A7" w:rsidR="009029A7" w:rsidRPr="00005C7A"/>
    <w:p w:rsidRDefault="009029A7" w:rsidP="009029A7" w:rsidR="009029A7">
      <w:pPr>
        <w:pStyle w:val="Naslov1"/>
        <w:rPr>
          <w:rFonts w:cs="Times New Roman" w:hAnsi="Times New Roman" w:ascii="Times New Roman"/>
        </w:rPr>
      </w:pPr>
      <w:r w:rsidRPr="00005C7A">
        <w:rPr>
          <w:rFonts w:cs="Times New Roman" w:hAnsi="Times New Roman" w:ascii="Times New Roman"/>
        </w:rPr>
        <w:t>Prijavljene i neprijavljene tražbine</w:t>
      </w:r>
    </w:p>
    <w:p w:rsidRDefault="00F46632" w:rsidP="00F46632" w:rsidR="00F46632" w:rsidRPr="00F46632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R="009029A7" w:rsidRPr="00005C7A">
        <w:trPr>
          <w:trHeight w:val="300"/>
        </w:trPr>
        <w:tc>
          <w:tcPr>
            <w:tcW w:type="dxa" w:w="9039"/>
          </w:tcPr>
          <w:p w:rsidRDefault="009029A7" w:rsidP="00F455CB" w:rsidR="009029A7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VJEROVNICI SVEUKUPNO                                                      </w:t>
            </w:r>
            <w:r>
              <w:rPr>
                <w:b/>
                <w:bCs/>
              </w:rPr>
              <w:t xml:space="preserve">               </w:t>
            </w:r>
            <w:r w:rsidR="00BE77E8" w:rsidRPr="00BE77E8">
              <w:rPr>
                <w:b/>
                <w:bCs/>
              </w:rPr>
              <w:t>2</w:t>
            </w:r>
            <w:r w:rsidR="00BE77E8">
              <w:rPr>
                <w:b/>
                <w:bCs/>
              </w:rPr>
              <w:t>.</w:t>
            </w:r>
            <w:r w:rsidR="00BE77E8" w:rsidRPr="00BE77E8">
              <w:rPr>
                <w:b/>
                <w:bCs/>
              </w:rPr>
              <w:t>954</w:t>
            </w:r>
            <w:r w:rsidR="00BE77E8">
              <w:rPr>
                <w:b/>
                <w:bCs/>
              </w:rPr>
              <w:t>.</w:t>
            </w:r>
            <w:r w:rsidR="00BE77E8" w:rsidRPr="00BE77E8">
              <w:rPr>
                <w:b/>
                <w:bCs/>
              </w:rPr>
              <w:t>213,99</w:t>
            </w:r>
            <w:r w:rsidR="00F455CB" w:rsidRPr="00005C7A">
              <w:rPr>
                <w:b/>
                <w:bCs/>
              </w:rPr>
              <w:t>kn</w:t>
            </w:r>
          </w:p>
        </w:tc>
      </w:tr>
    </w:tbl>
    <w:p w:rsidRDefault="009029A7" w:rsidP="009029A7" w:rsidR="009029A7">
      <w:pPr>
        <w:pStyle w:val="Naslov2"/>
        <w:rPr>
          <w:rFonts w:cs="Times New Roman" w:hAnsi="Times New Roman" w:ascii="Times New Roman"/>
          <w:sz w:val="24"/>
          <w:szCs w:val="24"/>
        </w:rPr>
      </w:pPr>
    </w:p>
    <w:p w:rsidRDefault="00F46632" w:rsidP="00F46632" w:rsidR="00F46632"/>
    <w:p w:rsidRDefault="00F46632" w:rsidP="00F46632" w:rsidR="00F46632"/>
    <w:p w:rsidRDefault="00F46632" w:rsidP="00F46632" w:rsidR="00F46632"/>
    <w:p w:rsidRDefault="00F46632" w:rsidP="00F46632" w:rsidR="00F46632" w:rsidRPr="00F46632"/>
    <w:p w:rsidRDefault="009029A7" w:rsidP="009029A7" w:rsidR="009029A7">
      <w:pPr>
        <w:rPr>
          <w:b/>
        </w:rPr>
      </w:pPr>
      <w:r w:rsidRPr="00611778">
        <w:rPr>
          <w:b/>
        </w:rPr>
        <w:t xml:space="preserve">D/ </w:t>
      </w:r>
      <w:r w:rsidRPr="00611778">
        <w:rPr>
          <w:b/>
        </w:rPr>
        <w:tab/>
        <w:t>MOGUĆNOST ZA PRIJEBOJ</w:t>
      </w:r>
    </w:p>
    <w:p w:rsidRDefault="009029A7" w:rsidP="009029A7" w:rsidR="009029A7">
      <w:pPr>
        <w:rPr>
          <w:b/>
        </w:rPr>
      </w:pPr>
    </w:p>
    <w:p w:rsidRDefault="009029A7" w:rsidP="009029A7" w:rsidR="009029A7" w:rsidRPr="00611778">
      <w:pPr>
        <w:rPr>
          <w:b/>
        </w:rPr>
      </w:pPr>
      <w:r>
        <w:rPr>
          <w:b/>
        </w:rPr>
        <w:t>Nema</w:t>
      </w:r>
    </w:p>
    <w:p w:rsidRDefault="009029A7" w:rsidP="009029A7" w:rsidR="009029A7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6263F9">
      <w:pPr>
        <w:ind w:firstLine="708" w:left="4956"/>
      </w:pPr>
      <w:r w:rsidRPr="006263F9">
        <w:t>Stečajni upravitelj</w:t>
      </w:r>
    </w:p>
    <w:p w:rsidRDefault="00F455CB" w:rsidP="009029A7" w:rsidR="009029A7">
      <w:pPr>
        <w:ind w:firstLine="708" w:left="4956"/>
      </w:pPr>
      <w:r>
        <w:t>Ivan Kapor</w:t>
      </w: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F46632" w:rsidP="003E022D" w:rsidR="00F46632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BE77E8" w:rsidP="00BE77E8" w:rsidR="00BE77E8">
      <w:pPr>
        <w:rPr>
          <w:b/>
          <w:lang w:eastAsia="en-US"/>
        </w:rPr>
      </w:pPr>
      <w:r w:rsidRPr="00657E96">
        <w:rPr>
          <w:b/>
          <w:lang w:eastAsia="en-US"/>
        </w:rPr>
        <w:t>F</w:t>
      </w:r>
      <w:r>
        <w:rPr>
          <w:b/>
          <w:lang w:eastAsia="en-US"/>
        </w:rPr>
        <w:t>ARMA LUKRIJAN d.o.o. u stečaju</w:t>
      </w:r>
    </w:p>
    <w:p w:rsidRDefault="00BE77E8" w:rsidP="00BE77E8" w:rsidR="00BE77E8">
      <w:pPr>
        <w:rPr>
          <w:b/>
          <w:lang w:eastAsia="en-US"/>
        </w:rPr>
      </w:pPr>
      <w:r>
        <w:rPr>
          <w:b/>
          <w:lang w:eastAsia="en-US"/>
        </w:rPr>
        <w:t>Zagreb, Kaptol 12</w:t>
      </w:r>
    </w:p>
    <w:p w:rsidRDefault="00BE77E8" w:rsidP="00BE77E8" w:rsidR="00BE77E8" w:rsidRPr="00657E96">
      <w:pPr>
        <w:rPr>
          <w:b/>
          <w:lang w:eastAsia="en-US"/>
        </w:rPr>
      </w:pPr>
      <w:r w:rsidRPr="00657E96">
        <w:rPr>
          <w:b/>
          <w:lang w:eastAsia="en-US"/>
        </w:rPr>
        <w:t>OIB 98892575641</w:t>
      </w:r>
    </w:p>
    <w:p w:rsidRDefault="00BE77E8" w:rsidP="00BE77E8" w:rsidR="00BE77E8">
      <w:pPr>
        <w:rPr>
          <w:b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E77E8" w:rsidP="00BE77E8" w:rsidR="00BE77E8">
      <w:pPr>
        <w:rPr>
          <w:b/>
        </w:rPr>
      </w:pPr>
    </w:p>
    <w:p w:rsidRDefault="00BE77E8" w:rsidP="00BE77E8" w:rsidR="00BE77E8" w:rsidRPr="00A9719D">
      <w:pPr>
        <w:ind w:firstLine="720" w:left="4320"/>
        <w:rPr>
          <w:b/>
        </w:rPr>
      </w:pPr>
      <w:r w:rsidRPr="00A9719D">
        <w:rPr>
          <w:b/>
        </w:rPr>
        <w:t>TRGOVAČKI SUD U ZAGREBU</w:t>
      </w:r>
    </w:p>
    <w:p w:rsidRDefault="00BE77E8" w:rsidP="00BE77E8" w:rsidR="00BE77E8" w:rsidRPr="00A9719D">
      <w:pPr>
        <w:rPr>
          <w:b/>
        </w:rPr>
      </w:pPr>
    </w:p>
    <w:p w:rsidRDefault="00BE77E8" w:rsidP="00BE77E8" w:rsidR="00BE77E8">
      <w:pPr>
        <w:ind w:firstLine="720" w:left="4320"/>
        <w:rPr>
          <w:b/>
          <w:u w:val="single"/>
        </w:rPr>
      </w:pPr>
      <w:r w:rsidRPr="00A9719D">
        <w:rPr>
          <w:b/>
          <w:u w:val="single"/>
        </w:rPr>
        <w:t xml:space="preserve">Posl. br. </w:t>
      </w:r>
      <w:r w:rsidRPr="00F46632">
        <w:rPr>
          <w:b/>
          <w:u w:val="single"/>
        </w:rPr>
        <w:t>7.St-</w:t>
      </w:r>
      <w:r>
        <w:rPr>
          <w:b/>
          <w:u w:val="single"/>
        </w:rPr>
        <w:t>3</w:t>
      </w:r>
      <w:r w:rsidRPr="00F46632">
        <w:rPr>
          <w:b/>
          <w:u w:val="single"/>
        </w:rPr>
        <w:t>70</w:t>
      </w:r>
      <w:r>
        <w:rPr>
          <w:b/>
          <w:u w:val="single"/>
        </w:rPr>
        <w:t>7</w:t>
      </w:r>
      <w:r w:rsidRPr="00F46632">
        <w:rPr>
          <w:b/>
          <w:u w:val="single"/>
        </w:rPr>
        <w:t>/16</w:t>
      </w:r>
    </w:p>
    <w:p w:rsidRDefault="00A8753F" w:rsidP="003E022D" w:rsidR="00A8753F" w:rsidRPr="00A9719D">
      <w:pPr>
        <w:ind w:firstLine="720" w:left="4320"/>
        <w:rPr>
          <w:u w:val="single"/>
        </w:rPr>
      </w:pPr>
    </w:p>
    <w:p w:rsidRDefault="009029A7" w:rsidP="009029A7" w:rsidR="009029A7" w:rsidRPr="009E534A"/>
    <w:p w:rsidRDefault="009029A7" w:rsidP="009029A7" w:rsidR="009029A7" w:rsidRPr="00005C7A">
      <w:pPr>
        <w:pStyle w:val="Naslov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</w:t>
      </w:r>
      <w:r w:rsidRPr="00005C7A">
        <w:rPr>
          <w:rFonts w:cs="Times New Roman" w:hAnsi="Times New Roman" w:ascii="Times New Roman"/>
          <w:sz w:val="24"/>
          <w:szCs w:val="24"/>
        </w:rPr>
        <w:t xml:space="preserve"> IMOVINE I OBVEZA  </w:t>
      </w:r>
    </w:p>
    <w:p w:rsidRDefault="009029A7" w:rsidP="00A8753F" w:rsidR="009029A7">
      <w:pPr>
        <w:jc w:val="center"/>
        <w:rPr>
          <w:b/>
        </w:rPr>
      </w:pPr>
      <w:r w:rsidRPr="00005C7A">
        <w:t xml:space="preserve">(čl. </w:t>
      </w:r>
      <w:r w:rsidRPr="006263F9">
        <w:t>223</w:t>
      </w:r>
      <w:r>
        <w:t xml:space="preserve"> </w:t>
      </w:r>
      <w:r w:rsidRPr="00005C7A">
        <w:t>SZ-a)</w:t>
      </w:r>
    </w:p>
    <w:p w:rsidRDefault="009029A7" w:rsidP="009029A7" w:rsidR="009029A7" w:rsidRPr="009E534A">
      <w:pPr>
        <w:jc w:val="both"/>
        <w:rPr>
          <w:lang w:eastAsia="en-US"/>
        </w:rPr>
      </w:pPr>
    </w:p>
    <w:p w:rsidRDefault="009029A7" w:rsidP="009029A7" w:rsidR="009029A7" w:rsidRPr="00005C7A">
      <w:pPr>
        <w:tabs>
          <w:tab w:pos="720" w:val="left"/>
        </w:tabs>
        <w:ind w:left="3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896"/>
        <w:gridCol w:w="2390"/>
      </w:tblGrid>
      <w:tr w:rsidR="009029A7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F46632" w:rsidR="009029A7">
            <w:pPr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="00F46632">
              <w:rPr>
                <w:color w:val="000000"/>
              </w:rPr>
              <w:t xml:space="preserve">MOVINA STEČAJNOG DUŽNIKA 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E77E8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F46632" w:rsidRPr="00F46632">
              <w:rPr>
                <w:color w:val="000000"/>
              </w:rPr>
              <w:t>,00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E77E8" w:rsidP="00454AED" w:rsidR="009029A7">
            <w:pPr>
              <w:jc w:val="right"/>
              <w:rPr>
                <w:color w:val="000000"/>
              </w:rPr>
            </w:pPr>
            <w:r w:rsidRPr="00584615">
              <w:rPr>
                <w:bCs/>
              </w:rPr>
              <w:t>8.894,40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022D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022D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46632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30.000</w:t>
            </w:r>
            <w:r w:rsidR="009029A7">
              <w:rPr>
                <w:color w:val="000000"/>
              </w:rPr>
              <w:t>,00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E022D" w:rsidP="00454AED" w:rsidR="009029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971C9" w:rsidP="00F46632" w:rsidR="009029A7">
            <w:pPr>
              <w:jc w:val="right"/>
              <w:rPr>
                <w:color w:val="000000"/>
              </w:rPr>
            </w:pPr>
            <w:r w:rsidRPr="0077229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952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140,05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971C9" w:rsidP="00F971C9" w:rsidR="00F971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971C9" w:rsidP="00F46632" w:rsidR="009029A7">
            <w:pPr>
              <w:jc w:val="right"/>
              <w:rPr>
                <w:color w:val="000000"/>
              </w:rPr>
            </w:pPr>
            <w:r w:rsidRPr="0077229E">
              <w:t>2</w:t>
            </w:r>
            <w:r>
              <w:t>.</w:t>
            </w:r>
            <w:r w:rsidRPr="0077229E">
              <w:t>982</w:t>
            </w:r>
            <w:r>
              <w:t>.</w:t>
            </w:r>
            <w:r w:rsidRPr="0077229E">
              <w:t>140,05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</w:tcPr>
          <w:p w:rsidRDefault="009029A7" w:rsidP="00454AED" w:rsidR="009029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9029A7" w:rsidP="00454AED" w:rsidR="009029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9A7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971C9" w:rsidP="00454AED" w:rsidR="009029A7">
            <w:pPr>
              <w:jc w:val="right"/>
              <w:rPr>
                <w:color w:val="000000"/>
              </w:rPr>
            </w:pPr>
            <w:r w:rsidRPr="0077229E">
              <w:rPr>
                <w:color w:val="000000"/>
              </w:rPr>
              <w:t>-2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973</w:t>
            </w:r>
            <w:r>
              <w:rPr>
                <w:color w:val="000000"/>
              </w:rPr>
              <w:t>.</w:t>
            </w:r>
            <w:r w:rsidRPr="0077229E">
              <w:rPr>
                <w:color w:val="000000"/>
              </w:rPr>
              <w:t>245,65</w:t>
            </w:r>
          </w:p>
        </w:tc>
      </w:tr>
    </w:tbl>
    <w:p w:rsidRDefault="009029A7" w:rsidP="009029A7" w:rsidR="009029A7" w:rsidRPr="004B1D9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005C7A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6263F9">
      <w:pPr>
        <w:ind w:firstLine="708" w:left="4956"/>
      </w:pPr>
      <w:r w:rsidRPr="006263F9">
        <w:t>Stečajni upravitelj</w:t>
      </w:r>
    </w:p>
    <w:p w:rsidRDefault="009722EA" w:rsidP="009029A7" w:rsidR="009029A7" w:rsidRPr="006263F9">
      <w:pPr>
        <w:ind w:firstLine="708" w:left="4956"/>
      </w:pPr>
      <w:r>
        <w:t>Ivan Kapor</w:t>
      </w:r>
    </w:p>
    <w:p w:rsidRDefault="009029A7" w:rsidP="009029A7" w:rsidR="009029A7" w:rsidRPr="00005C7A">
      <w:pPr>
        <w:rPr>
          <w:b/>
          <w:bCs/>
        </w:rPr>
      </w:pPr>
    </w:p>
    <w:p w:rsidRDefault="00AF4B4C" w:rsidR="00AF4B4C"/>
    <w:sectPr w:rsidSect="00454AED" w:rsidR="00AF4B4C">
      <w:footerReference w:type="default" r:id="rId9"/>
      <w:foot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421" w:rsidR="00FD4421">
      <w:r>
        <w:separator/>
      </w:r>
    </w:p>
  </w:endnote>
  <w:endnote w:id="0" w:type="continuationSeparator">
    <w:p w:rsidRDefault="00FD4421" w:rsidR="00FD4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33" w:rsidR="00134B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71BA">
      <w:rPr>
        <w:noProof/>
      </w:rPr>
      <w:t>4</w:t>
    </w:r>
    <w:r>
      <w:fldChar w:fldCharType="end"/>
    </w:r>
  </w:p>
  <w:p w:rsidRDefault="00134B33" w:rsidR="00134B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33" w:rsidR="00134B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71BA">
      <w:rPr>
        <w:noProof/>
      </w:rPr>
      <w:t>1</w:t>
    </w:r>
    <w:r>
      <w:fldChar w:fldCharType="end"/>
    </w:r>
  </w:p>
  <w:p w:rsidRDefault="00134B33" w:rsidR="00134B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421" w:rsidR="00FD4421">
      <w:r>
        <w:separator/>
      </w:r>
    </w:p>
  </w:footnote>
  <w:footnote w:id="0" w:type="continuationSeparator">
    <w:p w:rsidRDefault="00FD4421" w:rsidR="00FD442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BB4886"/>
    <w:multiLevelType w:val="hybridMultilevel"/>
    <w:tmpl w:val="AE66067E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9A7"/>
    <w:rsid w:val="00134B33"/>
    <w:rsid w:val="003E022D"/>
    <w:rsid w:val="00454AED"/>
    <w:rsid w:val="004571BA"/>
    <w:rsid w:val="005C2C7B"/>
    <w:rsid w:val="00657E96"/>
    <w:rsid w:val="009029A7"/>
    <w:rsid w:val="009722EA"/>
    <w:rsid w:val="00A8753F"/>
    <w:rsid w:val="00A9719D"/>
    <w:rsid w:val="00AD7D1A"/>
    <w:rsid w:val="00AF4B4C"/>
    <w:rsid w:val="00BE77E8"/>
    <w:rsid w:val="00CD07DF"/>
    <w:rsid w:val="00D52883"/>
    <w:rsid w:val="00F455CB"/>
    <w:rsid w:val="00F46632"/>
    <w:rsid w:val="00F971C9"/>
    <w:rsid w:val="00F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9A7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029A7"/>
    <w:rPr>
      <w:rFonts w:cs="Arial" w:eastAsia="Times New Roman" w:hAnsi="Arial" w:ascii="Arial"/>
      <w:b/>
      <w:bCs/>
      <w:sz w:val="24"/>
      <w:szCs w:val="24"/>
      <w:lang w:eastAsia="hr-HR" w:val="hr-HR"/>
    </w:rPr>
  </w:style>
  <w:style w:customStyle="true" w:styleId="Naslov2Char" w:type="character">
    <w:name w:val="Naslov 2 Char"/>
    <w:link w:val="Naslov2"/>
    <w:rsid w:val="009029A7"/>
    <w:rPr>
      <w:rFonts w:cs="Arial" w:eastAsia="Times New Roman" w:hAnsi="Arial" w:asci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029A7"/>
    <w:rPr>
      <w:rFonts w:cs="Arial" w:eastAsia="Times New Roman" w:hAnsi="Arial" w:asci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029A7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odytext28pt" w:type="character">
    <w:name w:val="Body text (2) + 8 pt"/>
    <w:rsid w:val="009029A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8753F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1" w:type="paragraph">
    <w:name w:val="Odlomak popisa1"/>
    <w:basedOn w:val="Normal"/>
    <w:qFormat/>
    <w:rsid w:val="00657E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1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71BA"/>
    <w:rPr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71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71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9A7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029A7"/>
    <w:rPr>
      <w:rFonts w:ascii="Arial" w:cs="Arial" w:eastAsia="Times New Roman" w:hAnsi="Arial"/>
      <w:b/>
      <w:bCs/>
      <w:sz w:val="24"/>
      <w:szCs w:val="24"/>
      <w:lang w:eastAsia="hr-HR" w:val="hr-HR"/>
    </w:rPr>
  </w:style>
  <w:style w:customStyle="1" w:styleId="Naslov2Char" w:type="character">
    <w:name w:val="Naslov 2 Char"/>
    <w:link w:val="Naslov2"/>
    <w:rsid w:val="009029A7"/>
    <w:rPr>
      <w:rFonts w:ascii="Arial" w:cs="Arial" w:eastAsia="Times New Roman" w:hAns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029A7"/>
    <w:rPr>
      <w:rFonts w:ascii="Arial" w:cs="Arial" w:eastAsia="Times New Roman" w:hAns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029A7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odytext28pt" w:type="character">
    <w:name w:val="Body text (2) + 8 pt"/>
    <w:rsid w:val="009029A7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8753F"/>
    <w:rPr>
      <w:rFonts w:ascii="Tahoma" w:cs="Tahoma" w:eastAsia="Times New Roman" w:hAnsi="Tahoma"/>
      <w:sz w:val="16"/>
      <w:szCs w:val="16"/>
      <w:lang w:eastAsia="hr-HR"/>
    </w:rPr>
  </w:style>
  <w:style w:customStyle="1" w:styleId="Odlomakpopisa1" w:type="paragraph">
    <w:name w:val="Odlomak popisa1"/>
    <w:basedOn w:val="Normal"/>
    <w:qFormat/>
    <w:rsid w:val="00657E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1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71B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71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71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St-3707/2016-26</izvorni_sadrzaj>
    <derivirana_varijabla naziv="DomainObject.Oznaka_1">St-3707/2016-26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Radićevo Šetalište 29,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Radićevo Šetalište 29,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316</properties:Words>
  <properties:Characters>2176</properties:Characters>
  <properties:Lines>203</properties:Lines>
  <properties:Paragraphs>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2017-09-14T11:45:00Z</dcterms:created>
  <dc:creator>Ivan</dc:creator>
  <cp:lastModifiedBy>Kristina Švajger</cp:lastModifiedBy>
  <cp:lastPrinted>2017-02-17T08:50:00Z</cp:lastPrinted>
  <dcterms:modified xmlns:xsi="http://www.w3.org/2001/XMLSchema-instance" xsi:type="dcterms:W3CDTF">2017-09-14T11:46:00Z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St-3707/2016-26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