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243a" w14:paraId="c78243a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AB1BC9" w:rsidP="006E387D" w:rsidR="006E387D" w:rsidRPr="006E387D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142" w:rsidR="00134142"/>
    <w:p w:rsidRDefault="008E6ED6" w:rsidR="008E6ED6">
      <w:r>
        <w:t>REPUBLIKA HRVATSKA</w:t>
      </w:r>
    </w:p>
    <w:p w:rsidRDefault="008E6ED6" w:rsidR="008E6ED6">
      <w:r>
        <w:t>TRGOVAČKI SUD U</w:t>
      </w:r>
      <w:r w:rsidR="002039B0">
        <w:t xml:space="preserve"> OSIJEKU</w:t>
      </w:r>
    </w:p>
    <w:p w:rsidRDefault="002039B0" w:rsidR="002039B0">
      <w:r>
        <w:t>STALNA SLUŽBA U</w:t>
      </w:r>
    </w:p>
    <w:p w:rsidRDefault="008E6ED6" w:rsidR="008E6ED6">
      <w:pPr>
        <w:rPr>
          <w:b/>
        </w:rPr>
      </w:pPr>
      <w:r>
        <w:t xml:space="preserve">SLAVONSKOM BRODU                                               </w:t>
      </w:r>
      <w:r w:rsidR="000A24DF">
        <w:tab/>
      </w:r>
      <w:r>
        <w:t xml:space="preserve"> </w:t>
      </w:r>
      <w:r w:rsidR="00AD6624">
        <w:t xml:space="preserve">           </w:t>
      </w:r>
      <w:r w:rsidR="000A24DF">
        <w:t xml:space="preserve">        </w:t>
      </w:r>
      <w:r w:rsidRPr="00B81FC3">
        <w:rPr>
          <w:b/>
        </w:rPr>
        <w:t>Broj: St-</w:t>
      </w:r>
      <w:r w:rsidR="00E11674" w:rsidRPr="00B81FC3">
        <w:rPr>
          <w:b/>
        </w:rPr>
        <w:t>7</w:t>
      </w:r>
      <w:r w:rsidR="00B86E03" w:rsidRPr="00B81FC3">
        <w:rPr>
          <w:b/>
        </w:rPr>
        <w:t>/20</w:t>
      </w:r>
      <w:r w:rsidR="002039B0">
        <w:rPr>
          <w:b/>
        </w:rPr>
        <w:t>11</w:t>
      </w:r>
      <w:r w:rsidR="00B86E03" w:rsidRPr="00B81FC3">
        <w:rPr>
          <w:b/>
        </w:rPr>
        <w:t>-</w:t>
      </w:r>
      <w:r w:rsidR="002039B0">
        <w:rPr>
          <w:b/>
        </w:rPr>
        <w:t>2</w:t>
      </w:r>
      <w:r w:rsidR="007D492F">
        <w:rPr>
          <w:b/>
        </w:rPr>
        <w:t>90</w:t>
      </w:r>
    </w:p>
    <w:p w:rsidRDefault="007D492F" w:rsidR="007D492F" w:rsidRPr="00B81FC3">
      <w:pPr>
        <w:rPr>
          <w:b/>
        </w:rPr>
      </w:pPr>
    </w:p>
    <w:p w:rsidRDefault="008E6ED6" w:rsidP="00272065" w:rsidR="008E6ED6">
      <w:pPr>
        <w:jc w:val="center"/>
      </w:pPr>
      <w:r w:rsidRPr="008E6ED6">
        <w:rPr>
          <w:b/>
        </w:rPr>
        <w:t>R J E Š E N J E</w:t>
      </w:r>
    </w:p>
    <w:p w:rsidRDefault="008E6ED6" w:rsidP="002F2C3E" w:rsidR="008E6ED6">
      <w:pPr>
        <w:jc w:val="both"/>
      </w:pPr>
    </w:p>
    <w:p w:rsidRDefault="008E6ED6" w:rsidP="002F2C3E" w:rsidR="008E6ED6">
      <w:pPr>
        <w:jc w:val="both"/>
      </w:pPr>
      <w:r>
        <w:tab/>
        <w:t xml:space="preserve">TRGOVAČKI SUD U </w:t>
      </w:r>
      <w:r w:rsidR="002039B0">
        <w:t xml:space="preserve">OSIJEKU, STALNA SLUŽBA U </w:t>
      </w:r>
      <w:r>
        <w:t xml:space="preserve">SLAVONSKOM BRODU, po stečajnom sucu Vesni Vukelić, u stečajnom postupku nad dužnikom </w:t>
      </w:r>
      <w:r w:rsidR="002039B0">
        <w:t xml:space="preserve">NOVOGRADNJA </w:t>
      </w:r>
      <w:r w:rsidR="00B86E03">
        <w:t xml:space="preserve"> d.d., u stečaju </w:t>
      </w:r>
      <w:proofErr w:type="spellStart"/>
      <w:r w:rsidR="002039B0">
        <w:t>Slav.Brod</w:t>
      </w:r>
      <w:proofErr w:type="spellEnd"/>
      <w:r>
        <w:t xml:space="preserve">, odlučujući o </w:t>
      </w:r>
      <w:r w:rsidR="003046AF">
        <w:t xml:space="preserve">obračunu </w:t>
      </w:r>
      <w:r w:rsidR="00B86E03">
        <w:t xml:space="preserve">stvarnih </w:t>
      </w:r>
      <w:r w:rsidR="003046AF">
        <w:t>troškova stečajnog upravitelja</w:t>
      </w:r>
      <w:r w:rsidR="00AD6624">
        <w:t>,</w:t>
      </w:r>
      <w:r>
        <w:t xml:space="preserve"> dana </w:t>
      </w:r>
      <w:r w:rsidR="002039B0">
        <w:t>31</w:t>
      </w:r>
      <w:r w:rsidR="00B86E03">
        <w:t>.siječnja 201</w:t>
      </w:r>
      <w:r w:rsidR="002039B0">
        <w:t>7</w:t>
      </w:r>
      <w:r w:rsidR="00E34446">
        <w:t>.</w:t>
      </w:r>
      <w:r w:rsidR="004F3299">
        <w:t xml:space="preserve"> </w:t>
      </w:r>
      <w:r w:rsidR="00E34446">
        <w:t>g</w:t>
      </w:r>
      <w:r w:rsidR="004F3299">
        <w:t>odine</w:t>
      </w:r>
    </w:p>
    <w:p w:rsidRDefault="008E6ED6" w:rsidP="002F2C3E" w:rsidR="008E6ED6">
      <w:pPr>
        <w:jc w:val="both"/>
      </w:pPr>
    </w:p>
    <w:p w:rsidRDefault="008E6ED6" w:rsidP="00272065" w:rsidR="004F329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4F3299" w:rsidP="002F2C3E" w:rsidR="004F3299" w:rsidRPr="008E6ED6">
      <w:pPr>
        <w:jc w:val="both"/>
        <w:rPr>
          <w:b/>
        </w:rPr>
      </w:pPr>
    </w:p>
    <w:p w:rsidRDefault="00FF550F" w:rsidP="002F2C3E" w:rsidR="00B97F5B">
      <w:pPr>
        <w:jc w:val="both"/>
      </w:pPr>
      <w:r>
        <w:tab/>
      </w:r>
      <w:r w:rsidR="00182C80">
        <w:t xml:space="preserve"> </w:t>
      </w:r>
      <w:r w:rsidR="00272065" w:rsidRPr="00607FFA">
        <w:rPr>
          <w:b/>
        </w:rPr>
        <w:t>I -</w:t>
      </w:r>
      <w:r w:rsidR="00272065">
        <w:t xml:space="preserve"> </w:t>
      </w:r>
      <w:r w:rsidR="00DE1F49">
        <w:t xml:space="preserve">Odobrava se </w:t>
      </w:r>
      <w:r>
        <w:t xml:space="preserve">obračun stvarnih troškova stečajnog upravitelja </w:t>
      </w:r>
      <w:r w:rsidR="00922BE2">
        <w:t>Milana Nakić</w:t>
      </w:r>
      <w:r w:rsidR="00B86E03">
        <w:t xml:space="preserve">a </w:t>
      </w:r>
      <w:r w:rsidR="00922BE2">
        <w:t>iz Pakraca</w:t>
      </w:r>
      <w:r>
        <w:t xml:space="preserve"> za razdoblje </w:t>
      </w:r>
      <w:r w:rsidR="00922BE2">
        <w:t xml:space="preserve">od 01.01. -31.12.2016. u </w:t>
      </w:r>
      <w:r w:rsidR="00B86E03">
        <w:t>ukupnom</w:t>
      </w:r>
      <w:r>
        <w:t xml:space="preserve"> iznosu od </w:t>
      </w:r>
      <w:r w:rsidR="00922BE2">
        <w:t xml:space="preserve">1.370,00 kn, </w:t>
      </w:r>
      <w:proofErr w:type="spellStart"/>
      <w:r w:rsidR="00922BE2">
        <w:t>netto</w:t>
      </w:r>
      <w:proofErr w:type="spellEnd"/>
      <w:r w:rsidR="00922BE2">
        <w:t>.</w:t>
      </w:r>
    </w:p>
    <w:p w:rsidRDefault="00272065" w:rsidP="002F2C3E" w:rsidR="007D4D26">
      <w:pPr>
        <w:jc w:val="both"/>
      </w:pPr>
      <w:r>
        <w:tab/>
      </w:r>
      <w:r w:rsidRPr="00607FFA">
        <w:rPr>
          <w:b/>
        </w:rPr>
        <w:t>II -</w:t>
      </w:r>
      <w:r>
        <w:t xml:space="preserve"> Navedeni iznos ima se isplatiti na teret troškova stečajnog postupka.</w:t>
      </w:r>
    </w:p>
    <w:p w:rsidRDefault="00CB1F76" w:rsidP="002F2C3E" w:rsidR="00CB1F76">
      <w:pPr>
        <w:jc w:val="both"/>
      </w:pPr>
      <w:r>
        <w:tab/>
      </w:r>
      <w:r>
        <w:rPr>
          <w:b/>
        </w:rPr>
        <w:t xml:space="preserve">III </w:t>
      </w:r>
      <w:r w:rsidR="00934FE8">
        <w:rPr>
          <w:b/>
        </w:rPr>
        <w:t>-</w:t>
      </w:r>
      <w:r>
        <w:rPr>
          <w:b/>
        </w:rPr>
        <w:t xml:space="preserve"> </w:t>
      </w:r>
      <w:r w:rsidR="00934FE8">
        <w:t>Ovo</w:t>
      </w:r>
      <w:r>
        <w:rPr>
          <w:b/>
        </w:rPr>
        <w:t xml:space="preserve"> </w:t>
      </w:r>
      <w:r>
        <w:t>rješenje će se objaviti na mrežnoj stanici e- oglasna ploča sudova.</w:t>
      </w:r>
    </w:p>
    <w:p w:rsidRDefault="002F2C3E" w:rsidP="002F2C3E" w:rsidR="00B97F5B">
      <w:pPr>
        <w:jc w:val="both"/>
      </w:pPr>
      <w:r>
        <w:t xml:space="preserve">     </w:t>
      </w:r>
    </w:p>
    <w:p w:rsidRDefault="00B97F5B" w:rsidP="002F2C3E" w:rsidR="00B97F5B" w:rsidRPr="00B97F5B">
      <w:pPr>
        <w:jc w:val="center"/>
        <w:rPr>
          <w:b/>
        </w:rPr>
      </w:pPr>
      <w:r w:rsidRPr="00B97F5B">
        <w:rPr>
          <w:b/>
        </w:rPr>
        <w:t>Obrazloženje</w:t>
      </w:r>
    </w:p>
    <w:p w:rsidRDefault="000A24DF" w:rsidP="002F2C3E" w:rsidR="00B97F5B">
      <w:pPr>
        <w:jc w:val="both"/>
      </w:pPr>
      <w:r>
        <w:tab/>
      </w:r>
    </w:p>
    <w:p w:rsidRDefault="000A24DF" w:rsidP="002F2C3E" w:rsidR="00BC2BC0">
      <w:pPr>
        <w:jc w:val="both"/>
      </w:pPr>
      <w:r>
        <w:tab/>
      </w:r>
      <w:r w:rsidR="00FF550F">
        <w:t xml:space="preserve">Podneskom od </w:t>
      </w:r>
      <w:r w:rsidR="00922BE2">
        <w:t>05</w:t>
      </w:r>
      <w:r w:rsidR="00272065">
        <w:t>.siječnja 201</w:t>
      </w:r>
      <w:r w:rsidR="00922BE2">
        <w:t>7</w:t>
      </w:r>
      <w:r w:rsidR="00FF550F">
        <w:t xml:space="preserve">. </w:t>
      </w:r>
      <w:proofErr w:type="spellStart"/>
      <w:r w:rsidR="00FF550F">
        <w:t>steč.upravitelj</w:t>
      </w:r>
      <w:proofErr w:type="spellEnd"/>
      <w:r w:rsidR="00FF550F">
        <w:t xml:space="preserve"> </w:t>
      </w:r>
      <w:r w:rsidR="00922BE2">
        <w:t>Milan Nakić iz Pakraca podnio je</w:t>
      </w:r>
      <w:r w:rsidR="00FF550F">
        <w:t xml:space="preserve"> stečajnom sucu obračun stvarnih troškova za razdoblje </w:t>
      </w:r>
      <w:r w:rsidR="00922BE2">
        <w:t>od 01.01.-31.12.</w:t>
      </w:r>
      <w:r w:rsidR="004C7F5D">
        <w:t>2016.g., koji se odnose</w:t>
      </w:r>
      <w:r w:rsidR="00FF550F">
        <w:t xml:space="preserve"> na uporabu vlastitog automobila</w:t>
      </w:r>
      <w:r w:rsidR="00272065">
        <w:t xml:space="preserve"> u službene svrhe</w:t>
      </w:r>
      <w:r w:rsidR="00922BE2">
        <w:t>. U</w:t>
      </w:r>
      <w:r w:rsidR="00FF550F">
        <w:t xml:space="preserve">z obračun </w:t>
      </w:r>
      <w:r w:rsidR="00922BE2">
        <w:t>stečajni upravitelj dostavio je putne naloge i dokaze o plaća</w:t>
      </w:r>
      <w:r w:rsidR="004C7F5D">
        <w:t xml:space="preserve">nju cestarine i parkirnih karata za vožnju </w:t>
      </w:r>
      <w:r w:rsidR="00272065">
        <w:t xml:space="preserve">na relaciji </w:t>
      </w:r>
      <w:r w:rsidR="004C7F5D">
        <w:t>Pakrac</w:t>
      </w:r>
      <w:r w:rsidR="00272065">
        <w:t xml:space="preserve"> (sjedište </w:t>
      </w:r>
      <w:proofErr w:type="spellStart"/>
      <w:r w:rsidR="00272065">
        <w:t>steč.upravitelja</w:t>
      </w:r>
      <w:proofErr w:type="spellEnd"/>
      <w:r w:rsidR="00272065">
        <w:t xml:space="preserve">) – </w:t>
      </w:r>
      <w:r w:rsidR="004C7F5D">
        <w:t>Slavonski Brod</w:t>
      </w:r>
      <w:r w:rsidR="00272065">
        <w:t xml:space="preserve"> (sjedište stečajnog dužnika)</w:t>
      </w:r>
      <w:r w:rsidR="004C7F5D">
        <w:t>- Pakrac,</w:t>
      </w:r>
      <w:r w:rsidR="00272065">
        <w:t xml:space="preserve"> </w:t>
      </w:r>
      <w:r w:rsidR="00FF550F">
        <w:t xml:space="preserve">u ukupnom iznosu od </w:t>
      </w:r>
      <w:r w:rsidR="004C7F5D">
        <w:t>1.370,00</w:t>
      </w:r>
      <w:r w:rsidR="00FF550F">
        <w:t xml:space="preserve"> kn.</w:t>
      </w:r>
    </w:p>
    <w:p w:rsidRDefault="00FF550F" w:rsidP="002F2C3E" w:rsidR="00FF550F">
      <w:pPr>
        <w:jc w:val="both"/>
      </w:pPr>
      <w:r>
        <w:tab/>
        <w:t xml:space="preserve">Obzirom da je </w:t>
      </w:r>
      <w:r w:rsidR="004C07EB">
        <w:t xml:space="preserve">uz obračun dostavljeno pisano obrazloženo i dokumentirano izvješće </w:t>
      </w:r>
      <w:proofErr w:type="spellStart"/>
      <w:r w:rsidR="004C07EB">
        <w:t>steč.upravitelja</w:t>
      </w:r>
      <w:proofErr w:type="spellEnd"/>
      <w:r w:rsidR="004C07EB">
        <w:t xml:space="preserve"> uz putne naloge</w:t>
      </w:r>
      <w:r w:rsidR="00CC00DE">
        <w:t xml:space="preserve"> u kojima je pravilno obračunata prijeđena kilometraža i </w:t>
      </w:r>
      <w:r w:rsidR="005635F5">
        <w:t>cijena benzina po kilometru, 2 k</w:t>
      </w:r>
      <w:r w:rsidR="00CC00DE">
        <w:t>n/km</w:t>
      </w:r>
      <w:r w:rsidR="004C07EB">
        <w:t>, valjalo je iste troškove odobriti zbog čega je odlu</w:t>
      </w:r>
      <w:r w:rsidR="00360819">
        <w:t xml:space="preserve">čeno kao u izreci temeljem čl. </w:t>
      </w:r>
      <w:r w:rsidR="004C07EB">
        <w:t>9</w:t>
      </w:r>
      <w:r w:rsidR="00360819">
        <w:t>4</w:t>
      </w:r>
      <w:r w:rsidR="004C07EB">
        <w:t xml:space="preserve"> st.</w:t>
      </w:r>
      <w:r w:rsidR="00360819">
        <w:t xml:space="preserve">1., </w:t>
      </w:r>
      <w:r w:rsidR="004C07EB">
        <w:t>3</w:t>
      </w:r>
      <w:r w:rsidR="00360819">
        <w:t>. i 4.</w:t>
      </w:r>
      <w:r w:rsidR="004C07EB">
        <w:t xml:space="preserve"> Stečajnog zakona</w:t>
      </w:r>
      <w:r w:rsidR="00360819">
        <w:t xml:space="preserve"> ( NN 71/15</w:t>
      </w:r>
      <w:r w:rsidR="00FF3996">
        <w:t>, dalje: SZ</w:t>
      </w:r>
      <w:r w:rsidR="00360819">
        <w:t>), a koje Odredbe se primjenjuju i na postupku u tijeku</w:t>
      </w:r>
      <w:r w:rsidR="004C07EB">
        <w:t>.</w:t>
      </w:r>
    </w:p>
    <w:p w:rsidRDefault="0082324B" w:rsidP="002F2C3E" w:rsidR="0082324B">
      <w:pPr>
        <w:jc w:val="both"/>
      </w:pPr>
      <w:r>
        <w:tab/>
        <w:t xml:space="preserve">Kao pod II izreke odlučeno je temeljem </w:t>
      </w:r>
      <w:r w:rsidR="00FF3996">
        <w:t>Odredbe čl.155. st.1. toč.3</w:t>
      </w:r>
      <w:r>
        <w:t xml:space="preserve"> SZ-a.</w:t>
      </w:r>
    </w:p>
    <w:p w:rsidRDefault="00C37B9A" w:rsidP="002F2C3E" w:rsidR="00C37B9A">
      <w:pPr>
        <w:jc w:val="both"/>
      </w:pPr>
    </w:p>
    <w:p w:rsidRDefault="005A79E8" w:rsidP="002F2C3E" w:rsidR="005A79E8">
      <w:pPr>
        <w:jc w:val="both"/>
      </w:pPr>
    </w:p>
    <w:p w:rsidRDefault="005A79E8" w:rsidP="002F2C3E" w:rsidR="005A79E8">
      <w:pPr>
        <w:jc w:val="both"/>
      </w:pPr>
    </w:p>
    <w:p w:rsidRDefault="000A24DF" w:rsidP="002F2C3E" w:rsidR="00B97F5B">
      <w:pPr>
        <w:jc w:val="both"/>
      </w:pPr>
      <w:r>
        <w:tab/>
      </w:r>
      <w:r>
        <w:tab/>
      </w:r>
      <w:r>
        <w:tab/>
        <w:t>U Slav</w:t>
      </w:r>
      <w:r w:rsidR="00C37B9A">
        <w:t xml:space="preserve">onskom </w:t>
      </w:r>
      <w:r>
        <w:t xml:space="preserve">Brodu, </w:t>
      </w:r>
      <w:r w:rsidR="006E387D">
        <w:t>31</w:t>
      </w:r>
      <w:r w:rsidR="00272065">
        <w:t>.siječanj 201</w:t>
      </w:r>
      <w:r w:rsidR="00170854">
        <w:t>7</w:t>
      </w:r>
      <w:r w:rsidR="00E34446">
        <w:t>.</w:t>
      </w:r>
      <w:r w:rsidR="00C37B9A">
        <w:t xml:space="preserve"> godine</w:t>
      </w:r>
    </w:p>
    <w:p w:rsidRDefault="00C37B9A" w:rsidP="00B97F5B" w:rsidR="00C37B9A">
      <w:pPr>
        <w:jc w:val="both"/>
      </w:pPr>
    </w:p>
    <w:p w:rsidRDefault="000A24DF" w:rsidP="00B97F5B" w:rsidR="000A24DF">
      <w:pPr>
        <w:jc w:val="both"/>
      </w:pP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STEČAJNI SUDAC:</w:t>
      </w:r>
    </w:p>
    <w:p w:rsidRDefault="00B441CE" w:rsidP="00B97F5B" w:rsidR="00B441CE">
      <w:pPr>
        <w:jc w:val="both"/>
      </w:pPr>
    </w:p>
    <w:p w:rsidRDefault="00B441CE" w:rsidP="00B97F5B" w:rsidR="00B441CE">
      <w:pPr>
        <w:jc w:val="both"/>
      </w:pPr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B441CE" w:rsidP="00B97F5B" w:rsidR="00B441CE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</w:t>
      </w:r>
    </w:p>
    <w:p w:rsidRDefault="00B441CE" w:rsidP="00B97F5B" w:rsidR="00B441CE" w:rsidRPr="00B441CE">
      <w:pPr>
        <w:jc w:val="both"/>
        <w:rPr>
          <w:b/>
          <w:sz w:val="20"/>
          <w:szCs w:val="20"/>
        </w:rPr>
      </w:pPr>
      <w:r w:rsidRPr="00B441CE">
        <w:rPr>
          <w:b/>
          <w:sz w:val="20"/>
          <w:szCs w:val="20"/>
        </w:rPr>
        <w:lastRenderedPageBreak/>
        <w:t>NAPUTAK O PRAVNOM LIJEKU:</w:t>
      </w:r>
    </w:p>
    <w:p w:rsidRDefault="00B441CE" w:rsidP="00B441CE" w:rsidR="005A79E8">
      <w:pPr>
        <w:jc w:val="both"/>
        <w:rPr>
          <w:sz w:val="20"/>
          <w:szCs w:val="20"/>
        </w:rPr>
      </w:pPr>
      <w:r w:rsidRPr="00B441CE">
        <w:rPr>
          <w:sz w:val="20"/>
          <w:szCs w:val="20"/>
        </w:rPr>
        <w:t xml:space="preserve">Protiv ovog rješenja </w:t>
      </w:r>
      <w:r w:rsidR="005A79E8">
        <w:rPr>
          <w:sz w:val="20"/>
          <w:szCs w:val="20"/>
        </w:rPr>
        <w:t>pravo na žalbu imaju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i svaki stečajni vjerovnik u roku od 8 dana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dana objave rješenja na e-oglasnoj ploči suda, </w:t>
      </w:r>
    </w:p>
    <w:p w:rsidRDefault="005A79E8" w:rsidP="00B441CE" w:rsidR="005A79E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protekom osmog dana od dana objave. </w:t>
      </w:r>
    </w:p>
    <w:p w:rsidRDefault="005A79E8" w:rsidP="005A79E8" w:rsidR="00B441CE">
      <w:pPr>
        <w:jc w:val="both"/>
        <w:rPr>
          <w:sz w:val="20"/>
          <w:szCs w:val="20"/>
        </w:rPr>
      </w:pPr>
      <w:r>
        <w:rPr>
          <w:sz w:val="20"/>
          <w:szCs w:val="20"/>
        </w:rPr>
        <w:t>Žalba se podnosi VTS RH Zagreb u tri primjerka putem ovoga suda.</w:t>
      </w:r>
    </w:p>
    <w:p w:rsidRDefault="0082324B" w:rsidP="00B97F5B" w:rsidR="0082324B">
      <w:pPr>
        <w:jc w:val="both"/>
        <w:rPr>
          <w:sz w:val="20"/>
          <w:szCs w:val="20"/>
        </w:rPr>
      </w:pPr>
    </w:p>
    <w:p w:rsidRDefault="0082324B" w:rsidP="00B97F5B" w:rsidR="0082324B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>
      <w:pPr>
        <w:jc w:val="both"/>
        <w:rPr>
          <w:sz w:val="20"/>
          <w:szCs w:val="20"/>
        </w:rPr>
      </w:pPr>
    </w:p>
    <w:p w:rsidRDefault="00272065" w:rsidP="00B97F5B" w:rsidR="00272065" w:rsidRPr="00B441CE">
      <w:pPr>
        <w:jc w:val="both"/>
        <w:rPr>
          <w:sz w:val="20"/>
          <w:szCs w:val="20"/>
        </w:rPr>
      </w:pPr>
    </w:p>
    <w:p w:rsidRDefault="00B441CE" w:rsidP="00B97F5B" w:rsidR="00AA6B5D">
      <w:pPr>
        <w:jc w:val="both"/>
      </w:pPr>
      <w:r>
        <w:t xml:space="preserve"> </w:t>
      </w:r>
    </w:p>
    <w:p w:rsidRDefault="00F63CAA" w:rsidP="00B97F5B" w:rsidR="00B441CE">
      <w:pPr>
        <w:jc w:val="both"/>
      </w:pPr>
      <w:r>
        <w:t>Dostav</w:t>
      </w:r>
      <w:r w:rsidR="00B441CE">
        <w:t>iti:</w:t>
      </w:r>
      <w:r w:rsidR="00004AAB">
        <w:t xml:space="preserve"> putem e-</w:t>
      </w:r>
      <w:proofErr w:type="spellStart"/>
      <w:r w:rsidR="00004AAB">
        <w:t>ogl.ploče</w:t>
      </w:r>
      <w:proofErr w:type="spellEnd"/>
    </w:p>
    <w:p w:rsidRDefault="00F63CAA" w:rsidP="00004AAB" w:rsidR="00004AAB">
      <w:pPr>
        <w:numPr>
          <w:ilvl w:val="0"/>
          <w:numId w:val="1"/>
        </w:numPr>
        <w:jc w:val="both"/>
      </w:pPr>
      <w:r>
        <w:t>steč</w:t>
      </w:r>
      <w:r w:rsidR="002F2C3E">
        <w:t xml:space="preserve">ajnom </w:t>
      </w:r>
      <w:r>
        <w:t>upravitelju</w:t>
      </w:r>
    </w:p>
    <w:p w:rsidRDefault="00004AAB" w:rsidP="00004AAB" w:rsidR="00004AAB">
      <w:pPr>
        <w:numPr>
          <w:ilvl w:val="0"/>
          <w:numId w:val="1"/>
        </w:numPr>
        <w:jc w:val="both"/>
      </w:pPr>
      <w:r>
        <w:t xml:space="preserve">svim </w:t>
      </w:r>
      <w:proofErr w:type="spellStart"/>
      <w:r>
        <w:t>steč</w:t>
      </w:r>
      <w:proofErr w:type="spellEnd"/>
      <w:r>
        <w:t>.</w:t>
      </w:r>
      <w:r w:rsidR="0082324B">
        <w:t xml:space="preserve"> vjerovni</w:t>
      </w:r>
      <w:r>
        <w:t>cima</w:t>
      </w:r>
    </w:p>
    <w:sectPr w:rsidR="00004A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4D7FD7"/>
    <w:multiLevelType w:val="hybridMultilevel"/>
    <w:tmpl w:val="277C184A"/>
    <w:lvl w:tplc="0409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09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09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09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09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09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09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09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4AAB"/>
    <w:rsid w:val="000A1B2E"/>
    <w:rsid w:val="000A24DF"/>
    <w:rsid w:val="00134142"/>
    <w:rsid w:val="00170854"/>
    <w:rsid w:val="00182C80"/>
    <w:rsid w:val="002039B0"/>
    <w:rsid w:val="00207710"/>
    <w:rsid w:val="00272065"/>
    <w:rsid w:val="002A3B48"/>
    <w:rsid w:val="002C7898"/>
    <w:rsid w:val="002F2C3E"/>
    <w:rsid w:val="002F2E75"/>
    <w:rsid w:val="003046AF"/>
    <w:rsid w:val="00333562"/>
    <w:rsid w:val="00347622"/>
    <w:rsid w:val="00357453"/>
    <w:rsid w:val="00360819"/>
    <w:rsid w:val="00362A55"/>
    <w:rsid w:val="00391D75"/>
    <w:rsid w:val="003B051C"/>
    <w:rsid w:val="003F6F22"/>
    <w:rsid w:val="00433F4F"/>
    <w:rsid w:val="00457177"/>
    <w:rsid w:val="004C07EB"/>
    <w:rsid w:val="004C7F5D"/>
    <w:rsid w:val="004F3299"/>
    <w:rsid w:val="005635F5"/>
    <w:rsid w:val="005751F2"/>
    <w:rsid w:val="005A79E8"/>
    <w:rsid w:val="005A7EC2"/>
    <w:rsid w:val="00607FFA"/>
    <w:rsid w:val="00643001"/>
    <w:rsid w:val="006623EF"/>
    <w:rsid w:val="00670EFC"/>
    <w:rsid w:val="006E387D"/>
    <w:rsid w:val="007020A7"/>
    <w:rsid w:val="0074094E"/>
    <w:rsid w:val="00741C89"/>
    <w:rsid w:val="0076714D"/>
    <w:rsid w:val="007B7326"/>
    <w:rsid w:val="007D492F"/>
    <w:rsid w:val="007D4D26"/>
    <w:rsid w:val="007E66AC"/>
    <w:rsid w:val="0082324B"/>
    <w:rsid w:val="00840F37"/>
    <w:rsid w:val="008E6ED6"/>
    <w:rsid w:val="00922BE2"/>
    <w:rsid w:val="00934FE8"/>
    <w:rsid w:val="00937A0C"/>
    <w:rsid w:val="00957718"/>
    <w:rsid w:val="00972D6E"/>
    <w:rsid w:val="009F1EE1"/>
    <w:rsid w:val="009F7F74"/>
    <w:rsid w:val="00A007B9"/>
    <w:rsid w:val="00A92318"/>
    <w:rsid w:val="00A9359D"/>
    <w:rsid w:val="00AA6B5D"/>
    <w:rsid w:val="00AB1BC9"/>
    <w:rsid w:val="00AC0DC7"/>
    <w:rsid w:val="00AD6624"/>
    <w:rsid w:val="00AF75B2"/>
    <w:rsid w:val="00B441CE"/>
    <w:rsid w:val="00B81FC3"/>
    <w:rsid w:val="00B86E03"/>
    <w:rsid w:val="00B97F5B"/>
    <w:rsid w:val="00BC2BC0"/>
    <w:rsid w:val="00C37B9A"/>
    <w:rsid w:val="00C848BD"/>
    <w:rsid w:val="00C9032B"/>
    <w:rsid w:val="00CB1F76"/>
    <w:rsid w:val="00CC00DE"/>
    <w:rsid w:val="00CC1691"/>
    <w:rsid w:val="00D1151E"/>
    <w:rsid w:val="00D12CBB"/>
    <w:rsid w:val="00D42DF7"/>
    <w:rsid w:val="00D60210"/>
    <w:rsid w:val="00DC43AA"/>
    <w:rsid w:val="00DC5CA9"/>
    <w:rsid w:val="00DC6988"/>
    <w:rsid w:val="00DE1F49"/>
    <w:rsid w:val="00E11674"/>
    <w:rsid w:val="00E34446"/>
    <w:rsid w:val="00F156AB"/>
    <w:rsid w:val="00F44FC0"/>
    <w:rsid w:val="00F63CAA"/>
    <w:rsid w:val="00F673F0"/>
    <w:rsid w:val="00FE5558"/>
    <w:rsid w:val="00FF3398"/>
    <w:rsid w:val="00FF3996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7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7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7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7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7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7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7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7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>
  <DomainObject.Predmet.OstaliList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FormatedOIB>
  <DomainObject.Predmet.OstaliListFormatedWithAdress>
    <izvorni_sadrzaj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_1">
      <item>OD DASOVIĆ I PARTNERI, Frane Petrića 4/3, 10 000 Zagreb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>
  <DomainObject.Predmet.OstaliListFormatedWithAdressOIB>
    <izvorni_sadrzaj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izvorni_sadrzaj>
    <derivirana_varijabla naziv="DomainObject.Predmet.OstaliListFormatedWithAdressOIB_1">
      <item>OD DASOVIĆ I PARTNERI, OIB 36538271245, Frane Petrića 4/3, 10 000 Zagreb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  <item>Željko Stjepanović, 3.Maksimirsko naselje 4, 10000 Zagreb</item>
    </derivirana_varijabla>
  </DomainObject.Predmet.OstaliListFormatedWithAdressOIB>
  <DomainObject.Predmet.OstaliListNazivFormated>
    <izvorni_sadrzaj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_1">
      <item>OD DASOVIĆ I PARTNERI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>
  <DomainObject.Predmet.OstaliListNazivFormatedOIB>
    <izvorni_sadrzaj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OstaliListNazivFormatedOIB_1">
      <item>OD DASOVIĆ I PARTNERI, OIB 36538271245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izvorni_sadrzaj>
    <derivirana_varijabla naziv="DomainObject.Predmet.SudioniciListNaziv_1">
      <item>OD DASOVIĆ I PARTNERI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  <item>Željko Stjepanović</item>
    </derivirana_varijabla>
  </DomainObject.Predmet.SudioniciListNaziv>
  <DomainObject.Predmet.SudioniciListAdressOIB>
    <izvorni_sadrzaj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izvorni_sadrzaj>
    <derivirana_varijabla naziv="DomainObject.Predmet.SudioniciListAdressOIB_1">
      <item>OD DASOVIĆ I PARTNERI, OIB 36538271245, Frane Petrića 4/3,10 000 Zagreb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  <item>Željko Stjepanović, 3.Maksimirsko naselje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336</properties:Words>
  <properties:Characters>1811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2017-01-31T12:13:00Z</dcterms:created>
  <dc:creator>Korisnik</dc:creator>
  <cp:lastModifiedBy>wsadmin</cp:lastModifiedBy>
  <cp:lastPrinted>2017-01-31T10:37:00Z</cp:lastPrinted>
  <dcterms:modified xmlns:xsi="http://www.w3.org/2001/XMLSchema-instance" xsi:type="dcterms:W3CDTF">2017-01-31T12:14:00Z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