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3e0f" w14:paraId="91f3e0f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286D1B">
        <w:t>632</w:t>
      </w:r>
      <w:r w:rsidR="00221A67">
        <w:t>/</w:t>
      </w:r>
      <w:r w:rsidRPr="00E6050A">
        <w:t>1</w:t>
      </w:r>
      <w:r w:rsidR="00B03B1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286D1B" w:rsidRPr="00286D1B">
        <w:t>Hrvoje Ergović j.d.o.o. za usluge, Zagreb, Ulica Hrvoja Macanovića 4, MBS: 080920124, OIB: 34182483085</w:t>
      </w:r>
      <w:r w:rsidR="00BC5677" w:rsidRPr="00BC5677">
        <w:t xml:space="preserve">, </w:t>
      </w:r>
      <w:r w:rsidR="00780710">
        <w:t>9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286D1B" w:rsidRPr="00286D1B">
        <w:t>Hrvoje Ergović j.d.o.o. za usluge, Zagreb, Ulica Hrvoja Macanovića 4, MBS: 080920124, OIB: 34182483085</w:t>
      </w:r>
      <w:r w:rsidR="001859D5" w:rsidRPr="001859D5">
        <w:t>, OIB: 29902184926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286D1B" w:rsidRPr="00286D1B">
        <w:t>ĐURĐA DRAGOVIĆ GRAHEK, Kutina, Kneza Trpimira 4/1, OIB:90124243686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286D1B" w:rsidRPr="00286D1B">
        <w:t>Hrvoje Ergović j.d.o.o. za usluge, Zagreb, Ulica Hrvoja Macanovića 4, MBS: 080920124, OIB: 34182483085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286D1B">
        <w:rPr>
          <w:noProof w:val="false"/>
        </w:rPr>
        <w:t>12.212,67</w:t>
      </w:r>
      <w:r w:rsidRPr="00506268">
        <w:rPr>
          <w:noProof w:val="false"/>
        </w:rPr>
        <w:t xml:space="preserve"> 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</w:t>
      </w:r>
      <w:r>
        <w:rPr>
          <w:noProof w:val="false"/>
        </w:rPr>
        <w:lastRenderedPageBreak/>
        <w:t>HRVATSKA AGENCIJA ZA CIVILNO ZRAKOPLOVSTVO, Zagreb, Ulica grada 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71652C">
        <w:rPr>
          <w:noProof w:val="false"/>
        </w:rPr>
        <w:t>2</w:t>
      </w:r>
      <w:r>
        <w:rPr>
          <w:noProof w:val="false"/>
        </w:rPr>
        <w:t xml:space="preserve">. </w:t>
      </w:r>
      <w:r w:rsidR="00B22154">
        <w:rPr>
          <w:noProof w:val="false"/>
        </w:rPr>
        <w:t>studenoga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780710">
        <w:rPr>
          <w:noProof w:val="false"/>
        </w:rPr>
        <w:t>4</w:t>
      </w:r>
      <w:r w:rsidR="00B22154">
        <w:rPr>
          <w:noProof w:val="false"/>
        </w:rPr>
        <w:t>7</w:t>
      </w:r>
      <w:r w:rsidR="00286D1B">
        <w:rPr>
          <w:noProof w:val="false"/>
        </w:rPr>
        <w:t>6</w:t>
      </w:r>
      <w:r>
        <w:rPr>
          <w:noProof w:val="false"/>
        </w:rPr>
        <w:t xml:space="preserve"> dana te da blokada iznosi </w:t>
      </w:r>
      <w:r w:rsidR="00286D1B">
        <w:rPr>
          <w:noProof w:val="false"/>
        </w:rPr>
        <w:t>36.500,57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286D1B">
        <w:t>632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B22154">
        <w:t>6</w:t>
      </w:r>
      <w:r w:rsidR="00667B0F" w:rsidRPr="00667B0F">
        <w:t xml:space="preserve">. </w:t>
      </w:r>
      <w:r w:rsidR="00CD2DD3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80710">
        <w:rPr>
          <w:noProof w:val="false"/>
        </w:rPr>
        <w:t>9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943AC5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943AC5" w:rsidR="00943AC5">
      <w:r>
        <w:t>Za točnost otpravka - ovlašteni službenik</w:t>
      </w:r>
    </w:p>
    <w:p w:rsidRDefault="00943AC5" w:rsidR="00943AC5" w:rsidRPr="000504A6">
      <w:r>
        <w:tab/>
        <w:t xml:space="preserve">      </w:t>
      </w:r>
      <w:r w:rsidRPr="000E6531">
        <w:t>Ivana Stampf</w:t>
      </w:r>
    </w:p>
    <w:p w:rsidRDefault="001F1245" w:rsidP="00943AC5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AC5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286D1B">
      <w:t>632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AC5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3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3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6632</izvorni_sadrzaj>
    <derivirana_varijabla naziv="DomainObject.Predmet.Broj_1">6632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St-6632/2016</izvorni_sadrzaj>
    <derivirana_varijabla naziv="DomainObject.Predmet.OznakaBroj_1">St-6632/2016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Hrvoje Ergović j.d.o.o.</izvorni_sadrzaj>
    <derivirana_varijabla naziv="DomainObject.Predmet.ProtustrankaFormated_1">  Hrvoje Ergović j.d.o.o.</derivirana_varijabla>
  </DomainObject.Predmet.ProtustrankaFormated>
  <DomainObject.Predmet.ProtustrankaFormatedOIB>
    <izvorni_sadrzaj>  Hrvoje Ergović j.d.o.o., OIB 34182483085</izvorni_sadrzaj>
    <derivirana_varijabla naziv="DomainObject.Predmet.ProtustrankaFormatedOIB_1">  Hrvoje Ergović j.d.o.o., OIB 34182483085</derivirana_varijabla>
  </DomainObject.Predmet.ProtustrankaFormatedOIB>
  <DomainObject.Predmet.ProtustrankaFormatedWithAdress>
    <izvorni_sadrzaj> Hrvoje Ergović j.d.o.o., Ulica Hrvoja Macanovića 4, 10000 Zagreb</izvorni_sadrzaj>
    <derivirana_varijabla naziv="DomainObject.Predmet.ProtustrankaFormatedWithAdress_1"> Hrvoje Ergović j.d.o.o., Ulica Hrvoja Macanovića 4, 10000 Zagreb</derivirana_varijabla>
  </DomainObject.Predmet.ProtustrankaFormatedWithAdress>
  <DomainObject.Predmet.ProtustrankaFormatedWithAdressOIB>
    <izvorni_sadrzaj> Hrvoje Ergović j.d.o.o., OIB 34182483085, Ulica Hrvoja Macanovića 4, 10000 Zagreb</izvorni_sadrzaj>
    <derivirana_varijabla naziv="DomainObject.Predmet.ProtustrankaFormatedWithAdressOIB_1"> Hrvoje Ergović j.d.o.o., OIB 34182483085, Ulica Hrvoja Macanovića 4, 10000 Zagreb</derivirana_varijabla>
  </DomainObject.Predmet.ProtustrankaFormatedWithAdressOIB>
  <DomainObject.Predmet.ProtustrankaWithAdress>
    <izvorni_sadrzaj>Hrvoje Ergović j.d.o.o. Ulica Hrvoja Macanovića 4, 10000 Zagreb</izvorni_sadrzaj>
    <derivirana_varijabla naziv="DomainObject.Predmet.ProtustrankaWithAdress_1">Hrvoje Ergović j.d.o.o. Ulica Hrvoja Macanovića 4, 10000 Zagreb</derivirana_varijabla>
  </DomainObject.Predmet.ProtustrankaWithAdress>
  <DomainObject.Predmet.ProtustrankaWithAdressOIB>
    <izvorni_sadrzaj>Hrvoje Ergović j.d.o.o., OIB 34182483085, Ulica Hrvoja Macanovića 4, 10000 Zagreb</izvorni_sadrzaj>
    <derivirana_varijabla naziv="DomainObject.Predmet.ProtustrankaWithAdressOIB_1">Hrvoje Ergović j.d.o.o., OIB 34182483085, Ulica Hrvoja Macanovića 4, 10000 Zagreb</derivirana_varijabla>
  </DomainObject.Predmet.ProtustrankaWithAdressOIB>
  <DomainObject.Predmet.ProtustrankaNazivFormated>
    <izvorni_sadrzaj>Hrvoje Ergović j.d.o.o.</izvorni_sadrzaj>
    <derivirana_varijabla naziv="DomainObject.Predmet.ProtustrankaNazivFormated_1">Hrvoje Ergović j.d.o.o.</derivirana_varijabla>
  </DomainObject.Predmet.ProtustrankaNazivFormated>
  <DomainObject.Predmet.ProtustrankaNazivFormatedOIB>
    <izvorni_sadrzaj>Hrvoje Ergović j.d.o.o., OIB 34182483085</izvorni_sadrzaj>
    <derivirana_varijabla naziv="DomainObject.Predmet.ProtustrankaNazivFormatedOIB_1">Hrvoje Ergović j.d.o.o., OIB 34182483085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Hrvoje Ergović j.d.o.o.</item>
    </izvorni_sadrzaj>
    <derivirana_varijabla naziv="DomainObject.Predmet.ProtuStrankaListFormated_1">
      <item>Hrvoje Ergović j.d.o.o.</item>
    </derivirana_varijabla>
  </DomainObject.Predmet.ProtuStrankaListFormated>
  <DomainObject.Predmet.ProtuStrankaListFormatedOIB>
    <izvorni_sadrzaj>
      <item>Hrvoje Ergović j.d.o.o., OIB 34182483085</item>
    </izvorni_sadrzaj>
    <derivirana_varijabla naziv="DomainObject.Predmet.ProtuStrankaListFormatedOIB_1">
      <item>Hrvoje Ergović j.d.o.o., OIB 34182483085</item>
    </derivirana_varijabla>
  </DomainObject.Predmet.ProtuStrankaListFormatedOIB>
  <DomainObject.Predmet.ProtuStrankaListFormatedWithAdress>
    <izvorni_sadrzaj>
      <item>Hrvoje Ergović j.d.o.o., Ulica Hrvoja Macanovića 4, 10000 Zagreb</item>
    </izvorni_sadrzaj>
    <derivirana_varijabla naziv="DomainObject.Predmet.ProtuStrankaListFormatedWithAdress_1">
      <item>Hrvoje Ergović j.d.o.o., Ulica Hrvoja Macanovića 4, 10000 Zagreb</item>
    </derivirana_varijabla>
  </DomainObject.Predmet.ProtuStrankaListFormatedWithAdress>
  <DomainObject.Predmet.ProtuStrankaListFormatedWithAdressOIB>
    <izvorni_sadrzaj>
      <item>Hrvoje Ergović j.d.o.o., OIB 34182483085, Ulica Hrvoja Macanovića 4, 10000 Zagreb</item>
    </izvorni_sadrzaj>
    <derivirana_varijabla naziv="DomainObject.Predmet.ProtuStrankaListFormatedWithAdressOIB_1">
      <item>Hrvoje Ergović j.d.o.o., OIB 34182483085, Ulica Hrvoja Macanovića 4, 10000 Zagreb</item>
    </derivirana_varijabla>
  </DomainObject.Predmet.ProtuStrankaListFormatedWithAdressOIB>
  <DomainObject.Predmet.ProtuStrankaListNazivFormated>
    <izvorni_sadrzaj>
      <item>Hrvoje Ergović j.d.o.o.</item>
    </izvorni_sadrzaj>
    <derivirana_varijabla naziv="DomainObject.Predmet.ProtuStrankaListNazivFormated_1">
      <item>Hrvoje Ergović j.d.o.o.</item>
    </derivirana_varijabla>
  </DomainObject.Predmet.ProtuStrankaListNazivFormated>
  <DomainObject.Predmet.ProtuStrankaListNazivFormatedOIB>
    <izvorni_sadrzaj>
      <item>Hrvoje Ergović j.d.o.o., OIB 34182483085</item>
    </izvorni_sadrzaj>
    <derivirana_varijabla naziv="DomainObject.Predmet.ProtuStrankaListNazivFormatedOIB_1">
      <item>Hrvoje Ergović j.d.o.o., OIB 34182483085</item>
    </derivirana_varijabla>
  </DomainObject.Predmet.ProtuStrankaListNazivFormatedOIB>
  <DomainObject.Predmet.OstaliListFormated>
    <izvorni_sadrzaj>
      <item>Hrvoje Ergović</item>
    </izvorni_sadrzaj>
    <derivirana_varijabla naziv="DomainObject.Predmet.OstaliListFormated_1">
      <item>Hrvoje Ergović</item>
    </derivirana_varijabla>
  </DomainObject.Predmet.OstaliListFormated>
  <DomainObject.Predmet.OstaliListFormatedOIB>
    <izvorni_sadrzaj>
      <item>Hrvoje Ergović, OIB 89235802417</item>
    </izvorni_sadrzaj>
    <derivirana_varijabla naziv="DomainObject.Predmet.OstaliListFormatedOIB_1">
      <item>Hrvoje Ergović, OIB 89235802417</item>
    </derivirana_varijabla>
  </DomainObject.Predmet.OstaliListFormatedOIB>
  <DomainObject.Predmet.OstaliListFormatedWithAdress>
    <izvorni_sadrzaj>
      <item>Hrvoje Ergović, Ulica Hrvoja Macanovića 4, 10000 Zagreb</item>
    </izvorni_sadrzaj>
    <derivirana_varijabla naziv="DomainObject.Predmet.OstaliListFormatedWithAdress_1">
      <item>Hrvoje Ergović, Ulica Hrvoja Macanovića 4, 10000 Zagreb</item>
    </derivirana_varijabla>
  </DomainObject.Predmet.OstaliListFormatedWithAdress>
  <DomainObject.Predmet.OstaliListFormatedWithAdressOIB>
    <izvorni_sadrzaj>
      <item>Hrvoje Ergović, OIB 89235802417, Ulica Hrvoja Macanovića 4, 10000 Zagreb</item>
    </izvorni_sadrzaj>
    <derivirana_varijabla naziv="DomainObject.Predmet.OstaliListFormatedWithAdressOIB_1">
      <item>Hrvoje Ergović, OIB 89235802417, Ulica Hrvoja Macanovića 4, 10000 Zagreb</item>
    </derivirana_varijabla>
  </DomainObject.Predmet.OstaliListFormatedWithAdressOIB>
  <DomainObject.Predmet.OstaliListNazivFormated>
    <izvorni_sadrzaj>
      <item>Hrvoje Ergović</item>
    </izvorni_sadrzaj>
    <derivirana_varijabla naziv="DomainObject.Predmet.OstaliListNazivFormated_1">
      <item>Hrvoje Ergović</item>
    </derivirana_varijabla>
  </DomainObject.Predmet.OstaliListNazivFormated>
  <DomainObject.Predmet.OstaliListNazivFormatedOIB>
    <izvorni_sadrzaj>
      <item>Hrvoje Ergović, OIB 89235802417</item>
    </izvorni_sadrzaj>
    <derivirana_varijabla naziv="DomainObject.Predmet.OstaliListNazivFormatedOIB_1">
      <item>Hrvoje Ergović, OIB 89235802417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Hrvoje Ergović j.d.o.o.</izvorni_sadrzaj>
    <derivirana_varijabla naziv="DomainObject.Predmet.ProtustrankaIDrugi_1">Hrvoje Ergović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Hrvoje Ergović j.d.o.o., OIB 34182483085, Ulica Hrvoja Macanovića 4, 10000 Zagreb</izvorni_sadrzaj>
    <derivirana_varijabla naziv="DomainObject.Predmet.ProtustrankaIDrugiAdressOIB_1">Hrvoje Ergović j.d.o.o., OIB 34182483085, Ulica Hrvoja Macanovića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Ergović j.d.o.o.</item>
      <item>Hrvoje Ergović</item>
      <item>vjerovnici</item>
    </izvorni_sadrzaj>
    <derivirana_varijabla naziv="DomainObject.Predmet.SudioniciListNaziv_1">
      <item>FINA Regionalni centar Zagreb</item>
      <item>Hrvoje Ergović j.d.o.o.</item>
      <item>Hrvoje Ergović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Hrvoje Ergović j.d.o.o., OIB 34182483085, Ulica Hrvoja Macanovića 4,10000 Zagreb</item>
      <item>Hrvoje Ergović, OIB 89235802417, Ulica Hrvoja Macanovića 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Hrvoje Ergović j.d.o.o., OIB 34182483085, Ulica Hrvoja Macanovića 4,10000 Zagreb</item>
      <item>Hrvoje Ergović, OIB 89235802417, Ulica Hrvoja Macanovića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34182483085</item>
      <item>, OIB 89235802417</item>
      <item>, OIB null</item>
    </izvorni_sadrzaj>
    <derivirana_varijabla naziv="DomainObject.Predmet.SudioniciListNazivOIB_1">
      <item>, OIB 85821130368</item>
      <item>, OIB 34182483085</item>
      <item>, OIB 89235802417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712</properties:Words>
  <properties:Characters>3909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2017-12-28T10:21:00Z</dcterms:created>
  <dc:creator>novakb</dc:creator>
  <cp:lastModifiedBy>Ivana Stampf</cp:lastModifiedBy>
  <cp:lastPrinted>2013-08-26T14:50:00Z</cp:lastPrinted>
  <dcterms:modified xmlns:xsi="http://www.w3.org/2001/XMLSchema-instance" xsi:type="dcterms:W3CDTF">2018-01-09T12:47:00Z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