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fd1c" w14:paraId="fbefd1c" w:rsidRDefault="00857F1A" w:rsidP="00263EAB" w:rsidR="00263EAB" w:rsidRPr="00FE2E85">
      <w:pPr>
        <w15:collapsed w:val="false"/>
      </w:pPr>
      <w:bookmarkStart w:name="_GoBack" w:id="0"/>
      <w:bookmarkEnd w:id="0"/>
      <w:r w:rsidRPr="00FE2E85">
        <w:t xml:space="preserve">                </w:t>
      </w:r>
      <w:r w:rsidR="00352A83" w:rsidRPr="00FE2E85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63EAB" w:rsidP="00263EAB" w:rsidR="00263EAB" w:rsidRPr="00FE2E85">
      <w:pPr>
        <w:widowControl w:val="false"/>
        <w:tabs>
          <w:tab w:pos="4153" w:val="center"/>
          <w:tab w:pos="8306" w:val="right"/>
        </w:tabs>
        <w:overflowPunct w:val="false"/>
        <w:autoSpaceDE w:val="false"/>
        <w:autoSpaceDN w:val="false"/>
        <w:adjustRightInd w:val="false"/>
        <w:jc w:val="right"/>
        <w:textAlignment w:val="baseline"/>
        <w:rPr>
          <w:lang w:eastAsia="en-US" w:val="en-US"/>
        </w:rPr>
      </w:pPr>
    </w:p>
    <w:p w:rsidRDefault="00157C9F" w:rsidP="00157C9F" w:rsidR="00157C9F" w:rsidRPr="00FE2E85">
      <w:pPr>
        <w:jc w:val="both"/>
        <w:rPr>
          <w:b/>
          <w:lang w:eastAsia="en-US"/>
        </w:rPr>
      </w:pPr>
      <w:r w:rsidRPr="00FE2E85">
        <w:rPr>
          <w:b/>
          <w:lang w:eastAsia="en-US"/>
        </w:rPr>
        <w:t>REPUBLIKA HRVATSKA</w:t>
      </w:r>
    </w:p>
    <w:p w:rsidRDefault="00157C9F" w:rsidP="00157C9F" w:rsidR="00157C9F" w:rsidRPr="00FE2E85">
      <w:pPr>
        <w:jc w:val="both"/>
        <w:rPr>
          <w:b/>
          <w:lang w:eastAsia="en-US"/>
        </w:rPr>
      </w:pPr>
      <w:r w:rsidRPr="00FE2E85">
        <w:rPr>
          <w:b/>
          <w:lang w:eastAsia="en-US"/>
        </w:rPr>
        <w:t xml:space="preserve">TRGOVAČKI SUD U ZAGREBU                                                                  </w:t>
      </w:r>
    </w:p>
    <w:p w:rsidRDefault="00157C9F" w:rsidP="00157C9F" w:rsidR="00157C9F" w:rsidRPr="00FE2E85">
      <w:pPr>
        <w:jc w:val="both"/>
        <w:rPr>
          <w:b/>
          <w:lang w:eastAsia="en-US"/>
        </w:rPr>
      </w:pPr>
      <w:r w:rsidRPr="00FE2E85">
        <w:rPr>
          <w:lang w:eastAsia="en-US"/>
        </w:rPr>
        <w:t>Zagreb, Amruše</w:t>
      </w:r>
      <w:r w:rsidR="00426358" w:rsidRPr="00FE2E85">
        <w:rPr>
          <w:lang w:eastAsia="en-US"/>
        </w:rPr>
        <w:t>va 2/II</w:t>
      </w:r>
      <w:r w:rsidR="00857F1A" w:rsidRPr="00FE2E85">
        <w:rPr>
          <w:lang w:eastAsia="en-US"/>
        </w:rPr>
        <w:t xml:space="preserve"> desno p.p.432</w:t>
      </w:r>
      <w:r w:rsidR="00426358" w:rsidRPr="00FE2E85">
        <w:rPr>
          <w:lang w:eastAsia="en-US"/>
        </w:rPr>
        <w:tab/>
      </w:r>
      <w:r w:rsidR="00426358" w:rsidRPr="00FE2E85">
        <w:rPr>
          <w:lang w:eastAsia="en-US"/>
        </w:rPr>
        <w:tab/>
      </w:r>
      <w:r w:rsidR="00426358" w:rsidRPr="00FE2E85">
        <w:rPr>
          <w:lang w:eastAsia="en-US"/>
        </w:rPr>
        <w:tab/>
        <w:t xml:space="preserve">                 </w:t>
      </w:r>
      <w:r w:rsidR="00421B89" w:rsidRPr="00FE2E85">
        <w:rPr>
          <w:lang w:eastAsia="en-US"/>
        </w:rPr>
        <w:t xml:space="preserve">  </w:t>
      </w:r>
      <w:r w:rsidR="00421B89" w:rsidRPr="00FE2E85">
        <w:rPr>
          <w:lang w:eastAsia="en-US"/>
        </w:rPr>
        <w:tab/>
        <w:t xml:space="preserve">     </w:t>
      </w:r>
      <w:r w:rsidR="00352A83" w:rsidRPr="00FE2E85">
        <w:rPr>
          <w:b/>
          <w:lang w:eastAsia="en-US"/>
        </w:rPr>
        <w:t>98</w:t>
      </w:r>
      <w:r w:rsidR="0050116F" w:rsidRPr="00FE2E85">
        <w:rPr>
          <w:b/>
          <w:lang w:eastAsia="en-US"/>
        </w:rPr>
        <w:t>. St-</w:t>
      </w:r>
      <w:r w:rsidR="00FE2E85" w:rsidRPr="00FE2E85">
        <w:rPr>
          <w:b/>
          <w:lang w:eastAsia="en-US"/>
        </w:rPr>
        <w:t>3083</w:t>
      </w:r>
      <w:r w:rsidR="0050116F" w:rsidRPr="00FE2E85">
        <w:rPr>
          <w:b/>
          <w:lang w:eastAsia="en-US"/>
        </w:rPr>
        <w:t>/18</w:t>
      </w:r>
    </w:p>
    <w:p w:rsidRDefault="00157C9F" w:rsidP="00157C9F" w:rsidR="00157C9F" w:rsidRPr="00FE2E85">
      <w:pPr>
        <w:ind w:firstLine="708"/>
        <w:jc w:val="both"/>
        <w:rPr>
          <w:lang w:eastAsia="en-US"/>
        </w:rPr>
      </w:pPr>
    </w:p>
    <w:p w:rsidRDefault="00157C9F" w:rsidP="00157C9F" w:rsidR="00157C9F" w:rsidRPr="00FE2E85">
      <w:pPr>
        <w:ind w:firstLine="708"/>
        <w:jc w:val="both"/>
        <w:rPr>
          <w:lang w:eastAsia="en-US"/>
        </w:rPr>
      </w:pPr>
    </w:p>
    <w:p w:rsidRDefault="00157C9F" w:rsidP="00924A9B" w:rsidR="00157C9F" w:rsidRPr="00FE2E85">
      <w:pPr>
        <w:jc w:val="center"/>
        <w:rPr>
          <w:b/>
          <w:lang w:eastAsia="en-US"/>
        </w:rPr>
      </w:pPr>
      <w:r w:rsidRPr="00FE2E85">
        <w:rPr>
          <w:b/>
          <w:lang w:eastAsia="en-US"/>
        </w:rPr>
        <w:t>Z A K L J U Č A K</w:t>
      </w:r>
    </w:p>
    <w:p w:rsidRDefault="00157C9F" w:rsidP="00157C9F" w:rsidR="00157C9F" w:rsidRPr="00FE2E85">
      <w:pPr>
        <w:ind w:firstLine="708"/>
        <w:jc w:val="both"/>
        <w:rPr>
          <w:lang w:eastAsia="en-US"/>
        </w:rPr>
      </w:pPr>
    </w:p>
    <w:p w:rsidRDefault="00D0266A" w:rsidP="009A181D" w:rsidR="006A20F5" w:rsidRPr="00FE2E85">
      <w:pPr>
        <w:ind w:firstLine="708"/>
        <w:jc w:val="both"/>
        <w:rPr>
          <w:lang w:eastAsia="en-US" w:val="pt-BR"/>
        </w:rPr>
      </w:pPr>
      <w:r w:rsidRPr="00FE2E85">
        <w:rPr>
          <w:lang w:eastAsia="en-US"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FE2E85" w:rsidRPr="00FE2E85">
        <w:rPr>
          <w:lang w:eastAsia="en-US" w:val="pt-BR"/>
        </w:rPr>
        <w:t>IGNIS USLUGE d.o.o., Sesvete, Vinogorska 46/G, OIB: 62377587233</w:t>
      </w:r>
      <w:r w:rsidR="00421B89" w:rsidRPr="00FE2E85">
        <w:rPr>
          <w:lang w:eastAsia="en-US" w:val="pt-BR"/>
        </w:rPr>
        <w:t>, dana 17</w:t>
      </w:r>
      <w:r w:rsidRPr="00FE2E85">
        <w:rPr>
          <w:lang w:eastAsia="en-US" w:val="pt-BR"/>
        </w:rPr>
        <w:t>. travnja 2019.,</w:t>
      </w:r>
    </w:p>
    <w:p w:rsidRDefault="00D0266A" w:rsidP="009A181D" w:rsidR="00D0266A" w:rsidRPr="00FE2E85">
      <w:pPr>
        <w:ind w:firstLine="708"/>
        <w:jc w:val="both"/>
      </w:pPr>
    </w:p>
    <w:p w:rsidRDefault="00D0266A" w:rsidP="00DD6BFE" w:rsidR="00DD6BFE" w:rsidRPr="00FE2E85">
      <w:pPr>
        <w:jc w:val="center"/>
      </w:pPr>
      <w:r w:rsidRPr="00FE2E85">
        <w:t xml:space="preserve">z a k l j u č i o  </w:t>
      </w:r>
      <w:r w:rsidR="00DD6BFE" w:rsidRPr="00FE2E85">
        <w:t>j e</w:t>
      </w:r>
    </w:p>
    <w:p w:rsidRDefault="00DD6BFE" w:rsidP="00DD6BFE" w:rsidR="00DD6BFE" w:rsidRPr="00FE2E85">
      <w:pPr>
        <w:jc w:val="both"/>
      </w:pPr>
    </w:p>
    <w:p w:rsidRDefault="00A16E86" w:rsidP="00D11261" w:rsidR="00D11261" w:rsidRPr="00FE2E85">
      <w:pPr>
        <w:ind w:firstLine="708"/>
        <w:jc w:val="both"/>
      </w:pPr>
      <w:r w:rsidRPr="00FE2E85">
        <w:t xml:space="preserve">Poziva se treća osoba – EUROAGRAM TIS d.o.o., Zagreb, Ul. grada Vukovara 282,  u roku 15 dana dostaviti sudu podatak o tome je li dužnik </w:t>
      </w:r>
      <w:r w:rsidR="00FE2E85" w:rsidRPr="00FE2E85">
        <w:rPr>
          <w:lang w:val="pt-BR"/>
        </w:rPr>
        <w:t>IGNIS USLUGE d.o.o., Sesvete, Vinogorska 46/G, OIB: 62377587233</w:t>
      </w:r>
      <w:r w:rsidRPr="00FE2E85">
        <w:t xml:space="preserve">, </w:t>
      </w:r>
      <w:r w:rsidRPr="00FE2E85">
        <w:rPr>
          <w:lang w:val="pt-BR"/>
        </w:rPr>
        <w:t>u vašim evidencijama evidentiran kao vlasnik motornih vozila</w:t>
      </w:r>
      <w:r w:rsidR="00597C1F" w:rsidRPr="00FE2E85">
        <w:t>.</w:t>
      </w:r>
    </w:p>
    <w:p w:rsidRDefault="00597C1F" w:rsidP="00795B21" w:rsidR="00597C1F" w:rsidRPr="00FE2E85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 w:rsidRPr="00FE2E85">
      <w:pPr>
        <w:suppressAutoHyphens/>
        <w:autoSpaceDN w:val="false"/>
        <w:jc w:val="center"/>
        <w:textAlignment w:val="baseline"/>
        <w:rPr>
          <w:lang w:eastAsia="en-US"/>
        </w:rPr>
      </w:pPr>
      <w:r w:rsidRPr="00FE2E85">
        <w:rPr>
          <w:lang w:eastAsia="en-US"/>
        </w:rPr>
        <w:t xml:space="preserve">U </w:t>
      </w:r>
      <w:r w:rsidR="00B47451" w:rsidRPr="00FE2E85">
        <w:rPr>
          <w:lang w:eastAsia="en-US"/>
        </w:rPr>
        <w:t>Zagrebu</w:t>
      </w:r>
      <w:r w:rsidRPr="00FE2E85">
        <w:rPr>
          <w:lang w:eastAsia="en-US"/>
        </w:rPr>
        <w:t xml:space="preserve"> </w:t>
      </w:r>
      <w:r w:rsidR="0009618E" w:rsidRPr="00FE2E85">
        <w:rPr>
          <w:lang w:eastAsia="en-US" w:val="pt-BR"/>
        </w:rPr>
        <w:t>dana, 1</w:t>
      </w:r>
      <w:r w:rsidR="00421B89" w:rsidRPr="00FE2E85">
        <w:rPr>
          <w:lang w:eastAsia="en-US" w:val="pt-BR"/>
        </w:rPr>
        <w:t>7</w:t>
      </w:r>
      <w:r w:rsidR="0009618E" w:rsidRPr="00FE2E85">
        <w:rPr>
          <w:lang w:eastAsia="en-US" w:val="pt-BR"/>
        </w:rPr>
        <w:t>. travnja 2019. godine</w:t>
      </w:r>
      <w:r w:rsidR="00862EF5" w:rsidRPr="00FE2E85">
        <w:rPr>
          <w:lang w:eastAsia="en-US" w:val="pt-BR"/>
        </w:rPr>
        <w:t>.</w:t>
      </w:r>
      <w:r w:rsidR="00D37728" w:rsidRPr="00FE2E85">
        <w:rPr>
          <w:lang w:eastAsia="en-US"/>
        </w:rPr>
        <w:t xml:space="preserve"> </w:t>
      </w:r>
    </w:p>
    <w:p w:rsidRDefault="00862EF5" w:rsidP="00795B21" w:rsidR="00862EF5" w:rsidRPr="00FE2E85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B47451" w:rsidRPr="00FE2E85">
      <w:pPr>
        <w:jc w:val="both"/>
        <w:rPr>
          <w:lang w:eastAsia="en-US"/>
        </w:rPr>
      </w:pPr>
      <w:r w:rsidRPr="00FE2E85">
        <w:rPr>
          <w:lang w:eastAsia="en-US"/>
        </w:rPr>
        <w:tab/>
      </w:r>
      <w:r w:rsidRPr="00FE2E85">
        <w:rPr>
          <w:lang w:eastAsia="en-US"/>
        </w:rPr>
        <w:tab/>
      </w:r>
      <w:r w:rsidRPr="00FE2E85">
        <w:rPr>
          <w:lang w:eastAsia="en-US"/>
        </w:rPr>
        <w:tab/>
      </w:r>
      <w:r w:rsidRPr="00FE2E85">
        <w:rPr>
          <w:lang w:eastAsia="en-US"/>
        </w:rPr>
        <w:tab/>
      </w:r>
      <w:r w:rsidR="00D375CB" w:rsidRPr="00FE2E85">
        <w:rPr>
          <w:lang w:eastAsia="en-US"/>
        </w:rPr>
        <w:t xml:space="preserve">   </w:t>
      </w:r>
      <w:r w:rsidR="00D375CB" w:rsidRPr="00FE2E85">
        <w:rPr>
          <w:lang w:eastAsia="en-US"/>
        </w:rPr>
        <w:tab/>
        <w:t xml:space="preserve">         </w:t>
      </w:r>
      <w:r w:rsidRPr="00FE2E85">
        <w:rPr>
          <w:lang w:eastAsia="en-US"/>
        </w:rPr>
        <w:tab/>
      </w:r>
      <w:r w:rsidRPr="00FE2E85">
        <w:rPr>
          <w:lang w:eastAsia="en-US"/>
        </w:rPr>
        <w:tab/>
      </w:r>
    </w:p>
    <w:p w:rsidRDefault="00B47451" w:rsidP="00426358" w:rsidR="00D375CB" w:rsidRPr="00FE2E85">
      <w:pPr>
        <w:jc w:val="right"/>
        <w:rPr>
          <w:lang w:eastAsia="en-US"/>
        </w:rPr>
      </w:pPr>
      <w:r w:rsidRPr="00FE2E85">
        <w:rPr>
          <w:lang w:eastAsia="en-US"/>
        </w:rPr>
        <w:t xml:space="preserve">                                                            </w:t>
      </w:r>
      <w:r w:rsidR="00795B21" w:rsidRPr="00FE2E85">
        <w:rPr>
          <w:lang w:eastAsia="en-US"/>
        </w:rPr>
        <w:tab/>
      </w:r>
      <w:r w:rsidR="00D375CB" w:rsidRPr="00FE2E85">
        <w:rPr>
          <w:lang w:eastAsia="en-US"/>
        </w:rPr>
        <w:t xml:space="preserve">        SUDAC:</w:t>
      </w:r>
    </w:p>
    <w:p w:rsidRDefault="00D375CB" w:rsidP="00426358" w:rsidR="00D375CB" w:rsidRPr="00FE2E85">
      <w:pPr>
        <w:suppressAutoHyphens/>
        <w:autoSpaceDN w:val="false"/>
        <w:jc w:val="right"/>
        <w:textAlignment w:val="baseline"/>
        <w:rPr>
          <w:lang w:eastAsia="en-US"/>
        </w:rPr>
      </w:pPr>
      <w:r w:rsidRPr="00FE2E85">
        <w:rPr>
          <w:lang w:eastAsia="en-US"/>
        </w:rPr>
        <w:tab/>
      </w:r>
      <w:r w:rsidRPr="00FE2E85">
        <w:rPr>
          <w:lang w:eastAsia="en-US"/>
        </w:rPr>
        <w:tab/>
      </w:r>
      <w:r w:rsidRPr="00FE2E85">
        <w:rPr>
          <w:lang w:eastAsia="en-US"/>
        </w:rPr>
        <w:tab/>
      </w:r>
      <w:r w:rsidRPr="00FE2E85">
        <w:rPr>
          <w:lang w:eastAsia="en-US"/>
        </w:rPr>
        <w:tab/>
      </w:r>
      <w:r w:rsidRPr="00FE2E85">
        <w:rPr>
          <w:lang w:eastAsia="en-US"/>
        </w:rPr>
        <w:tab/>
      </w:r>
      <w:r w:rsidRPr="00FE2E85">
        <w:rPr>
          <w:lang w:eastAsia="en-US"/>
        </w:rPr>
        <w:tab/>
      </w:r>
      <w:r w:rsidRPr="00FE2E85">
        <w:rPr>
          <w:lang w:eastAsia="en-US"/>
        </w:rPr>
        <w:tab/>
      </w:r>
      <w:r w:rsidR="00B47451" w:rsidRPr="00FE2E85">
        <w:rPr>
          <w:lang w:eastAsia="en-US"/>
        </w:rPr>
        <w:t xml:space="preserve">   </w:t>
      </w:r>
      <w:r w:rsidRPr="00FE2E85">
        <w:rPr>
          <w:lang w:eastAsia="en-US"/>
        </w:rPr>
        <w:tab/>
        <w:t xml:space="preserve">       </w:t>
      </w:r>
      <w:r w:rsidR="0009618E" w:rsidRPr="00FE2E85">
        <w:rPr>
          <w:lang w:eastAsia="en-US"/>
        </w:rPr>
        <w:t>Josip Bilić</w:t>
      </w:r>
    </w:p>
    <w:p w:rsidRDefault="00B47451" w:rsidP="00795B21" w:rsidR="00B47451" w:rsidRPr="00FE2E85">
      <w:pPr>
        <w:jc w:val="both"/>
      </w:pPr>
    </w:p>
    <w:p w:rsidRDefault="00B47451" w:rsidP="00795B21" w:rsidR="00795B21" w:rsidRPr="00FE2E85">
      <w:pPr>
        <w:jc w:val="both"/>
      </w:pPr>
      <w:r w:rsidRPr="00FE2E85">
        <w:t>Uputa o pravnom lijeku</w:t>
      </w:r>
      <w:r w:rsidR="00795B21" w:rsidRPr="00FE2E85">
        <w:t>:</w:t>
      </w:r>
    </w:p>
    <w:p w:rsidRDefault="00795B21" w:rsidP="00795B21" w:rsidR="00795B21" w:rsidRPr="00FE2E85">
      <w:pPr>
        <w:jc w:val="both"/>
        <w:rPr>
          <w:lang w:eastAsia="en-US"/>
        </w:rPr>
      </w:pPr>
      <w:r w:rsidRPr="00FE2E85">
        <w:rPr>
          <w:lang w:eastAsia="en-US"/>
        </w:rPr>
        <w:t xml:space="preserve">Protiv ovog </w:t>
      </w:r>
      <w:r w:rsidR="00DD6BFE" w:rsidRPr="00FE2E85">
        <w:rPr>
          <w:lang w:eastAsia="en-US"/>
        </w:rPr>
        <w:t>zaključka</w:t>
      </w:r>
      <w:r w:rsidRPr="00FE2E85">
        <w:rPr>
          <w:lang w:eastAsia="en-US"/>
        </w:rPr>
        <w:t xml:space="preserve"> </w:t>
      </w:r>
      <w:r w:rsidR="00A6611E" w:rsidRPr="00FE2E85">
        <w:rPr>
          <w:lang w:eastAsia="en-US"/>
        </w:rPr>
        <w:t>nije dopuštena žalba.</w:t>
      </w:r>
      <w:r w:rsidRPr="00FE2E85">
        <w:rPr>
          <w:lang w:eastAsia="en-US"/>
        </w:rPr>
        <w:t xml:space="preserve"> </w:t>
      </w:r>
    </w:p>
    <w:p w:rsidRDefault="008D74ED" w:rsidP="008D74ED" w:rsidR="00691D50" w:rsidRPr="00FE2E85">
      <w:r w:rsidRPr="00FE2E85">
        <w:t xml:space="preserve">  </w:t>
      </w:r>
    </w:p>
    <w:p w:rsidRDefault="00B47451" w:rsidP="00284F66" w:rsidR="00B47451" w:rsidRPr="00FE2E85"/>
    <w:p w:rsidRDefault="00B47451" w:rsidP="00284F66" w:rsidR="00284F66" w:rsidRPr="00FE2E85">
      <w:r w:rsidRPr="00FE2E85">
        <w:t>DNA</w:t>
      </w:r>
      <w:r w:rsidR="00284F66" w:rsidRPr="00FE2E85">
        <w:t>:</w:t>
      </w:r>
    </w:p>
    <w:p w:rsidRDefault="00A16E86" w:rsidP="00A16E86" w:rsidR="0098590C" w:rsidRPr="00FE2E85">
      <w:pPr>
        <w:pStyle w:val="Odlomakpopisa"/>
        <w:numPr>
          <w:ilvl w:val="0"/>
          <w:numId w:val="1"/>
        </w:numPr>
        <w:jc w:val="both"/>
      </w:pPr>
      <w:r w:rsidRPr="00FE2E85">
        <w:t>EUROAGRAM TIS d.o.o., Zagreb, Ul. grada Vukovara 282</w:t>
      </w:r>
    </w:p>
    <w:p w:rsidRDefault="00A16E86" w:rsidP="00A16E86" w:rsidR="00A16E86" w:rsidRPr="00FE2E85">
      <w:pPr>
        <w:pStyle w:val="Odlomakpopisa"/>
        <w:numPr>
          <w:ilvl w:val="0"/>
          <w:numId w:val="1"/>
        </w:numPr>
        <w:jc w:val="both"/>
      </w:pPr>
      <w:r w:rsidRPr="00FE2E85">
        <w:t>eOglasna ploča</w:t>
      </w:r>
    </w:p>
    <w:sectPr w:rsidSect="00924A9B" w:rsidR="00A16E86" w:rsidRPr="00FE2E85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90D78"/>
    <w:multiLevelType w:val="hybridMultilevel"/>
    <w:tmpl w:val="F578A5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9618E"/>
    <w:rsid w:val="000B2164"/>
    <w:rsid w:val="000B5935"/>
    <w:rsid w:val="000D3AE2"/>
    <w:rsid w:val="000E5617"/>
    <w:rsid w:val="00103FA5"/>
    <w:rsid w:val="00110B2C"/>
    <w:rsid w:val="00157C9F"/>
    <w:rsid w:val="00193353"/>
    <w:rsid w:val="001960F6"/>
    <w:rsid w:val="00197AB2"/>
    <w:rsid w:val="001B2479"/>
    <w:rsid w:val="001F78EC"/>
    <w:rsid w:val="0020014E"/>
    <w:rsid w:val="0023071D"/>
    <w:rsid w:val="00263EAB"/>
    <w:rsid w:val="00284F66"/>
    <w:rsid w:val="002A045C"/>
    <w:rsid w:val="002F4318"/>
    <w:rsid w:val="002F4AA4"/>
    <w:rsid w:val="003045B2"/>
    <w:rsid w:val="00335303"/>
    <w:rsid w:val="00352A83"/>
    <w:rsid w:val="00383F00"/>
    <w:rsid w:val="003C7416"/>
    <w:rsid w:val="003F2F8E"/>
    <w:rsid w:val="003F4C86"/>
    <w:rsid w:val="00421B89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50116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631AAB"/>
    <w:rsid w:val="00650335"/>
    <w:rsid w:val="00667D11"/>
    <w:rsid w:val="00671DA8"/>
    <w:rsid w:val="00674BF5"/>
    <w:rsid w:val="00675368"/>
    <w:rsid w:val="00691D50"/>
    <w:rsid w:val="006A20F5"/>
    <w:rsid w:val="006A44EA"/>
    <w:rsid w:val="006A4F31"/>
    <w:rsid w:val="006E0A4B"/>
    <w:rsid w:val="00740CB5"/>
    <w:rsid w:val="007622A6"/>
    <w:rsid w:val="00795B21"/>
    <w:rsid w:val="007A2B09"/>
    <w:rsid w:val="007B6E2D"/>
    <w:rsid w:val="00825E59"/>
    <w:rsid w:val="008428E4"/>
    <w:rsid w:val="00857F1A"/>
    <w:rsid w:val="00862EF5"/>
    <w:rsid w:val="00865E71"/>
    <w:rsid w:val="00882DE0"/>
    <w:rsid w:val="0088375F"/>
    <w:rsid w:val="008C59B4"/>
    <w:rsid w:val="008D44CD"/>
    <w:rsid w:val="008D74ED"/>
    <w:rsid w:val="00900528"/>
    <w:rsid w:val="00924A9B"/>
    <w:rsid w:val="00930BEA"/>
    <w:rsid w:val="00941F76"/>
    <w:rsid w:val="00957DFE"/>
    <w:rsid w:val="0098590C"/>
    <w:rsid w:val="0098614F"/>
    <w:rsid w:val="00995991"/>
    <w:rsid w:val="009A181D"/>
    <w:rsid w:val="009E45DD"/>
    <w:rsid w:val="00A16E86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086B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2FEC"/>
    <w:rsid w:val="00CA3ED4"/>
    <w:rsid w:val="00CB1327"/>
    <w:rsid w:val="00D0266A"/>
    <w:rsid w:val="00D11261"/>
    <w:rsid w:val="00D35690"/>
    <w:rsid w:val="00D375CB"/>
    <w:rsid w:val="00D37728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D6659"/>
    <w:rsid w:val="00F168A2"/>
    <w:rsid w:val="00F94DEE"/>
    <w:rsid w:val="00F976B4"/>
    <w:rsid w:val="00FB009E"/>
    <w:rsid w:val="00FC73A5"/>
    <w:rsid w:val="00FE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B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B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B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B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B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B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B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B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3083</izvorni_sadrzaj>
    <derivirana_varijabla naziv="DomainObject.Predmet.Broj_1">3083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St-3083/2018</izvorni_sadrzaj>
    <derivirana_varijabla naziv="DomainObject.Predmet.OznakaBroj_1">St-3083/2018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IGNIS USLUGE d.o.o. zastupanog po punomoćniku Igor Malečić</izvorni_sadrzaj>
    <derivirana_varijabla naziv="DomainObject.Predmet.ProtustrankaFormated_1">  IGNIS USLUGE d.o.o. zastupanog po punomoćniku Igor Malečić</derivirana_varijabla>
  </DomainObject.Predmet.ProtustrankaFormated>
  <DomainObject.Predmet.ProtustrankaFormatedOIB>
    <izvorni_sadrzaj>  IGNIS USLUGE d.o.o., OIB 62377587233 zastupanog po punomoćniku Igor Malečić</izvorni_sadrzaj>
    <derivirana_varijabla naziv="DomainObject.Predmet.ProtustrankaFormatedOIB_1">  IGNIS USLUGE d.o.o., OIB 62377587233 zastupanog po punomoćniku Igor Malečić</derivirana_varijabla>
  </DomainObject.Predmet.ProtustrankaFormatedOIB>
  <DomainObject.Predmet.ProtustrankaFormatedWithAdress>
    <izvorni_sadrzaj> IGNIS USLUGE d.o.o., Vinogorska 46/G, 10360 Sesvete zastupanog po punomoćniku Igor Malečić</izvorni_sadrzaj>
    <derivirana_varijabla naziv="DomainObject.Predmet.ProtustrankaFormatedWithAdress_1"> IGNIS USLUGE d.o.o., Vinogorska 46/G, 10360 Sesvete zastupanog po punomoćniku Igor Malečić</derivirana_varijabla>
  </DomainObject.Predmet.ProtustrankaFormatedWithAdress>
  <DomainObject.Predmet.ProtustrankaFormatedWithAdressOIB>
    <izvorni_sadrzaj> IGNIS USLUGE d.o.o., OIB 62377587233, Vinogorska 46/G, 10360 Sesvete zastupanog po punomoćniku Igor Malečić</izvorni_sadrzaj>
    <derivirana_varijabla naziv="DomainObject.Predmet.ProtustrankaFormatedWithAdressOIB_1"> IGNIS USLUGE d.o.o., OIB 62377587233, Vinogorska 46/G, 10360 Sesvete zastupanog po punomoćniku Igor Malečić</derivirana_varijabla>
  </DomainObject.Predmet.ProtustrankaFormatedWithAdressOIB>
  <DomainObject.Predmet.ProtustrankaWithAdress>
    <izvorni_sadrzaj>IGNIS USLUGE d.o.o. Vinogorska 46/G, 10360 Sesvete</izvorni_sadrzaj>
    <derivirana_varijabla naziv="DomainObject.Predmet.ProtustrankaWithAdress_1">IGNIS USLUGE d.o.o. Vinogorska 46/G, 10360 Sesvete</derivirana_varijabla>
  </DomainObject.Predmet.ProtustrankaWithAdress>
  <DomainObject.Predmet.ProtustrankaWithAdressOIB>
    <izvorni_sadrzaj>IGNIS USLUGE d.o.o., OIB 62377587233, Vinogorska 46/G, 10360 Sesvete</izvorni_sadrzaj>
    <derivirana_varijabla naziv="DomainObject.Predmet.ProtustrankaWithAdressOIB_1">IGNIS USLUGE d.o.o., OIB 62377587233, Vinogorska 46/G, 10360 Sesvete</derivirana_varijabla>
  </DomainObject.Predmet.ProtustrankaWithAdressOIB>
  <DomainObject.Predmet.ProtustrankaNazivFormated>
    <izvorni_sadrzaj>IGNIS USLUGE d.o.o.</izvorni_sadrzaj>
    <derivirana_varijabla naziv="DomainObject.Predmet.ProtustrankaNazivFormated_1">IGNIS USLUGE d.o.o.</derivirana_varijabla>
  </DomainObject.Predmet.ProtustrankaNazivFormated>
  <DomainObject.Predmet.ProtustrankaNazivFormatedOIB>
    <izvorni_sadrzaj>IGNIS USLUGE d.o.o., OIB 62377587233</izvorni_sadrzaj>
    <derivirana_varijabla naziv="DomainObject.Predmet.ProtustrankaNazivFormatedOIB_1">IGNIS USLUGE d.o.o., OIB 62377587233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IGNIS USLUGE d.o.o. zastupanog po punomoćniku Igor Malečić</item>
    </izvorni_sadrzaj>
    <derivirana_varijabla naziv="DomainObject.Predmet.ProtuStrankaListFormated_1">
      <item>IGNIS USLUGE d.o.o. zastupanog po punomoćniku Igor Malečić</item>
    </derivirana_varijabla>
  </DomainObject.Predmet.ProtuStrankaListFormated>
  <DomainObject.Predmet.ProtuStrankaListFormatedOIB>
    <izvorni_sadrzaj>
      <item>IGNIS USLUGE d.o.o., OIB 62377587233 zastupanog po punomoćniku Igor Malečić</item>
    </izvorni_sadrzaj>
    <derivirana_varijabla naziv="DomainObject.Predmet.ProtuStrankaListFormatedOIB_1">
      <item>IGNIS USLUGE d.o.o., OIB 62377587233 zastupanog po punomoćniku Igor Malečić</item>
    </derivirana_varijabla>
  </DomainObject.Predmet.ProtuStrankaListFormatedOIB>
  <DomainObject.Predmet.ProtuStrankaListFormatedWithAdress>
    <izvorni_sadrzaj>
      <item>IGNIS USLUGE d.o.o., Vinogorska 46/G, 10360 Sesvete zastupanog po punomoćniku Igor Malečić</item>
    </izvorni_sadrzaj>
    <derivirana_varijabla naziv="DomainObject.Predmet.ProtuStrankaListFormatedWithAdress_1">
      <item>IGNIS USLUGE d.o.o., Vinogorska 46/G, 10360 Sesvete zastupanog po punomoćniku Igor Malečić</item>
    </derivirana_varijabla>
  </DomainObject.Predmet.ProtuStrankaListFormatedWithAdress>
  <DomainObject.Predmet.ProtuStrankaListFormatedWithAdressOIB>
    <izvorni_sadrzaj>
      <item>IGNIS USLUGE d.o.o., OIB 62377587233, Vinogorska 46/G, 10360 Sesvete zastupanog po punomoćniku Igor Malečić</item>
    </izvorni_sadrzaj>
    <derivirana_varijabla naziv="DomainObject.Predmet.ProtuStrankaListFormatedWithAdressOIB_1">
      <item>IGNIS USLUGE d.o.o., OIB 62377587233, Vinogorska 46/G, 10360 Sesvete zastupanog po punomoćniku Igor Malečić</item>
    </derivirana_varijabla>
  </DomainObject.Predmet.ProtuStrankaListFormatedWithAdressOIB>
  <DomainObject.Predmet.ProtuStrankaListNazivFormated>
    <izvorni_sadrzaj>
      <item>IGNIS USLUGE d.o.o.</item>
    </izvorni_sadrzaj>
    <derivirana_varijabla naziv="DomainObject.Predmet.ProtuStrankaListNazivFormated_1">
      <item>IGNIS USLUGE d.o.o.</item>
    </derivirana_varijabla>
  </DomainObject.Predmet.ProtuStrankaListNazivFormated>
  <DomainObject.Predmet.ProtuStrankaListNazivFormatedOIB>
    <izvorni_sadrzaj>
      <item>IGNIS USLUGE d.o.o., OIB 62377587233</item>
    </izvorni_sadrzaj>
    <derivirana_varijabla naziv="DomainObject.Predmet.ProtuStrankaListNazivFormatedOIB_1">
      <item>IGNIS USLUGE d.o.o., OIB 62377587233</item>
    </derivirana_varijabla>
  </DomainObject.Predmet.ProtuStrankaListNazivFormatedOIB>
  <DomainObject.Predmet.OstaliListFormated>
    <izvorni_sadrzaj>
      <item>Igor Malečić punomoćnik sudionika u postupku IGNIS USLUGE d.o.o.</item>
      <item>ZAGREBAČKA BANKA DIONIČKO DRUŠTVO</item>
    </izvorni_sadrzaj>
    <derivirana_varijabla naziv="DomainObject.Predmet.OstaliListFormated_1">
      <item>Igor Malečić punomoćnik sudionika u postupku IGNIS USLUGE d.o.o.</item>
      <item>ZAGREBAČKA BANKA DIONIČKO DRUŠTVO</item>
    </derivirana_varijabla>
  </DomainObject.Predmet.OstaliListFormated>
  <DomainObject.Predmet.OstaliListFormatedOIB>
    <izvorni_sadrzaj>
      <item>Igor Malečić, OIB 95138165167 punomoćnik sudionika u postupku IGNIS USLUGE d.o.o.</item>
      <item>ZAGREBAČKA BANKA DIONIČKO DRUŠTVO, OIB 92963223473</item>
    </izvorni_sadrzaj>
    <derivirana_varijabla naziv="DomainObject.Predmet.OstaliListFormatedOIB_1">
      <item>Igor Malečić, OIB 95138165167 punomoćnik sudionika u postupku IGNIS USLUGE d.o.o.</item>
      <item>ZAGREBAČKA BANKA DIONIČKO DRUŠTVO, OIB 92963223473</item>
    </derivirana_varijabla>
  </DomainObject.Predmet.OstaliListFormatedOIB>
  <DomainObject.Predmet.OstaliListFormatedWithAdress>
    <izvorni_sadrzaj>
      <item>Igor Malečić, Vinogorska Ulica 46 G, 10360 Sesvete punomoćnik sudionika u postupku IGNIS USLUGE d.o.o.</item>
      <item>ZAGREBAČKA BANKA DIONIČKO DRUŠTVO, Trg bana Josipa Jelačića 10, 10000 Zagreb</item>
    </izvorni_sadrzaj>
    <derivirana_varijabla naziv="DomainObject.Predmet.OstaliListFormatedWithAdress_1">
      <item>Igor Malečić, Vinogorska Ulica 46 G, 10360 Sesvete punomoćnik sudionika u postupku IGNIS USLUGE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Igor Malečić, OIB 95138165167, Vinogorska Ulica 46 G, 10360 Sesvete punomoćnik sudionika u postupku IGNIS USLUGE d.o.o.</item>
      <item>ZAGREBAČKA BANKA DIONIČKO DRUŠTVO, OIB 92963223473, Trg bana Josipa Jelačića 10, 10000 Zagreb</item>
    </izvorni_sadrzaj>
    <derivirana_varijabla naziv="DomainObject.Predmet.OstaliListFormatedWithAdressOIB_1">
      <item>Igor Malečić, OIB 95138165167, Vinogorska Ulica 46 G, 10360 Sesvete punomoćnik sudionika u postupku IGNIS USLUGE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Igor Malečić</item>
      <item>ZAGREBAČKA BANKA DIONIČKO DRUŠTVO</item>
    </izvorni_sadrzaj>
    <derivirana_varijabla naziv="DomainObject.Predmet.OstaliListNazivFormated_1">
      <item>Igor Malečić</item>
      <item>ZAGREBAČKA BANKA DIONIČKO DRUŠTVO</item>
    </derivirana_varijabla>
  </DomainObject.Predmet.OstaliListNazivFormated>
  <DomainObject.Predmet.OstaliListNazivFormatedOIB>
    <izvorni_sadrzaj>
      <item>Igor Malečić, OIB 95138165167</item>
      <item>ZAGREBAČKA BANKA DIONIČKO DRUŠTVO, OIB 92963223473</item>
    </izvorni_sadrzaj>
    <derivirana_varijabla naziv="DomainObject.Predmet.OstaliListNazivFormatedOIB_1">
      <item>Igor Malečić, OIB 95138165167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IGNIS USLUGE d.o.o.</izvorni_sadrzaj>
    <derivirana_varijabla naziv="DomainObject.Predmet.ProtustrankaIDrugi_1">IGNIS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IGNIS USLUGE d.o.o., OIB 62377587233, Vinogorska 46/G, 10360 Sesvete</izvorni_sadrzaj>
    <derivirana_varijabla naziv="DomainObject.Predmet.ProtustrankaIDrugiAdressOIB_1">IGNIS USLUGE d.o.o., OIB 62377587233, Vinogorska 46/G,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IGNIS USLUGE d.o.o.</item>
      <item>Igor Malečić</item>
      <item>ZAGREBAČKA BANKA DIONIČKO DRUŠTVO</item>
    </izvorni_sadrzaj>
    <derivirana_varijabla naziv="DomainObject.Predmet.SudioniciListNaziv_1">
      <item>FINA Regionalni centar Zagreb</item>
      <item>IGNIS USLUGE d.o.o.</item>
      <item>Igor Malečić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IGNIS USLUGE d.o.o., OIB 62377587233, Vinogorska 46/G,10360 Sesvete</item>
      <item>Igor Malečić, OIB 95138165167, Vinogorska Ulica 46 G,10360 Sesvete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IGNIS USLUGE d.o.o., OIB 62377587233, Vinogorska 46/G,10360 Sesvete</item>
      <item>Igor Malečić, OIB 95138165167, Vinogorska Ulica 46 G,10360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62377587233</item>
      <item>, OIB 95138165167</item>
      <item>, OIB 92963223473</item>
    </izvorni_sadrzaj>
    <derivirana_varijabla naziv="DomainObject.Predmet.SudioniciListNazivOIB_1">
      <item>, OIB 85821130368</item>
      <item>, OIB 62377587233</item>
      <item>, OIB 95138165167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21B40C-AAA1-484E-8E0B-F48E993B4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148</properties:Words>
  <properties:Characters>766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2019-04-17T09:32:00Z</dcterms:created>
  <dc:creator>Jelena Čuveljak</dc:creator>
  <cp:lastModifiedBy>Irena Benko</cp:lastModifiedBy>
  <cp:lastPrinted>2019-04-17T09:36:00Z</cp:lastPrinted>
  <dcterms:modified xmlns:xsi="http://www.w3.org/2001/XMLSchema-instance" xsi:type="dcterms:W3CDTF">2019-04-17T09:36:00Z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(3. zaključak - SZTP.docx)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