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1b6cf9" w14:paraId="91b6cf9" w:rsidRDefault="00402D2E" w:rsidP="00BC6ADD" w:rsidR="00E45A0B">
      <w:pPr>
        <w:jc w:val="both"/>
        <w15:collapsed w:val="false"/>
        <w:rPr>
          <w:b/>
        </w:rPr>
      </w:pPr>
      <w:bookmarkStart w:name="_GoBack" w:id="0"/>
      <w:bookmarkEnd w:id="0"/>
      <w:r>
        <w:rPr>
          <w:noProof/>
        </w:rPr>
        <w:drawing>
          <wp:inline distR="0" distL="0" distB="0" distT="0">
            <wp:extent cy="723900" cx="552450"/>
            <wp:effectExtent b="0" r="0" t="0" l="0"/>
            <wp:docPr name="Slika 4" id="4"/>
            <wp:cNvGraphicFramePr>
              <a:graphicFrameLocks noChangeAspect="true"/>
            </wp:cNvGraphicFramePr>
            <a:graphic>
              <a:graphicData uri="http://schemas.openxmlformats.org/drawingml/2006/picture">
                <pic:pic>
                  <pic:nvPicPr>
                    <pic:cNvPr name="Picture 4"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pic:spPr>
                </pic:pic>
              </a:graphicData>
            </a:graphic>
          </wp:inline>
        </w:drawing>
      </w:r>
      <w:r w:rsidR="001E4B24" w:rsidRPr="001E4B24">
        <w:rPr>
          <w:b/>
        </w:rPr>
        <w:t xml:space="preserve"> </w:t>
      </w:r>
      <w:r w:rsidR="001E4B24">
        <w:rPr>
          <w:b/>
        </w:rPr>
        <w:tab/>
      </w:r>
      <w:r w:rsidR="001E4B24">
        <w:rPr>
          <w:b/>
        </w:rPr>
        <w:tab/>
      </w:r>
      <w:r w:rsidR="001E4B24">
        <w:rPr>
          <w:b/>
        </w:rPr>
        <w:tab/>
      </w:r>
      <w:r w:rsidR="001E4B24">
        <w:rPr>
          <w:b/>
        </w:rPr>
        <w:tab/>
      </w:r>
      <w:r w:rsidR="001E4B24">
        <w:rPr>
          <w:b/>
        </w:rPr>
        <w:tab/>
      </w:r>
      <w:r w:rsidR="001E4B24">
        <w:rPr>
          <w:b/>
        </w:rPr>
        <w:tab/>
      </w:r>
      <w:r w:rsidR="001E4B24">
        <w:rPr>
          <w:b/>
        </w:rPr>
        <w:tab/>
      </w:r>
      <w:r w:rsidR="001E4B24">
        <w:rPr>
          <w:b/>
        </w:rPr>
        <w:tab/>
      </w:r>
      <w:r w:rsidR="001E4B24" w:rsidRPr="001E4B24">
        <w:rPr>
          <w:b/>
        </w:rPr>
        <w:t>Broj: 7/St-1681/2016-10</w:t>
      </w:r>
    </w:p>
    <w:p w:rsidRDefault="00BC6ADD" w:rsidP="00BC6ADD" w:rsidR="00BC6ADD" w:rsidRPr="00C01E12">
      <w:pPr>
        <w:jc w:val="both"/>
        <w:rPr>
          <w:b/>
        </w:rPr>
      </w:pPr>
      <w:r w:rsidRPr="00C01E12">
        <w:rPr>
          <w:b/>
        </w:rPr>
        <w:t>REPUBLIKA HRVATSKA</w:t>
      </w:r>
    </w:p>
    <w:p w:rsidRDefault="00D13C7A" w:rsidP="00BC6ADD" w:rsidR="00605405">
      <w:pPr>
        <w:jc w:val="both"/>
        <w:rPr>
          <w:b/>
        </w:rPr>
      </w:pPr>
      <w:r>
        <w:rPr>
          <w:b/>
        </w:rPr>
        <w:t>TRGOVAČKI SUD U OSIJEKU</w:t>
      </w:r>
    </w:p>
    <w:p w:rsidRDefault="00163EBB" w:rsidP="00605405" w:rsidR="00605405">
      <w:pPr>
        <w:jc w:val="both"/>
        <w:rPr>
          <w:b/>
        </w:rPr>
      </w:pPr>
      <w:r>
        <w:rPr>
          <w:b/>
        </w:rPr>
        <w:t xml:space="preserve">STALNA SLUŽBA </w:t>
      </w:r>
      <w:r w:rsidR="009F661A">
        <w:rPr>
          <w:b/>
        </w:rPr>
        <w:t>U SLAVONSKOM BRODU</w:t>
      </w:r>
      <w:r w:rsidR="00605405">
        <w:rPr>
          <w:b/>
        </w:rPr>
        <w:t xml:space="preserve">                                                 </w:t>
      </w:r>
      <w:r w:rsidR="00C4522B">
        <w:rPr>
          <w:b/>
        </w:rPr>
        <w:t xml:space="preserve">                    </w:t>
      </w:r>
    </w:p>
    <w:p w:rsidRDefault="00605405" w:rsidP="00605405" w:rsidR="00605405">
      <w:pPr>
        <w:jc w:val="both"/>
        <w:rPr>
          <w:b/>
        </w:rPr>
      </w:pPr>
      <w:r>
        <w:rPr>
          <w:b/>
        </w:rPr>
        <w:t>Trg pobjede 13</w:t>
      </w:r>
      <w:r w:rsidR="009F661A" w:rsidRPr="009F661A">
        <w:rPr>
          <w:b/>
        </w:rPr>
        <w:t xml:space="preserve"> </w:t>
      </w:r>
      <w:r w:rsidR="009F661A">
        <w:rPr>
          <w:b/>
        </w:rPr>
        <w:t xml:space="preserve">  </w:t>
      </w:r>
      <w:r w:rsidR="009F661A">
        <w:rPr>
          <w:b/>
        </w:rPr>
        <w:tab/>
      </w:r>
      <w:r w:rsidR="009F661A">
        <w:rPr>
          <w:b/>
        </w:rPr>
        <w:tab/>
      </w:r>
      <w:r w:rsidR="009F661A">
        <w:rPr>
          <w:b/>
        </w:rPr>
        <w:tab/>
      </w:r>
      <w:r w:rsidR="009F661A">
        <w:rPr>
          <w:b/>
        </w:rPr>
        <w:tab/>
      </w:r>
      <w:r w:rsidR="009F661A">
        <w:rPr>
          <w:b/>
        </w:rPr>
        <w:tab/>
      </w:r>
      <w:r w:rsidR="009F661A">
        <w:rPr>
          <w:b/>
        </w:rPr>
        <w:tab/>
      </w:r>
      <w:r w:rsidR="009F661A">
        <w:rPr>
          <w:b/>
        </w:rPr>
        <w:tab/>
      </w:r>
    </w:p>
    <w:p w:rsidRDefault="00C4522B" w:rsidP="00BC6ADD" w:rsidR="0005691B" w:rsidRPr="00C01E12">
      <w:pPr>
        <w:jc w:val="both"/>
        <w:rPr>
          <w:b/>
        </w:rPr>
      </w:pPr>
      <w:r>
        <w:rPr>
          <w:b/>
        </w:rPr>
        <w:t>Slavonski Brod</w:t>
      </w:r>
    </w:p>
    <w:p w:rsidRDefault="0005691B" w:rsidP="0005691B" w:rsidR="00BC6ADD">
      <w:pPr>
        <w:jc w:val="center"/>
        <w:rPr>
          <w:b/>
        </w:rPr>
      </w:pPr>
      <w:r w:rsidRPr="0005691B">
        <w:rPr>
          <w:b/>
        </w:rPr>
        <w:t>R E P U B L I K A   H R V A T S K A</w:t>
      </w:r>
    </w:p>
    <w:p w:rsidRDefault="0005691B" w:rsidP="0005691B" w:rsidR="0005691B" w:rsidRPr="0005691B">
      <w:pPr>
        <w:jc w:val="center"/>
        <w:rPr>
          <w:b/>
        </w:rPr>
      </w:pPr>
    </w:p>
    <w:p w:rsidRDefault="00BC6ADD" w:rsidP="007B26D8" w:rsidR="00BC6ADD" w:rsidRPr="007B26D8">
      <w:pPr>
        <w:jc w:val="center"/>
        <w:rPr>
          <w:b/>
        </w:rPr>
      </w:pPr>
      <w:r w:rsidRPr="007B26D8">
        <w:rPr>
          <w:b/>
        </w:rPr>
        <w:t>R</w:t>
      </w:r>
      <w:r w:rsidR="00C41E5F">
        <w:rPr>
          <w:b/>
        </w:rPr>
        <w:t xml:space="preserve"> </w:t>
      </w:r>
      <w:r w:rsidRPr="007B26D8">
        <w:rPr>
          <w:b/>
        </w:rPr>
        <w:t>J</w:t>
      </w:r>
      <w:r w:rsidR="00C41E5F">
        <w:rPr>
          <w:b/>
        </w:rPr>
        <w:t xml:space="preserve"> </w:t>
      </w:r>
      <w:r w:rsidRPr="007B26D8">
        <w:rPr>
          <w:b/>
        </w:rPr>
        <w:t>E</w:t>
      </w:r>
      <w:r w:rsidR="00C41E5F">
        <w:rPr>
          <w:b/>
        </w:rPr>
        <w:t xml:space="preserve"> </w:t>
      </w:r>
      <w:r w:rsidRPr="007B26D8">
        <w:rPr>
          <w:b/>
        </w:rPr>
        <w:t>Š</w:t>
      </w:r>
      <w:r w:rsidR="00C41E5F">
        <w:rPr>
          <w:b/>
        </w:rPr>
        <w:t xml:space="preserve"> </w:t>
      </w:r>
      <w:r w:rsidRPr="007B26D8">
        <w:rPr>
          <w:b/>
        </w:rPr>
        <w:t>E</w:t>
      </w:r>
      <w:r w:rsidR="00C41E5F">
        <w:rPr>
          <w:b/>
        </w:rPr>
        <w:t xml:space="preserve"> </w:t>
      </w:r>
      <w:r w:rsidRPr="007B26D8">
        <w:rPr>
          <w:b/>
        </w:rPr>
        <w:t>N</w:t>
      </w:r>
      <w:r w:rsidR="00C41E5F">
        <w:rPr>
          <w:b/>
        </w:rPr>
        <w:t xml:space="preserve"> </w:t>
      </w:r>
      <w:r w:rsidRPr="007B26D8">
        <w:rPr>
          <w:b/>
        </w:rPr>
        <w:t>J</w:t>
      </w:r>
      <w:r w:rsidR="00C41E5F">
        <w:rPr>
          <w:b/>
        </w:rPr>
        <w:t xml:space="preserve"> </w:t>
      </w:r>
      <w:r w:rsidRPr="007B26D8">
        <w:rPr>
          <w:b/>
        </w:rPr>
        <w:t>E</w:t>
      </w:r>
    </w:p>
    <w:p w:rsidRDefault="001E4B24" w:rsidP="00BC6ADD" w:rsidR="001E4B24">
      <w:pPr>
        <w:jc w:val="both"/>
      </w:pPr>
    </w:p>
    <w:p w:rsidRDefault="00BC6ADD" w:rsidP="00BC6ADD" w:rsidR="0005691B">
      <w:pPr>
        <w:jc w:val="both"/>
      </w:pPr>
      <w:r w:rsidRPr="008E4C6B">
        <w:rPr>
          <w:b/>
        </w:rPr>
        <w:t xml:space="preserve"> </w:t>
      </w:r>
      <w:r w:rsidR="0005691B">
        <w:rPr>
          <w:b/>
        </w:rPr>
        <w:tab/>
      </w:r>
      <w:r w:rsidR="0005691B">
        <w:rPr>
          <w:b/>
        </w:rPr>
        <w:tab/>
      </w:r>
      <w:r w:rsidR="008A117C" w:rsidRPr="00527AF6">
        <w:t xml:space="preserve">TRGOVAČKI SUD U OSIJEKU, </w:t>
      </w:r>
      <w:r w:rsidR="00C41E5F" w:rsidRPr="00527AF6">
        <w:t xml:space="preserve">STALNA SLUŽBA </w:t>
      </w:r>
      <w:r w:rsidR="007C1DF6" w:rsidRPr="00527AF6">
        <w:t>U SLAVONSKOM BRODU</w:t>
      </w:r>
      <w:r w:rsidRPr="00527AF6">
        <w:t>, po steč</w:t>
      </w:r>
      <w:r w:rsidRPr="005925B8">
        <w:t xml:space="preserve">ajnoj sutkinji Mirni Vujčić, </w:t>
      </w:r>
      <w:r w:rsidR="00841685" w:rsidRPr="00841685">
        <w:t>postupajući po prijedlogu  predlagatelja FINANCIJSKE AGENCIJE, Regionalnog centra Osijek, Podružnice Slavonski Brod, za otvaranje stečajnog postupka nad stečajnim dužnikom GALEA d.o.o. za građenje i usluge,  skraćena tvrtka: GALEA d.o.o., Sibinj, Valentina Benošića bb, OIB: 25595165798</w:t>
      </w:r>
      <w:r w:rsidR="009F661A">
        <w:t xml:space="preserve">, </w:t>
      </w:r>
      <w:r w:rsidRPr="005925B8">
        <w:t>nakon održanog ročišta</w:t>
      </w:r>
      <w:r w:rsidR="00527AF6" w:rsidRPr="00527AF6">
        <w:t xml:space="preserve"> dana </w:t>
      </w:r>
      <w:r w:rsidR="00841685">
        <w:t>26. listopada</w:t>
      </w:r>
      <w:r w:rsidR="00527AF6" w:rsidRPr="00527AF6">
        <w:t xml:space="preserve"> 2016. godine</w:t>
      </w:r>
      <w:r w:rsidR="00527AF6">
        <w:t xml:space="preserve"> radi</w:t>
      </w:r>
      <w:r w:rsidRPr="005925B8">
        <w:t xml:space="preserve"> </w:t>
      </w:r>
      <w:r w:rsidR="009F661A" w:rsidRPr="009F661A">
        <w:t xml:space="preserve">očitovanja o prijedlogu za otvaranje stečajnog postupka </w:t>
      </w:r>
      <w:r w:rsidR="00527AF6">
        <w:t>i</w:t>
      </w:r>
      <w:r w:rsidR="009F661A" w:rsidRPr="009F661A">
        <w:t xml:space="preserve"> </w:t>
      </w:r>
      <w:r w:rsidR="009F661A">
        <w:t xml:space="preserve">rasprave </w:t>
      </w:r>
      <w:r w:rsidR="009F661A" w:rsidRPr="009F661A">
        <w:t>o pretpostavkama za otvaranje stečajnog postupka</w:t>
      </w:r>
      <w:r w:rsidR="009F661A">
        <w:t xml:space="preserve">, </w:t>
      </w:r>
      <w:r w:rsidR="00C4522B" w:rsidRPr="00527AF6">
        <w:t xml:space="preserve">dana </w:t>
      </w:r>
      <w:r w:rsidR="00841685">
        <w:t>27. lsitopada</w:t>
      </w:r>
      <w:r w:rsidR="009F661A" w:rsidRPr="00527AF6">
        <w:t xml:space="preserve"> 2016</w:t>
      </w:r>
      <w:r w:rsidRPr="005925B8">
        <w:t>. godine</w:t>
      </w:r>
    </w:p>
    <w:p w:rsidRDefault="001E4B24" w:rsidP="00BC6ADD" w:rsidR="001E4B24" w:rsidRPr="005925B8">
      <w:pPr>
        <w:jc w:val="both"/>
      </w:pPr>
    </w:p>
    <w:p w:rsidRDefault="00BC6ADD" w:rsidP="0005691B" w:rsidR="00BC6ADD">
      <w:pPr>
        <w:jc w:val="center"/>
      </w:pPr>
      <w:r>
        <w:t>r i j e š i o     j e</w:t>
      </w:r>
    </w:p>
    <w:p w:rsidRDefault="00BC6ADD" w:rsidP="00BC6ADD" w:rsidR="00BC6ADD">
      <w:pPr>
        <w:jc w:val="both"/>
      </w:pPr>
    </w:p>
    <w:p w:rsidRDefault="00BC6ADD" w:rsidP="0005691B" w:rsidR="00C4522B">
      <w:pPr>
        <w:ind w:firstLine="1440"/>
        <w:jc w:val="both"/>
      </w:pPr>
      <w:r>
        <w:t>I</w:t>
      </w:r>
      <w:r w:rsidR="009F661A">
        <w:t>.</w:t>
      </w:r>
      <w:r>
        <w:t xml:space="preserve"> Otvara se stečajni postupak nad stečajnim dužnikom </w:t>
      </w:r>
      <w:r w:rsidR="00841685" w:rsidRPr="00841685">
        <w:t>GALEA d.o.o. za građenje i usluge,  skraćena tvrtka: GALEA d.o.o., Sibinj, Valentina Benošića bb, OIB: 25595165798</w:t>
      </w:r>
      <w:r w:rsidR="00C4522B">
        <w:t>.</w:t>
      </w:r>
    </w:p>
    <w:p w:rsidRDefault="005925B8" w:rsidP="00BC6ADD" w:rsidR="005925B8">
      <w:pPr>
        <w:jc w:val="both"/>
      </w:pPr>
    </w:p>
    <w:p w:rsidRDefault="00BC6ADD" w:rsidP="0005691B" w:rsidR="00BC6ADD" w:rsidRPr="00E45A0B">
      <w:pPr>
        <w:ind w:firstLine="1440"/>
        <w:jc w:val="both"/>
        <w:rPr>
          <w:b/>
        </w:rPr>
      </w:pPr>
      <w:r>
        <w:t>II</w:t>
      </w:r>
      <w:r w:rsidR="009F661A">
        <w:t>.</w:t>
      </w:r>
      <w:r>
        <w:t xml:space="preserve"> Stečajnim upraviteljem imenuje se</w:t>
      </w:r>
      <w:r w:rsidR="003F23E1">
        <w:t xml:space="preserve"> </w:t>
      </w:r>
      <w:r w:rsidR="001E4B24" w:rsidRPr="001E4B24">
        <w:t>Kata Rašić iz Vinkovaca, S. S. Kranjčevića 31, OIB 84450283675</w:t>
      </w:r>
      <w:r w:rsidR="00907EE2" w:rsidRPr="001E4B24">
        <w:t>.</w:t>
      </w:r>
    </w:p>
    <w:p w:rsidRDefault="00BC6ADD" w:rsidP="00BC6ADD" w:rsidR="00BC6ADD">
      <w:pPr>
        <w:jc w:val="both"/>
      </w:pPr>
    </w:p>
    <w:p w:rsidRDefault="00BC6ADD" w:rsidP="0005691B" w:rsidR="00BC6ADD">
      <w:pPr>
        <w:ind w:firstLine="1440"/>
        <w:jc w:val="both"/>
      </w:pPr>
      <w:r>
        <w:t>III</w:t>
      </w:r>
      <w:r w:rsidR="009F661A">
        <w:t>.</w:t>
      </w:r>
      <w:r>
        <w:t xml:space="preserve">  Stečajni postupak nad stečaj</w:t>
      </w:r>
      <w:r w:rsidR="008E4C6B">
        <w:t>nim dužnik</w:t>
      </w:r>
      <w:r w:rsidR="00903EC2">
        <w:t>om otvar</w:t>
      </w:r>
      <w:r w:rsidR="00742F35">
        <w:t xml:space="preserve">a se s danom </w:t>
      </w:r>
      <w:r w:rsidR="00841685">
        <w:t>27. listopada</w:t>
      </w:r>
      <w:r w:rsidR="009F661A">
        <w:t xml:space="preserve"> 2016</w:t>
      </w:r>
      <w:r w:rsidR="008E4C6B">
        <w:t xml:space="preserve">. godine </w:t>
      </w:r>
      <w:r w:rsidR="008E4C6B" w:rsidRPr="003F23E1">
        <w:t xml:space="preserve">u </w:t>
      </w:r>
      <w:r w:rsidR="00841685">
        <w:t>12</w:t>
      </w:r>
      <w:r w:rsidR="008E4C6B" w:rsidRPr="003F23E1">
        <w:t>:</w:t>
      </w:r>
      <w:r w:rsidR="00735635">
        <w:t>30</w:t>
      </w:r>
      <w:r>
        <w:t xml:space="preserve"> sati</w:t>
      </w:r>
      <w:r w:rsidR="009F661A">
        <w:t xml:space="preserve">. </w:t>
      </w:r>
      <w:r>
        <w:t xml:space="preserve"> </w:t>
      </w:r>
    </w:p>
    <w:p w:rsidRDefault="00BC6ADD" w:rsidP="00BC6ADD" w:rsidR="00BC6ADD">
      <w:pPr>
        <w:jc w:val="both"/>
      </w:pPr>
    </w:p>
    <w:p w:rsidRDefault="00BC6ADD" w:rsidP="0005691B" w:rsidR="00BC6ADD" w:rsidRPr="009F661A">
      <w:pPr>
        <w:ind w:firstLine="1440"/>
        <w:jc w:val="both"/>
      </w:pPr>
      <w:r w:rsidRPr="009F661A">
        <w:t>IV</w:t>
      </w:r>
      <w:r w:rsidR="009F661A" w:rsidRPr="009F661A">
        <w:t>.</w:t>
      </w:r>
      <w:r w:rsidRPr="009F661A">
        <w:t xml:space="preserve"> Pozivaju se vjerovnici u roku od </w:t>
      </w:r>
      <w:r w:rsidR="009F661A" w:rsidRPr="009F661A">
        <w:t>60</w:t>
      </w:r>
      <w:r w:rsidRPr="009F661A">
        <w:t xml:space="preserve"> dana od </w:t>
      </w:r>
      <w:r w:rsidR="009F661A" w:rsidRPr="009F661A">
        <w:t xml:space="preserve">dana objave rješenja o otvaranju stečajnog postupka na mrežnoj stranici e-Oglasna ploča sudova u skladu s pravilima Stečajnog zakona ( NN 71/15 ) o prijavi tražbina prijaviti svoje tražbine stečajnom upravitelju </w:t>
      </w:r>
    </w:p>
    <w:p w:rsidRDefault="00527AF6" w:rsidP="00BC6ADD" w:rsidR="009D6D4B" w:rsidRPr="00E844A3">
      <w:pPr>
        <w:jc w:val="both"/>
      </w:pPr>
      <w:r w:rsidRPr="00E844A3">
        <w:t xml:space="preserve">na propisanom obrascu </w:t>
      </w:r>
      <w:r w:rsidR="00BC6ADD" w:rsidRPr="00E844A3">
        <w:t>na njegovu adresu iz točke II</w:t>
      </w:r>
      <w:r w:rsidRPr="00E844A3">
        <w:t>.</w:t>
      </w:r>
      <w:r w:rsidR="00BC6ADD" w:rsidRPr="00E844A3">
        <w:t xml:space="preserve"> ovoga rješenja</w:t>
      </w:r>
      <w:r w:rsidRPr="00E844A3">
        <w:t>.</w:t>
      </w:r>
      <w:r w:rsidR="009D6D4B" w:rsidRPr="00E844A3">
        <w:t xml:space="preserve"> Prijavi </w:t>
      </w:r>
      <w:r w:rsidR="001E6341" w:rsidRPr="00E844A3">
        <w:t>tražbine</w:t>
      </w:r>
      <w:r w:rsidR="009D6D4B" w:rsidRPr="00E844A3">
        <w:t xml:space="preserve"> u prijepisu se prilažu isprave iz kojih tražbina proizlazi odnosno kojima se tražbina dokazuje. Pri</w:t>
      </w:r>
      <w:r w:rsidR="001E6341" w:rsidRPr="00E844A3">
        <w:t xml:space="preserve">jave tražbine podnesene nakon </w:t>
      </w:r>
      <w:r w:rsidR="009D6D4B" w:rsidRPr="00E844A3">
        <w:t xml:space="preserve">isteka roka za prijavljivanje sud će odbaciti rješenjem. </w:t>
      </w:r>
    </w:p>
    <w:p w:rsidRDefault="009D6D4B" w:rsidP="00BC6ADD" w:rsidR="003C3ED4" w:rsidRPr="00E844A3">
      <w:pPr>
        <w:jc w:val="both"/>
      </w:pPr>
      <w:r w:rsidRPr="00E844A3">
        <w:t xml:space="preserve"> </w:t>
      </w:r>
      <w:r w:rsidRPr="00E844A3">
        <w:tab/>
        <w:t xml:space="preserve"> </w:t>
      </w:r>
      <w:r w:rsidRPr="00E844A3">
        <w:tab/>
      </w:r>
      <w:r w:rsidR="00527AF6" w:rsidRPr="00E844A3">
        <w:t xml:space="preserve"> </w:t>
      </w:r>
      <w:r w:rsidR="001E6341" w:rsidRPr="00E844A3">
        <w:t xml:space="preserve">Pozivaju se vjerovnici uz prijavu priložiti i </w:t>
      </w:r>
      <w:r w:rsidR="00BC6ADD" w:rsidRPr="00E844A3">
        <w:t>dokaz o uplati sudske pristojbe u iznosu od 2% od vrijednosti tražbine, ali ne više od 500,00 Kn koja se uplaćuje na račun državnog proračuna broj HR12 1001 0051 8630 0016 0 mode</w:t>
      </w:r>
      <w:r w:rsidR="00742F35" w:rsidRPr="00E844A3">
        <w:t>l 64 poziv na broj 5045-3531-</w:t>
      </w:r>
      <w:r w:rsidR="00841685">
        <w:t>1681</w:t>
      </w:r>
      <w:r w:rsidR="00F2321F" w:rsidRPr="00E844A3">
        <w:t>-201</w:t>
      </w:r>
      <w:r w:rsidR="000701C9">
        <w:t>6</w:t>
      </w:r>
      <w:r w:rsidR="00BC6ADD" w:rsidRPr="00E844A3">
        <w:t xml:space="preserve">. </w:t>
      </w:r>
      <w:r w:rsidR="0005691B" w:rsidRPr="00E844A3">
        <w:t xml:space="preserve"> </w:t>
      </w:r>
    </w:p>
    <w:p w:rsidRDefault="00BC6ADD" w:rsidP="00BC6ADD" w:rsidR="00BC6ADD">
      <w:pPr>
        <w:jc w:val="both"/>
      </w:pPr>
      <w:r>
        <w:t xml:space="preserve">            </w:t>
      </w:r>
    </w:p>
    <w:p w:rsidRDefault="00BC6ADD" w:rsidP="001E4B24" w:rsidR="007C1DF6">
      <w:pPr>
        <w:ind w:firstLine="1440"/>
        <w:jc w:val="both"/>
      </w:pPr>
      <w:r>
        <w:t>V</w:t>
      </w:r>
      <w:r w:rsidR="009F661A">
        <w:t>.</w:t>
      </w:r>
      <w:r>
        <w:t xml:space="preserve"> Pozivaju se razlučni</w:t>
      </w:r>
      <w:r w:rsidR="00A74C56">
        <w:t xml:space="preserve"> i izlučni</w:t>
      </w:r>
      <w:r>
        <w:t xml:space="preserve"> vjerovnic</w:t>
      </w:r>
      <w:r w:rsidR="003C3ED4">
        <w:t>i</w:t>
      </w:r>
      <w:r w:rsidR="00B42CD2">
        <w:t xml:space="preserve"> u </w:t>
      </w:r>
      <w:r w:rsidR="003C3ED4">
        <w:t>roku</w:t>
      </w:r>
      <w:r w:rsidR="00A74C56">
        <w:t xml:space="preserve"> </w:t>
      </w:r>
      <w:r w:rsidR="003C3ED4">
        <w:t xml:space="preserve">od </w:t>
      </w:r>
      <w:r w:rsidR="00A74C56">
        <w:t xml:space="preserve">60 dana </w:t>
      </w:r>
      <w:r w:rsidR="007C1DF6">
        <w:t xml:space="preserve">od dana </w:t>
      </w:r>
      <w:r w:rsidR="007C1DF6" w:rsidRPr="007C1DF6">
        <w:t>objave rješenja o otvaranju stečajnog postupka na mrežnoj stranici e-Oglasna ploča sudova</w:t>
      </w:r>
      <w:r w:rsidR="007C1DF6">
        <w:t xml:space="preserve"> </w:t>
      </w:r>
      <w:r w:rsidR="001E4B24">
        <w:t>p</w:t>
      </w:r>
      <w:r w:rsidR="007C1DF6">
        <w:t>odneskom obavijestiti stečajnog upravitelja o svojim pravima, pravnoj osnovi izlučnog i razlučnog prava, te naznačiti predmet na koji se izlučno pravo odnosi</w:t>
      </w:r>
      <w:r w:rsidR="003C3ED4">
        <w:t xml:space="preserve"> odnosno</w:t>
      </w:r>
      <w:r w:rsidR="007C1DF6">
        <w:t xml:space="preserve"> dio imovine stečajnog dužnika na koji se odnosi razlučno pravo.</w:t>
      </w:r>
    </w:p>
    <w:p w:rsidRDefault="001E4B24" w:rsidP="001E4B24" w:rsidR="001E4B24">
      <w:pPr>
        <w:ind w:firstLine="1440"/>
        <w:jc w:val="right"/>
        <w:rPr>
          <w:b/>
        </w:rPr>
      </w:pPr>
      <w:r w:rsidRPr="001E4B24">
        <w:rPr>
          <w:b/>
        </w:rPr>
        <w:lastRenderedPageBreak/>
        <w:t>Broj: 7/St-1681/2016-10</w:t>
      </w:r>
    </w:p>
    <w:p w:rsidRDefault="001E4B24" w:rsidP="001E4B24" w:rsidR="001E4B24">
      <w:pPr>
        <w:ind w:firstLine="1440"/>
        <w:jc w:val="right"/>
      </w:pPr>
    </w:p>
    <w:p w:rsidRDefault="007C1DF6" w:rsidP="007C1DF6" w:rsidR="00BC6ADD">
      <w:pPr>
        <w:jc w:val="both"/>
      </w:pPr>
      <w:r>
        <w:t xml:space="preserve"> </w:t>
      </w:r>
      <w:r>
        <w:tab/>
      </w:r>
      <w:r w:rsidR="003C3ED4">
        <w:t xml:space="preserve"> </w:t>
      </w:r>
      <w:r w:rsidR="003C3ED4">
        <w:tab/>
      </w:r>
      <w:r w:rsidR="00BC6ADD">
        <w:t>Ako razlučni vjerovnici prijavljuju</w:t>
      </w:r>
      <w:r>
        <w:t xml:space="preserve"> i</w:t>
      </w:r>
      <w:r w:rsidR="00BC6ADD">
        <w:t xml:space="preserve"> tražbin</w:t>
      </w:r>
      <w:r>
        <w:t xml:space="preserve">u </w:t>
      </w:r>
      <w:r w:rsidR="00BC6ADD">
        <w:t xml:space="preserve"> kao stečajni vjerovnici</w:t>
      </w:r>
      <w:r w:rsidR="003C3ED4">
        <w:t>,</w:t>
      </w:r>
      <w:r w:rsidR="00BC6ADD">
        <w:t xml:space="preserve"> u prijavi su dužni označiti dio imovine stečajnog dužnika na koju se odnosi njihovo razlučno pravo i iznos do kojeg njihova tražbina predvidivo neće biti</w:t>
      </w:r>
      <w:r>
        <w:t xml:space="preserve"> namirena</w:t>
      </w:r>
      <w:r w:rsidR="00BC6ADD">
        <w:t xml:space="preserve"> tim</w:t>
      </w:r>
      <w:r w:rsidR="0069760D">
        <w:t xml:space="preserve"> </w:t>
      </w:r>
      <w:r>
        <w:t>razlučnim pravom.</w:t>
      </w:r>
    </w:p>
    <w:p w:rsidRDefault="00BC6ADD" w:rsidP="00BC6ADD" w:rsidR="00BC6ADD">
      <w:pPr>
        <w:jc w:val="both"/>
      </w:pPr>
    </w:p>
    <w:p w:rsidRDefault="00BC6ADD" w:rsidP="003C3ED4" w:rsidR="00BC6ADD" w:rsidRPr="007C1DF6">
      <w:pPr>
        <w:ind w:firstLine="1440"/>
        <w:jc w:val="both"/>
      </w:pPr>
      <w:r w:rsidRPr="007C1DF6">
        <w:t>VI</w:t>
      </w:r>
      <w:r w:rsidR="007C1DF6" w:rsidRPr="007C1DF6">
        <w:t>.</w:t>
      </w:r>
      <w:r w:rsidRPr="007C1DF6">
        <w:t xml:space="preserve">  P</w:t>
      </w:r>
      <w:r w:rsidR="00AB0545" w:rsidRPr="007C1DF6">
        <w:t xml:space="preserve">ozivaju se dužnikovi dužnici </w:t>
      </w:r>
      <w:r w:rsidRPr="007C1DF6">
        <w:t xml:space="preserve">svoje obveze bez odgode </w:t>
      </w:r>
      <w:r w:rsidR="00902779" w:rsidRPr="007C1DF6">
        <w:t>ispunjavati</w:t>
      </w:r>
      <w:r w:rsidR="003C3ED4">
        <w:t xml:space="preserve"> </w:t>
      </w:r>
      <w:r w:rsidRPr="007C1DF6">
        <w:t>stečajnom upravitelju za stečajnog dužnika.</w:t>
      </w:r>
    </w:p>
    <w:p w:rsidRDefault="00BC6ADD" w:rsidP="00BC6ADD" w:rsidR="00BC6ADD">
      <w:pPr>
        <w:jc w:val="both"/>
      </w:pPr>
    </w:p>
    <w:p w:rsidRDefault="00386150" w:rsidP="00946684" w:rsidR="00F91617">
      <w:pPr>
        <w:jc w:val="both"/>
      </w:pPr>
      <w:r>
        <w:t xml:space="preserve">                         VII</w:t>
      </w:r>
      <w:r w:rsidR="007C1DF6">
        <w:t>.</w:t>
      </w:r>
      <w:r>
        <w:t xml:space="preserve"> Otvaranje stečajnog postupka upisat će se</w:t>
      </w:r>
      <w:r w:rsidR="00946684">
        <w:t xml:space="preserve"> u sudski registar ovoga suda </w:t>
      </w:r>
      <w:r w:rsidR="00EF3B59">
        <w:t>i</w:t>
      </w:r>
      <w:r w:rsidR="007C1DF6" w:rsidRPr="00B023E1">
        <w:rPr>
          <w:b/>
        </w:rPr>
        <w:t xml:space="preserve"> </w:t>
      </w:r>
      <w:r w:rsidR="001C6A23">
        <w:t>Evidencij</w:t>
      </w:r>
      <w:r w:rsidR="00946684">
        <w:t>u</w:t>
      </w:r>
      <w:r w:rsidR="001C6A23">
        <w:t xml:space="preserve"> o registriranim</w:t>
      </w:r>
      <w:r w:rsidR="002349B9" w:rsidRPr="002349B9">
        <w:t xml:space="preserve"> i označenim vozil</w:t>
      </w:r>
      <w:r w:rsidR="00EF3B59" w:rsidRPr="002349B9">
        <w:t xml:space="preserve">ima pri </w:t>
      </w:r>
      <w:r w:rsidR="002349B9" w:rsidRPr="002349B9">
        <w:t xml:space="preserve">Policijskoj upravi </w:t>
      </w:r>
      <w:r w:rsidR="000701C9">
        <w:t>Brodsko-posavskoj</w:t>
      </w:r>
      <w:r w:rsidR="007C1DF6" w:rsidRPr="002349B9">
        <w:t>.</w:t>
      </w:r>
      <w:r w:rsidR="00946684">
        <w:t xml:space="preserve"> </w:t>
      </w:r>
      <w:r w:rsidR="003C3ED4" w:rsidRPr="00B023E1">
        <w:t xml:space="preserve"> N</w:t>
      </w:r>
      <w:r w:rsidR="003C3ED4">
        <w:t>avedena tijela dužna su po službenoj dužnosti na temelju ovoga rješenja zabilježiti otvaranje stečajnog postupka.</w:t>
      </w:r>
    </w:p>
    <w:p w:rsidRDefault="00386150" w:rsidP="00946684" w:rsidR="00386150">
      <w:pPr>
        <w:jc w:val="both"/>
      </w:pPr>
    </w:p>
    <w:p w:rsidRDefault="00BC6ADD" w:rsidP="007C1DF6" w:rsidR="00BC6ADD">
      <w:pPr>
        <w:ind w:firstLine="1440"/>
        <w:jc w:val="both"/>
      </w:pPr>
      <w:r>
        <w:t>VIII</w:t>
      </w:r>
      <w:r w:rsidR="007C1DF6">
        <w:t>.</w:t>
      </w:r>
      <w:r>
        <w:t xml:space="preserve"> Ročište na kojemu se ispituju prijavljene tražbine (ispitno ročište)</w:t>
      </w:r>
      <w:r w:rsidR="007C1DF6">
        <w:t xml:space="preserve"> </w:t>
      </w:r>
      <w:r>
        <w:t xml:space="preserve">zakazuje se za </w:t>
      </w:r>
      <w:r w:rsidRPr="006525C9">
        <w:rPr>
          <w:b/>
        </w:rPr>
        <w:t xml:space="preserve">dan </w:t>
      </w:r>
      <w:r w:rsidR="000701C9">
        <w:rPr>
          <w:b/>
        </w:rPr>
        <w:t>1</w:t>
      </w:r>
      <w:r w:rsidR="00841685">
        <w:rPr>
          <w:b/>
        </w:rPr>
        <w:t>8</w:t>
      </w:r>
      <w:r w:rsidR="000701C9">
        <w:rPr>
          <w:b/>
        </w:rPr>
        <w:t xml:space="preserve">. </w:t>
      </w:r>
      <w:r w:rsidR="00841685">
        <w:rPr>
          <w:b/>
        </w:rPr>
        <w:t xml:space="preserve">siječnja </w:t>
      </w:r>
      <w:r w:rsidR="0005691B" w:rsidRPr="006525C9">
        <w:rPr>
          <w:b/>
        </w:rPr>
        <w:t>201</w:t>
      </w:r>
      <w:r w:rsidR="007C1DF6">
        <w:rPr>
          <w:b/>
        </w:rPr>
        <w:t>6</w:t>
      </w:r>
      <w:r w:rsidR="0005691B" w:rsidRPr="006525C9">
        <w:rPr>
          <w:b/>
        </w:rPr>
        <w:t>. godine u 09</w:t>
      </w:r>
      <w:r w:rsidR="00137320">
        <w:rPr>
          <w:b/>
        </w:rPr>
        <w:t>:</w:t>
      </w:r>
      <w:r w:rsidR="00735635">
        <w:rPr>
          <w:b/>
        </w:rPr>
        <w:t>0</w:t>
      </w:r>
      <w:r w:rsidR="00137320">
        <w:rPr>
          <w:b/>
        </w:rPr>
        <w:t>0</w:t>
      </w:r>
      <w:r w:rsidRPr="006525C9">
        <w:rPr>
          <w:b/>
        </w:rPr>
        <w:t xml:space="preserve"> sati</w:t>
      </w:r>
      <w:r>
        <w:t xml:space="preserve"> u prostorijama Trgovačkog suda u Osijeku, Stalne službe u Slavonskom Brodu, Trg pobjede 13, III kat sudnica 78.</w:t>
      </w:r>
    </w:p>
    <w:p w:rsidRDefault="00BC6ADD" w:rsidP="00BC6ADD" w:rsidR="00BC6ADD">
      <w:pPr>
        <w:jc w:val="both"/>
      </w:pPr>
    </w:p>
    <w:p w:rsidRDefault="00BC6ADD" w:rsidP="007C1DF6" w:rsidR="00BC6ADD">
      <w:pPr>
        <w:ind w:firstLine="1440"/>
        <w:jc w:val="both"/>
      </w:pPr>
      <w:r>
        <w:t>IX</w:t>
      </w:r>
      <w:r w:rsidR="007C1DF6">
        <w:t>.</w:t>
      </w:r>
      <w:r>
        <w:t xml:space="preserve"> Ročište vjerovnika na kojem će se na temelju izvješća stečajnog</w:t>
      </w:r>
      <w:r w:rsidR="007C1DF6">
        <w:t xml:space="preserve"> </w:t>
      </w:r>
      <w:r>
        <w:t>upravitelja odlučivati o daljnjem tijeku stečajnog postupka (izvještajno ročište) održat će se istog dana  tj.</w:t>
      </w:r>
      <w:r w:rsidR="00505732">
        <w:t xml:space="preserve"> </w:t>
      </w:r>
      <w:r w:rsidR="000701C9">
        <w:rPr>
          <w:b/>
        </w:rPr>
        <w:t>1</w:t>
      </w:r>
      <w:r w:rsidR="00841685">
        <w:rPr>
          <w:b/>
        </w:rPr>
        <w:t>8</w:t>
      </w:r>
      <w:r w:rsidR="000701C9">
        <w:rPr>
          <w:b/>
        </w:rPr>
        <w:t xml:space="preserve">. </w:t>
      </w:r>
      <w:r w:rsidR="00841685">
        <w:rPr>
          <w:b/>
        </w:rPr>
        <w:t>siječnja</w:t>
      </w:r>
      <w:r w:rsidR="00EF5D84">
        <w:rPr>
          <w:b/>
        </w:rPr>
        <w:t xml:space="preserve"> </w:t>
      </w:r>
      <w:r w:rsidR="00505732" w:rsidRPr="00505732">
        <w:rPr>
          <w:b/>
        </w:rPr>
        <w:t>201</w:t>
      </w:r>
      <w:r w:rsidR="007C1DF6">
        <w:rPr>
          <w:b/>
        </w:rPr>
        <w:t>6</w:t>
      </w:r>
      <w:r w:rsidRPr="00505732">
        <w:rPr>
          <w:b/>
        </w:rPr>
        <w:t>. godin</w:t>
      </w:r>
      <w:r w:rsidR="00137320">
        <w:rPr>
          <w:b/>
        </w:rPr>
        <w:t xml:space="preserve">e u </w:t>
      </w:r>
      <w:r w:rsidR="00735635">
        <w:rPr>
          <w:b/>
        </w:rPr>
        <w:t>09</w:t>
      </w:r>
      <w:r w:rsidRPr="00505732">
        <w:rPr>
          <w:b/>
        </w:rPr>
        <w:t>:</w:t>
      </w:r>
      <w:r w:rsidR="00735635">
        <w:rPr>
          <w:b/>
        </w:rPr>
        <w:t>3</w:t>
      </w:r>
      <w:r w:rsidR="00137320">
        <w:rPr>
          <w:b/>
        </w:rPr>
        <w:t>0</w:t>
      </w:r>
      <w:r>
        <w:t xml:space="preserve"> sati u prostorijama navedenim u točki VIII</w:t>
      </w:r>
      <w:r w:rsidR="007C1DF6">
        <w:t>.</w:t>
      </w:r>
      <w:r>
        <w:t xml:space="preserve"> ovog rješenja.</w:t>
      </w:r>
    </w:p>
    <w:p w:rsidRDefault="00735635" w:rsidP="00BC6ADD" w:rsidR="00735635">
      <w:pPr>
        <w:jc w:val="both"/>
      </w:pPr>
    </w:p>
    <w:p w:rsidRDefault="00BC6ADD" w:rsidP="0005691B" w:rsidR="00BC6ADD">
      <w:pPr>
        <w:jc w:val="center"/>
      </w:pPr>
      <w:r>
        <w:t>Obrazloženje</w:t>
      </w:r>
    </w:p>
    <w:p w:rsidRDefault="006A771C" w:rsidP="00BC6ADD" w:rsidR="006A771C">
      <w:pPr>
        <w:jc w:val="both"/>
      </w:pPr>
    </w:p>
    <w:p w:rsidRDefault="00841685" w:rsidP="00841685" w:rsidR="00841685">
      <w:pPr>
        <w:ind w:firstLine="1440"/>
        <w:jc w:val="both"/>
      </w:pPr>
      <w:r>
        <w:t>N</w:t>
      </w:r>
      <w:r w:rsidRPr="001A2045">
        <w:t>a temelju prijedl</w:t>
      </w:r>
      <w:r>
        <w:t xml:space="preserve">oga za otvaranje stečajnog postupka predlagatelja Financijske agencije, Regionalnog centra Osijek, Podružnice Slavonski Brod podnesenog na temelju odredbe čl. 444. st. 2 Stečajnog zakona </w:t>
      </w:r>
      <w:r w:rsidRPr="00B25785">
        <w:t>( dalje: SZ, NN 71/15)</w:t>
      </w:r>
      <w:r>
        <w:t xml:space="preserve"> zaključkom</w:t>
      </w:r>
      <w:r w:rsidR="003830A4">
        <w:t xml:space="preserve"> poslovni</w:t>
      </w:r>
      <w:r>
        <w:t xml:space="preserve"> broj 7/St-1681/2016-3 od 09. rujna  2016. godine zakazano je i održano  ročište radi rasprave o pretpostavkama za otvaranje stečajnog postupka i očitovanja o prijedlogu za otvaranje stečajnog postupka nad stečajnim dužnikom </w:t>
      </w:r>
      <w:r w:rsidRPr="00841685">
        <w:t>GALEA d.o.o. za građenje i usluge,  skraćena tvrtka: GALEA d.o.o., Sibinj, Valentina Benošića bb, OIB: 25595165798</w:t>
      </w:r>
      <w:r>
        <w:t xml:space="preserve"> dana 26. listopada 2016. godine  </w:t>
      </w:r>
      <w:r w:rsidRPr="001A2045">
        <w:t xml:space="preserve">na kojem </w:t>
      </w:r>
      <w:r>
        <w:t>je</w:t>
      </w:r>
      <w:r w:rsidRPr="001A2045">
        <w:t xml:space="preserve"> saslušan</w:t>
      </w:r>
      <w:r>
        <w:t>a</w:t>
      </w:r>
      <w:r w:rsidRPr="001A2045">
        <w:t xml:space="preserve"> član</w:t>
      </w:r>
      <w:r>
        <w:t>ica</w:t>
      </w:r>
      <w:r w:rsidRPr="001A2045">
        <w:t xml:space="preserve"> uprave dužnika </w:t>
      </w:r>
      <w:r>
        <w:t xml:space="preserve">Kristina Cimbal Ljubičić.  </w:t>
      </w:r>
    </w:p>
    <w:p w:rsidRDefault="008202FA" w:rsidP="00634E95" w:rsidR="003B32B4">
      <w:pPr>
        <w:ind w:firstLine="1260"/>
        <w:jc w:val="both"/>
      </w:pPr>
      <w:r>
        <w:t xml:space="preserve">Tijekom postupka </w:t>
      </w:r>
      <w:r w:rsidR="00946684">
        <w:t>po službenoj dužnosti pribavljen je javno objavljen Financijski izvještaj – bilanca za 20</w:t>
      </w:r>
      <w:r w:rsidR="003830A4">
        <w:t>15</w:t>
      </w:r>
      <w:r w:rsidR="00946684">
        <w:t>. godinu,</w:t>
      </w:r>
      <w:r w:rsidR="003830A4">
        <w:t xml:space="preserve"> te podaci o vlasništvu nekretnina i motornih vozila dužnika</w:t>
      </w:r>
      <w:r w:rsidR="009E54F0">
        <w:t xml:space="preserve"> </w:t>
      </w:r>
      <w:r w:rsidR="001C2B9F">
        <w:t>te je izvršen uvid u sve isprave koje su priložene spisu</w:t>
      </w:r>
      <w:r w:rsidR="00954E03">
        <w:t>.</w:t>
      </w:r>
    </w:p>
    <w:p w:rsidRDefault="00C41532" w:rsidP="006A771C" w:rsidR="00C41532">
      <w:pPr>
        <w:ind w:firstLine="1260"/>
        <w:jc w:val="both"/>
      </w:pPr>
      <w:r>
        <w:t>Sasluša</w:t>
      </w:r>
      <w:r w:rsidR="000701C9">
        <w:t>n</w:t>
      </w:r>
      <w:r w:rsidR="00E45A0B">
        <w:t>a</w:t>
      </w:r>
      <w:r w:rsidR="000701C9">
        <w:t xml:space="preserve"> </w:t>
      </w:r>
      <w:r>
        <w:t>član</w:t>
      </w:r>
      <w:r w:rsidR="00E45A0B">
        <w:t>ica</w:t>
      </w:r>
      <w:r>
        <w:t xml:space="preserve"> uprave </w:t>
      </w:r>
      <w:r w:rsidR="00841685">
        <w:t>Kristina</w:t>
      </w:r>
      <w:r w:rsidR="00841685" w:rsidRPr="00841685">
        <w:t xml:space="preserve"> Cimbal Ljubičić </w:t>
      </w:r>
      <w:r>
        <w:t>prizna</w:t>
      </w:r>
      <w:r w:rsidR="003830A4">
        <w:t>la</w:t>
      </w:r>
      <w:r w:rsidR="00946684">
        <w:t xml:space="preserve"> </w:t>
      </w:r>
      <w:r>
        <w:t>je postojanje stečajnih razlog</w:t>
      </w:r>
      <w:r w:rsidR="006324B6">
        <w:t>a nesposobnosti za plaćanje</w:t>
      </w:r>
      <w:r>
        <w:t xml:space="preserve"> i prezad</w:t>
      </w:r>
      <w:r w:rsidR="006324B6">
        <w:t>uženosti koje</w:t>
      </w:r>
      <w:r>
        <w:t xml:space="preserve"> propisuje odredba čl. 5. Stečajnog zakona ( dalje: SZ, NN 71/15). </w:t>
      </w:r>
    </w:p>
    <w:p w:rsidRDefault="006D384A" w:rsidP="001E4B24" w:rsidR="001E4B24">
      <w:pPr>
        <w:ind w:firstLine="1260"/>
        <w:jc w:val="both"/>
      </w:pPr>
      <w:r>
        <w:t>Na temelju iskaza</w:t>
      </w:r>
      <w:r w:rsidR="00946684">
        <w:t xml:space="preserve"> zakonsk</w:t>
      </w:r>
      <w:r w:rsidR="003830A4">
        <w:t>e</w:t>
      </w:r>
      <w:r w:rsidR="001C1957">
        <w:t xml:space="preserve"> zastupni</w:t>
      </w:r>
      <w:r w:rsidR="003830A4">
        <w:t>ce</w:t>
      </w:r>
      <w:r w:rsidR="001C1957">
        <w:t xml:space="preserve"> dužnika</w:t>
      </w:r>
      <w:r w:rsidR="003F23E1">
        <w:t>, nadalje,</w:t>
      </w:r>
      <w:r w:rsidR="00946684">
        <w:t xml:space="preserve"> </w:t>
      </w:r>
      <w:r>
        <w:t>utvrđeno je da stečajni dužnik više ne ob</w:t>
      </w:r>
      <w:r w:rsidR="00946684">
        <w:t>avlja poslovnu djelatnost, da</w:t>
      </w:r>
      <w:r w:rsidR="00E45A0B">
        <w:t xml:space="preserve"> su djelatnicima prestali ra</w:t>
      </w:r>
      <w:r w:rsidR="003830A4">
        <w:t>dni odnosi 31. prosinca 2015. godine, da dužnik više ne može nastaviti poslovanje jer nema uposlenih djelatnika niti ugovorenih poslova. Iz ovog iskaza proizlaze da obveze dužnika iznose oko 1.278.000,00 Kn</w:t>
      </w:r>
      <w:r w:rsidR="00E45A0B">
        <w:t>,</w:t>
      </w:r>
      <w:r w:rsidR="003830A4">
        <w:t xml:space="preserve"> a odnose se na obveze prema Republici Hrvatskoj, obveze za dio neisplaćenih plaća radnika</w:t>
      </w:r>
      <w:r w:rsidR="00E45A0B">
        <w:t xml:space="preserve"> te obveze prema dobavljačima,</w:t>
      </w:r>
      <w:r w:rsidR="003830A4">
        <w:t xml:space="preserve"> da dužnik nije vlasnik nekretnina, motornih vozila niti pokretne imovine ( za obavljanje djelatnosti dužnik je koristio strojeve na leasing koje je vratio davatelju leasinga), da dužnik nije nositelj poslovnih udjela, dionica niti imovinskih prava, a niti imatelj vrijednosnih papira. Članica uprave dužnika očitovala se da kratkotrajnu imovinu koja se u bilanci za 2015. godinu iskazivala u iznosu od 370.478,00 Kn činile tražbine u iznosu od oko 150.000,00 Kn prema društvima BAZA d.o.o. i VAM-ING d.o.o. koja su otišla u stečaj, a prijava tražbina nije i</w:t>
      </w:r>
      <w:r w:rsidR="00E45A0B">
        <w:t>zvršena pa su nenaplative, te i</w:t>
      </w:r>
      <w:r w:rsidR="003830A4">
        <w:t xml:space="preserve"> </w:t>
      </w:r>
      <w:r w:rsidR="007E52FD">
        <w:t>tražbina</w:t>
      </w:r>
    </w:p>
    <w:p w:rsidRDefault="001E4B24" w:rsidP="001E4B24" w:rsidR="001E4B24">
      <w:pPr>
        <w:jc w:val="right"/>
        <w:rPr>
          <w:b/>
        </w:rPr>
      </w:pPr>
      <w:r w:rsidRPr="001E4B24">
        <w:rPr>
          <w:b/>
        </w:rPr>
        <w:lastRenderedPageBreak/>
        <w:t>Broj: 7/St-1681/2016-10</w:t>
      </w:r>
    </w:p>
    <w:p w:rsidRDefault="001E4B24" w:rsidP="001E4B24" w:rsidR="001E4B24">
      <w:pPr>
        <w:jc w:val="right"/>
      </w:pPr>
    </w:p>
    <w:p w:rsidRDefault="003830A4" w:rsidP="001E4B24" w:rsidR="003830A4">
      <w:pPr>
        <w:jc w:val="both"/>
      </w:pPr>
      <w:r>
        <w:t xml:space="preserve"> prema društvu GRADNJA d.o.o. u iznosu od 65.334,69 Kn  po dijelu računa koji dužniku nije plaćen jer se radi</w:t>
      </w:r>
      <w:r w:rsidR="00E45A0B">
        <w:t>lo</w:t>
      </w:r>
      <w:r>
        <w:t xml:space="preserve"> o sredstvima koja su zadržana za dobro izvršenje posla, u vezi čega se vodio sudski postupak, ali je taj spor izgubljen </w:t>
      </w:r>
      <w:r w:rsidR="00E45A0B">
        <w:t>pa je</w:t>
      </w:r>
      <w:r>
        <w:t xml:space="preserve"> ta tražbina nenaplativa.  Iz iskaza članice uprave</w:t>
      </w:r>
      <w:r w:rsidR="00E45A0B">
        <w:t xml:space="preserve"> nadalje</w:t>
      </w:r>
      <w:r>
        <w:t xml:space="preserve"> proizlazi da kratkotrajnu imovinu u iznosu od 220.125,00 Kn čine zajmovi o kojima se ne može očitovati, ali misli da se radi o zajmovima prema društvu NOVI BROD d.o.o.</w:t>
      </w:r>
      <w:r w:rsidR="00E45A0B">
        <w:t>,</w:t>
      </w:r>
      <w:r>
        <w:t xml:space="preserve"> dok je novac u blagajni u iznosu od 1.100,00 Kn potrošen, a da se u stavci plaćeni troškovi budućeg razdoblja i obračunati prihodi u iznosu od 908.493,00 Kn radi o prenesenom gubitku iz ranijih godina</w:t>
      </w:r>
      <w:r w:rsidR="007E52FD">
        <w:t>,</w:t>
      </w:r>
      <w:r>
        <w:t xml:space="preserve"> ali se ne može očitovati zašto se tako knjižilo. </w:t>
      </w:r>
    </w:p>
    <w:p w:rsidRDefault="007E52FD" w:rsidP="007E52FD" w:rsidR="007E52FD">
      <w:pPr>
        <w:ind w:firstLine="1260"/>
        <w:jc w:val="both"/>
      </w:pPr>
      <w:r w:rsidRPr="007E52FD">
        <w:t>Iz prijedloga za otvaranje stečajnog postupka FINA-e proizlazi da dužnik na dan 01. rujna 2015. godine ima evidentirane neizvršene osnove za plaćanje u razdoblju od 677 dana i u iznosu od 859.282,24 Kn.</w:t>
      </w:r>
    </w:p>
    <w:p w:rsidRDefault="00954E03" w:rsidP="006A771C" w:rsidR="00954E03">
      <w:pPr>
        <w:ind w:firstLine="1260"/>
        <w:jc w:val="both"/>
      </w:pPr>
      <w:r>
        <w:t>Uvidom u godišnji financijski izvještaj za 201</w:t>
      </w:r>
      <w:r w:rsidR="007E52FD">
        <w:t>5</w:t>
      </w:r>
      <w:r>
        <w:t>. godinu utvrđeno je da dužnik iskazuje</w:t>
      </w:r>
      <w:r w:rsidR="007E52FD">
        <w:t xml:space="preserve"> </w:t>
      </w:r>
      <w:r>
        <w:t xml:space="preserve">kratkotrajnu imovinu </w:t>
      </w:r>
      <w:r w:rsidR="007E52FD">
        <w:t xml:space="preserve">u iznosu od 370.478,00 Kn </w:t>
      </w:r>
      <w:r>
        <w:t>koju čine pot</w:t>
      </w:r>
      <w:r w:rsidR="007E52FD">
        <w:t>raživanja u iznosu od 149.241,00</w:t>
      </w:r>
      <w:r>
        <w:t xml:space="preserve"> Kn</w:t>
      </w:r>
      <w:r w:rsidR="007E52FD">
        <w:t>, kratkotrajna financijska imovina u iznosu od 220.125,00 Kn i novac u blagajni u iznosu od 1.112,00 Kn, te plaćen</w:t>
      </w:r>
      <w:r w:rsidR="00E45A0B">
        <w:t>i</w:t>
      </w:r>
      <w:r w:rsidR="007E52FD">
        <w:t xml:space="preserve"> troškov</w:t>
      </w:r>
      <w:r w:rsidR="00E45A0B">
        <w:t>i</w:t>
      </w:r>
      <w:r w:rsidR="007E52FD">
        <w:t xml:space="preserve"> budućeg razdoblja i obračunat</w:t>
      </w:r>
      <w:r w:rsidR="00E45A0B">
        <w:t>i</w:t>
      </w:r>
      <w:r w:rsidR="007E52FD">
        <w:t xml:space="preserve"> prihod</w:t>
      </w:r>
      <w:r w:rsidR="00E45A0B">
        <w:t>i</w:t>
      </w:r>
      <w:r w:rsidR="007E52FD">
        <w:t xml:space="preserve"> u iznosu od 908.493,00 Kn odnosno ukupno imovinu u iznosu od 1.278.971,00 Kn.</w:t>
      </w:r>
      <w:r w:rsidR="00091754">
        <w:t xml:space="preserve"> </w:t>
      </w:r>
    </w:p>
    <w:p w:rsidRDefault="000F67E2" w:rsidP="000F67E2" w:rsidR="000F67E2" w:rsidRPr="000F67E2">
      <w:pPr>
        <w:ind w:firstLine="1260"/>
        <w:jc w:val="both"/>
      </w:pPr>
      <w:r w:rsidRPr="000F67E2">
        <w:t xml:space="preserve">Uvidom u </w:t>
      </w:r>
      <w:r>
        <w:t>uvjerenje</w:t>
      </w:r>
      <w:r w:rsidRPr="000F67E2">
        <w:t xml:space="preserve"> Policijske uprave Brodsko-posavske od </w:t>
      </w:r>
      <w:r>
        <w:t>20</w:t>
      </w:r>
      <w:r w:rsidRPr="000F67E2">
        <w:t>. rujna 2016. godine utvrđeno je da je stečajni dužnik nije vlasnik motornih vozila.</w:t>
      </w:r>
    </w:p>
    <w:p w:rsidRDefault="000F67E2" w:rsidP="000F67E2" w:rsidR="000F67E2" w:rsidRPr="000F67E2">
      <w:pPr>
        <w:ind w:firstLine="1260"/>
        <w:jc w:val="both"/>
      </w:pPr>
      <w:r w:rsidRPr="000F67E2">
        <w:t xml:space="preserve">Nadalje, uvidom u </w:t>
      </w:r>
      <w:r>
        <w:t>potvrdu</w:t>
      </w:r>
      <w:r w:rsidRPr="000F67E2">
        <w:t xml:space="preserve"> Općinskog suda u Slavonskom Brodu, Zemljišnoknjižnog odjela Slavonski Brod od </w:t>
      </w:r>
      <w:r>
        <w:t>12</w:t>
      </w:r>
      <w:r w:rsidRPr="000F67E2">
        <w:t>. rujna 2016. utvrđeno je da dužnik nije vlasnik nekretnina na području nadležnosti toga suda.</w:t>
      </w:r>
    </w:p>
    <w:p w:rsidRDefault="007E52FD" w:rsidP="006A771C" w:rsidR="007E52FD">
      <w:pPr>
        <w:ind w:firstLine="1260"/>
        <w:jc w:val="both"/>
      </w:pPr>
      <w:r>
        <w:t xml:space="preserve">Uvidom u stanje konta dužnika od 25. listopada 2016. godine proizlazi da dužnik iskazuje obveze u iznosu od 1.278.971,37 Kn. </w:t>
      </w:r>
    </w:p>
    <w:p w:rsidRDefault="003B32B4" w:rsidP="00946684" w:rsidR="003B32B4" w:rsidRPr="00C64BC9">
      <w:pPr>
        <w:ind w:firstLine="1260"/>
        <w:jc w:val="both"/>
      </w:pPr>
      <w:r w:rsidRPr="00AC55E9">
        <w:t xml:space="preserve">Nastavno tome, je utvrđeno da </w:t>
      </w:r>
      <w:r w:rsidR="006324B6">
        <w:t>su</w:t>
      </w:r>
      <w:r w:rsidRPr="00AC55E9">
        <w:t xml:space="preserve"> na strani stečajnog dužnika ostvaren</w:t>
      </w:r>
      <w:r w:rsidR="006324B6">
        <w:t>i</w:t>
      </w:r>
      <w:r w:rsidRPr="00AC55E9">
        <w:t xml:space="preserve"> s</w:t>
      </w:r>
      <w:r>
        <w:t>tečajni razlo</w:t>
      </w:r>
      <w:r w:rsidR="009A6390">
        <w:t>zi</w:t>
      </w:r>
      <w:r w:rsidRPr="00AC55E9">
        <w:t xml:space="preserve"> nesposobnosti za plaćanje</w:t>
      </w:r>
      <w:r w:rsidR="000F67E2">
        <w:t>, a</w:t>
      </w:r>
      <w:r w:rsidR="0070435B">
        <w:t xml:space="preserve"> i prezaduženosti</w:t>
      </w:r>
      <w:r w:rsidR="001E4B24">
        <w:t>,</w:t>
      </w:r>
      <w:r w:rsidR="007E52FD">
        <w:t xml:space="preserve"> jer se imovina</w:t>
      </w:r>
      <w:r w:rsidR="00924966">
        <w:t xml:space="preserve"> </w:t>
      </w:r>
      <w:r w:rsidR="007E52FD">
        <w:t>dužnika promijenila u odnosu na imovinu iskazanu u bilanci za 2015. godinu</w:t>
      </w:r>
      <w:r w:rsidR="000F67E2">
        <w:t xml:space="preserve"> na način da se umanjila što proizlazi iz iskaza zakonske zastupnice dužnika</w:t>
      </w:r>
      <w:r w:rsidR="001E4B24">
        <w:t>,</w:t>
      </w:r>
      <w:r w:rsidR="000F67E2">
        <w:t xml:space="preserve"> </w:t>
      </w:r>
      <w:r w:rsidR="007E52FD">
        <w:t xml:space="preserve"> </w:t>
      </w:r>
      <w:r w:rsidR="00924966">
        <w:t>propisan</w:t>
      </w:r>
      <w:r w:rsidR="006324B6">
        <w:t>i</w:t>
      </w:r>
      <w:r w:rsidR="00924966">
        <w:t xml:space="preserve"> odredbom čl. 5. SZ-a</w:t>
      </w:r>
      <w:r w:rsidR="000F67E2">
        <w:t>,</w:t>
      </w:r>
      <w:r w:rsidR="00924966">
        <w:t xml:space="preserve"> </w:t>
      </w:r>
      <w:r w:rsidR="007E52FD">
        <w:t>ali da</w:t>
      </w:r>
      <w:r w:rsidR="00946684">
        <w:t xml:space="preserve"> </w:t>
      </w:r>
      <w:r w:rsidR="0070435B">
        <w:t>dužnik</w:t>
      </w:r>
      <w:r w:rsidR="00946684">
        <w:t xml:space="preserve"> raspolaže imovinom </w:t>
      </w:r>
      <w:r w:rsidR="0070435B">
        <w:t xml:space="preserve"> </w:t>
      </w:r>
      <w:r w:rsidR="007E52FD">
        <w:t>-</w:t>
      </w:r>
      <w:r w:rsidR="006324B6">
        <w:t xml:space="preserve"> tražbin</w:t>
      </w:r>
      <w:r w:rsidR="008B093F">
        <w:t>ama</w:t>
      </w:r>
      <w:r w:rsidR="00946684">
        <w:t xml:space="preserve"> u iznosu od </w:t>
      </w:r>
      <w:r w:rsidR="007E52FD">
        <w:t>220.125,00</w:t>
      </w:r>
      <w:r w:rsidR="00954E03" w:rsidRPr="00954E03">
        <w:t xml:space="preserve"> </w:t>
      </w:r>
      <w:r w:rsidR="00946684">
        <w:t>Kn</w:t>
      </w:r>
      <w:r w:rsidR="000F67E2">
        <w:t>,</w:t>
      </w:r>
      <w:r w:rsidR="007E52FD">
        <w:t xml:space="preserve"> kao i plaćenim troškovima budućeg razdoblja i obračunatim prihodima u iznosu od 908.493,00 Kn </w:t>
      </w:r>
      <w:r w:rsidR="002A111C">
        <w:t>što je vidljivo iz bilance za 201</w:t>
      </w:r>
      <w:r w:rsidR="007E52FD">
        <w:t>5</w:t>
      </w:r>
      <w:r w:rsidR="002A111C">
        <w:t>. godinu</w:t>
      </w:r>
      <w:r w:rsidR="001C1957">
        <w:t xml:space="preserve"> </w:t>
      </w:r>
      <w:r w:rsidR="007E52FD">
        <w:t>i da</w:t>
      </w:r>
      <w:r w:rsidR="00924966">
        <w:t xml:space="preserve"> je</w:t>
      </w:r>
      <w:r w:rsidR="003F23E1">
        <w:t xml:space="preserve"> nastavno tome</w:t>
      </w:r>
      <w:r w:rsidR="00924966">
        <w:t xml:space="preserve"> stečajna masa dovoljna</w:t>
      </w:r>
      <w:r w:rsidR="00DC7BFB">
        <w:t xml:space="preserve"> </w:t>
      </w:r>
      <w:r w:rsidRPr="00C64BC9">
        <w:t xml:space="preserve">za </w:t>
      </w:r>
      <w:r w:rsidR="00924966">
        <w:t>namirenje</w:t>
      </w:r>
      <w:r w:rsidR="00E10E50">
        <w:t xml:space="preserve"> </w:t>
      </w:r>
      <w:r w:rsidR="007E52FD">
        <w:t xml:space="preserve">barem </w:t>
      </w:r>
      <w:r w:rsidR="00E10E50">
        <w:t>troškova stečajnog  postupka, pa</w:t>
      </w:r>
      <w:r w:rsidR="00DC7BFB">
        <w:t xml:space="preserve"> je</w:t>
      </w:r>
      <w:r w:rsidRPr="00C64BC9">
        <w:t xml:space="preserve"> valjalo</w:t>
      </w:r>
      <w:r w:rsidR="00DC7BFB">
        <w:t xml:space="preserve"> </w:t>
      </w:r>
      <w:r w:rsidRPr="00C64BC9">
        <w:t>donijeti odluku o otvaranju st</w:t>
      </w:r>
      <w:r>
        <w:t>ečajnog</w:t>
      </w:r>
      <w:r w:rsidRPr="00C64BC9">
        <w:t xml:space="preserve"> postupka nad stečajnim dužnikom.</w:t>
      </w:r>
    </w:p>
    <w:p w:rsidRDefault="003B32B4" w:rsidP="000F67E2" w:rsidR="000F67E2">
      <w:pPr>
        <w:jc w:val="both"/>
      </w:pPr>
      <w:r>
        <w:t xml:space="preserve"> </w:t>
      </w:r>
      <w:r>
        <w:tab/>
      </w:r>
      <w:r>
        <w:tab/>
      </w:r>
      <w:r w:rsidR="000F67E2" w:rsidRPr="00C64BC9">
        <w:t>Stoga je na temelju</w:t>
      </w:r>
      <w:r w:rsidR="000F67E2">
        <w:t xml:space="preserve"> odredbe čl.129., čl. 130., i čl. 131. SZ-a odlučno kao u izreci rješenja. Izbor i nastavno tome imenovanje stečajnog upravitelja obavljen je metodom slučajnog odabira sukladno odredbama čl. 84. i čl. 85. SZ-a</w:t>
      </w:r>
      <w:r w:rsidR="000F67E2" w:rsidRPr="00D507C2">
        <w:t xml:space="preserve">, </w:t>
      </w:r>
      <w:r w:rsidR="000F67E2">
        <w:t>a primjenom</w:t>
      </w:r>
      <w:r w:rsidR="000F67E2" w:rsidRPr="00D507C2">
        <w:t xml:space="preserve"> ove metode </w:t>
      </w:r>
      <w:r w:rsidR="000F67E2">
        <w:t xml:space="preserve">od izbora </w:t>
      </w:r>
      <w:r w:rsidR="000F67E2" w:rsidRPr="00D507C2">
        <w:t>izuzet</w:t>
      </w:r>
      <w:r w:rsidR="000F67E2">
        <w:t>i su</w:t>
      </w:r>
      <w:r w:rsidR="000F67E2" w:rsidRPr="00D507C2">
        <w:t xml:space="preserve"> stečajni upravitelj Branko Penić, Zdenko Bešlić i Slavk</w:t>
      </w:r>
      <w:r w:rsidR="000F67E2">
        <w:t xml:space="preserve">o Marinac koji zbog bolesti </w:t>
      </w:r>
      <w:r w:rsidR="000F67E2" w:rsidRPr="00D507C2">
        <w:t>nisu u mogućnosti obavljati dužnost stečajnog upravitelja o čemu su izvijestili</w:t>
      </w:r>
      <w:r w:rsidR="000F67E2">
        <w:t xml:space="preserve"> Ured predsjednika </w:t>
      </w:r>
      <w:r w:rsidR="000F67E2" w:rsidRPr="00D507C2">
        <w:t>sud</w:t>
      </w:r>
      <w:r w:rsidR="000F67E2">
        <w:t>a</w:t>
      </w:r>
      <w:r w:rsidR="000F67E2" w:rsidRPr="00D507C2">
        <w:t xml:space="preserve">.   </w:t>
      </w:r>
    </w:p>
    <w:p w:rsidRDefault="00907EE2" w:rsidP="00BC6ADD" w:rsidR="00907EE2">
      <w:pPr>
        <w:jc w:val="both"/>
      </w:pPr>
    </w:p>
    <w:p w:rsidRDefault="00742F35" w:rsidP="006A771C" w:rsidR="00BC6ADD">
      <w:pPr>
        <w:ind w:firstLine="708" w:left="708"/>
        <w:jc w:val="both"/>
      </w:pPr>
      <w:r>
        <w:t xml:space="preserve">U Slavonskom Brodu, </w:t>
      </w:r>
      <w:r w:rsidR="00841685">
        <w:t>27. listopada</w:t>
      </w:r>
      <w:r w:rsidR="00CB5EE3">
        <w:t xml:space="preserve"> 201</w:t>
      </w:r>
      <w:r w:rsidR="00924966">
        <w:t>6</w:t>
      </w:r>
      <w:r w:rsidR="00BC6ADD">
        <w:t xml:space="preserve">. godine </w:t>
      </w:r>
    </w:p>
    <w:p w:rsidRDefault="00907EE2" w:rsidP="006A771C" w:rsidR="00907EE2">
      <w:pPr>
        <w:ind w:firstLine="708" w:left="708"/>
        <w:jc w:val="both"/>
      </w:pPr>
    </w:p>
    <w:p w:rsidRDefault="005D65F7" w:rsidP="00841685" w:rsidR="005D65F7">
      <w:r>
        <w:tab/>
      </w:r>
      <w:r>
        <w:tab/>
      </w:r>
      <w:r>
        <w:tab/>
      </w:r>
      <w:r>
        <w:tab/>
      </w:r>
      <w:r>
        <w:tab/>
      </w:r>
      <w:r>
        <w:tab/>
      </w:r>
      <w:r>
        <w:tab/>
      </w:r>
      <w:r>
        <w:tab/>
        <w:t xml:space="preserve">   Stečajna sutkinja:</w:t>
      </w:r>
      <w:r>
        <w:tab/>
      </w:r>
      <w:r>
        <w:tab/>
      </w:r>
      <w:r>
        <w:tab/>
        <w:t xml:space="preserve">            </w:t>
      </w:r>
      <w:r>
        <w:tab/>
      </w:r>
      <w:r>
        <w:tab/>
      </w:r>
      <w:r>
        <w:tab/>
      </w:r>
      <w:r>
        <w:tab/>
      </w:r>
      <w:r>
        <w:tab/>
      </w:r>
      <w:r>
        <w:tab/>
        <w:t xml:space="preserve">   </w:t>
      </w:r>
      <w:r w:rsidR="00841685">
        <w:t xml:space="preserve">   Mirna Vujčić</w:t>
      </w:r>
    </w:p>
    <w:p w:rsidRDefault="001E4B24" w:rsidP="00735635" w:rsidR="001E4B24">
      <w:pPr>
        <w:rPr>
          <w:b/>
          <w:sz w:val="20"/>
          <w:szCs w:val="20"/>
        </w:rPr>
      </w:pPr>
    </w:p>
    <w:p w:rsidRDefault="00BC6ADD" w:rsidP="00735635" w:rsidR="00BC6ADD" w:rsidRPr="004D12FC">
      <w:pPr>
        <w:rPr>
          <w:sz w:val="20"/>
          <w:szCs w:val="20"/>
        </w:rPr>
      </w:pPr>
      <w:r w:rsidRPr="004D12FC">
        <w:rPr>
          <w:b/>
          <w:sz w:val="20"/>
          <w:szCs w:val="20"/>
        </w:rPr>
        <w:t>NAPUTAK O PRAVNOM LIJEKU</w:t>
      </w:r>
      <w:r w:rsidRPr="004D12FC">
        <w:rPr>
          <w:sz w:val="20"/>
          <w:szCs w:val="20"/>
        </w:rPr>
        <w:t>:</w:t>
      </w:r>
    </w:p>
    <w:p w:rsidRDefault="00BC6ADD" w:rsidP="00735635" w:rsidR="00735635">
      <w:pPr>
        <w:rPr>
          <w:sz w:val="20"/>
          <w:szCs w:val="20"/>
        </w:rPr>
      </w:pPr>
      <w:r w:rsidRPr="004D12FC">
        <w:rPr>
          <w:sz w:val="20"/>
          <w:szCs w:val="20"/>
        </w:rPr>
        <w:t xml:space="preserve">Protiv rješenja o otvaranju stečajnog postupka žalbu može izjaviti </w:t>
      </w:r>
      <w:r w:rsidR="001C1957">
        <w:rPr>
          <w:sz w:val="20"/>
          <w:szCs w:val="20"/>
        </w:rPr>
        <w:t xml:space="preserve">osoba ovlaštena </w:t>
      </w:r>
    </w:p>
    <w:p w:rsidRDefault="001C1957" w:rsidP="00735635" w:rsidR="00735635">
      <w:pPr>
        <w:rPr>
          <w:sz w:val="20"/>
          <w:szCs w:val="20"/>
        </w:rPr>
      </w:pPr>
      <w:r>
        <w:rPr>
          <w:sz w:val="20"/>
          <w:szCs w:val="20"/>
        </w:rPr>
        <w:t xml:space="preserve">za zastupanje dužnika </w:t>
      </w:r>
      <w:r w:rsidR="00BC6ADD" w:rsidRPr="004D12FC">
        <w:rPr>
          <w:sz w:val="20"/>
          <w:szCs w:val="20"/>
        </w:rPr>
        <w:t xml:space="preserve"> po</w:t>
      </w:r>
      <w:r>
        <w:rPr>
          <w:sz w:val="20"/>
          <w:szCs w:val="20"/>
        </w:rPr>
        <w:t xml:space="preserve"> zakonu</w:t>
      </w:r>
      <w:r w:rsidR="00BC6ADD" w:rsidRPr="004D12FC">
        <w:rPr>
          <w:sz w:val="20"/>
          <w:szCs w:val="20"/>
        </w:rPr>
        <w:t xml:space="preserve"> do dan</w:t>
      </w:r>
      <w:r w:rsidR="0047158E">
        <w:rPr>
          <w:sz w:val="20"/>
          <w:szCs w:val="20"/>
        </w:rPr>
        <w:t>a</w:t>
      </w:r>
      <w:r w:rsidR="00BC6ADD" w:rsidRPr="004D12FC">
        <w:rPr>
          <w:sz w:val="20"/>
          <w:szCs w:val="20"/>
        </w:rPr>
        <w:t xml:space="preserve"> nastupanja</w:t>
      </w:r>
      <w:r w:rsidR="00735635">
        <w:rPr>
          <w:sz w:val="20"/>
          <w:szCs w:val="20"/>
        </w:rPr>
        <w:t xml:space="preserve"> </w:t>
      </w:r>
      <w:r w:rsidR="00BC6ADD" w:rsidRPr="004D12FC">
        <w:rPr>
          <w:sz w:val="20"/>
          <w:szCs w:val="20"/>
        </w:rPr>
        <w:t xml:space="preserve">pravnih posljedica otvaranja </w:t>
      </w:r>
    </w:p>
    <w:p w:rsidRDefault="00BC6ADD" w:rsidP="00735635" w:rsidR="00735635">
      <w:pPr>
        <w:rPr>
          <w:sz w:val="20"/>
          <w:szCs w:val="20"/>
        </w:rPr>
      </w:pPr>
      <w:r w:rsidRPr="004D12FC">
        <w:rPr>
          <w:sz w:val="20"/>
          <w:szCs w:val="20"/>
        </w:rPr>
        <w:t>stečajnog postupka. Žalba se ponosi Visokom trgovačkom</w:t>
      </w:r>
      <w:r w:rsidR="001C1957">
        <w:rPr>
          <w:sz w:val="20"/>
          <w:szCs w:val="20"/>
        </w:rPr>
        <w:t xml:space="preserve"> </w:t>
      </w:r>
      <w:r w:rsidRPr="004D12FC">
        <w:rPr>
          <w:sz w:val="20"/>
          <w:szCs w:val="20"/>
        </w:rPr>
        <w:t>sudu Republike</w:t>
      </w:r>
      <w:r w:rsidR="002F3754">
        <w:rPr>
          <w:sz w:val="20"/>
          <w:szCs w:val="20"/>
        </w:rPr>
        <w:t xml:space="preserve"> Hrvatske </w:t>
      </w:r>
    </w:p>
    <w:p w:rsidRDefault="002F3754" w:rsidP="00735635" w:rsidR="00BC6ADD" w:rsidRPr="004D12FC">
      <w:pPr>
        <w:rPr>
          <w:sz w:val="20"/>
          <w:szCs w:val="20"/>
        </w:rPr>
      </w:pPr>
      <w:r>
        <w:rPr>
          <w:sz w:val="20"/>
          <w:szCs w:val="20"/>
        </w:rPr>
        <w:t>putem ovoga suda u tri</w:t>
      </w:r>
      <w:r w:rsidR="00BC6ADD" w:rsidRPr="004D12FC">
        <w:rPr>
          <w:sz w:val="20"/>
          <w:szCs w:val="20"/>
        </w:rPr>
        <w:t xml:space="preserve"> primjerka </w:t>
      </w:r>
      <w:r>
        <w:rPr>
          <w:sz w:val="20"/>
          <w:szCs w:val="20"/>
        </w:rPr>
        <w:t>u roku od os</w:t>
      </w:r>
      <w:r w:rsidR="0047158E">
        <w:rPr>
          <w:sz w:val="20"/>
          <w:szCs w:val="20"/>
        </w:rPr>
        <w:t>a</w:t>
      </w:r>
      <w:r>
        <w:rPr>
          <w:sz w:val="20"/>
          <w:szCs w:val="20"/>
        </w:rPr>
        <w:t>m dana od dostave rješenja</w:t>
      </w:r>
      <w:r w:rsidR="004E6CAB">
        <w:rPr>
          <w:sz w:val="20"/>
          <w:szCs w:val="20"/>
        </w:rPr>
        <w:t>.</w:t>
      </w:r>
      <w:r w:rsidR="00BC6ADD" w:rsidRPr="004D12FC">
        <w:rPr>
          <w:sz w:val="20"/>
          <w:szCs w:val="20"/>
        </w:rPr>
        <w:t xml:space="preserve"> </w:t>
      </w:r>
    </w:p>
    <w:p w:rsidRDefault="00BC6ADD" w:rsidP="00BC6ADD" w:rsidR="00BC6ADD">
      <w:pPr>
        <w:jc w:val="both"/>
      </w:pPr>
      <w:r>
        <w:lastRenderedPageBreak/>
        <w:t>DNA:</w:t>
      </w:r>
    </w:p>
    <w:p w:rsidRDefault="00337718" w:rsidP="00337718" w:rsidR="00BC6ADD">
      <w:pPr>
        <w:jc w:val="both"/>
      </w:pPr>
      <w:r>
        <w:t xml:space="preserve">1. </w:t>
      </w:r>
      <w:r w:rsidR="00BC6ADD">
        <w:t>Rješenje nepravomoćno</w:t>
      </w:r>
    </w:p>
    <w:p w:rsidRDefault="00BC6ADD" w:rsidP="00BC6ADD" w:rsidR="00BC6ADD">
      <w:pPr>
        <w:jc w:val="both"/>
      </w:pPr>
      <w:r>
        <w:t>2. Dostaviti:</w:t>
      </w:r>
    </w:p>
    <w:p w:rsidRDefault="00337718" w:rsidP="00BC6ADD" w:rsidR="00337718">
      <w:pPr>
        <w:jc w:val="both"/>
      </w:pPr>
      <w:r>
        <w:t xml:space="preserve">- rješenje objaviti na mrežnoj stranici e-Oglasna ploča sudova, </w:t>
      </w:r>
    </w:p>
    <w:p w:rsidRDefault="00337718" w:rsidP="00BC6ADD" w:rsidR="00337718">
      <w:pPr>
        <w:jc w:val="both"/>
      </w:pPr>
      <w:r>
        <w:t>te dostaviti neposredno:</w:t>
      </w:r>
    </w:p>
    <w:p w:rsidRDefault="00907EE2" w:rsidP="00337718" w:rsidR="00907EE2">
      <w:pPr>
        <w:jc w:val="both"/>
      </w:pPr>
      <w:r>
        <w:t>- stečajnom upravitelju</w:t>
      </w:r>
    </w:p>
    <w:p w:rsidRDefault="00337718" w:rsidP="00337718" w:rsidR="00337718">
      <w:pPr>
        <w:jc w:val="both"/>
      </w:pPr>
      <w:r>
        <w:t xml:space="preserve">- </w:t>
      </w:r>
      <w:r w:rsidR="00907EE2">
        <w:t>zakonskom zastupniku dužnika</w:t>
      </w:r>
    </w:p>
    <w:p w:rsidRDefault="00353D4D" w:rsidP="00337718" w:rsidR="00337718">
      <w:pPr>
        <w:jc w:val="both"/>
      </w:pPr>
      <w:r>
        <w:t>- b</w:t>
      </w:r>
      <w:r w:rsidR="00337718">
        <w:t>ankama dužnika (</w:t>
      </w:r>
      <w:r w:rsidR="001E4B24">
        <w:t xml:space="preserve">Erste &amp; Steiermarkische bank </w:t>
      </w:r>
      <w:r w:rsidR="00EB2FAF">
        <w:t>d.d.</w:t>
      </w:r>
      <w:r w:rsidR="001E4B24">
        <w:t>, OTP banka Hrvatska d.d.</w:t>
      </w:r>
      <w:r w:rsidR="00EB2FAF">
        <w:t>)</w:t>
      </w:r>
    </w:p>
    <w:p w:rsidRDefault="00337718" w:rsidP="00337718" w:rsidR="00337718">
      <w:pPr>
        <w:jc w:val="both"/>
      </w:pPr>
      <w:r>
        <w:t xml:space="preserve">- Ispostavi Porezne uprave </w:t>
      </w:r>
      <w:r w:rsidR="00EB2FAF">
        <w:t>Slavonski Brod</w:t>
      </w:r>
      <w:r>
        <w:t>,</w:t>
      </w:r>
    </w:p>
    <w:p w:rsidRDefault="00907EE2" w:rsidP="00337718" w:rsidR="00337718">
      <w:pPr>
        <w:jc w:val="both"/>
      </w:pPr>
      <w:r>
        <w:t>- Sudskom registru odmah elektronskim putem</w:t>
      </w:r>
    </w:p>
    <w:p w:rsidRDefault="00337718" w:rsidP="005B1BAE" w:rsidR="00ED3B79">
      <w:pPr>
        <w:jc w:val="both"/>
      </w:pPr>
      <w:r>
        <w:t>- Polic</w:t>
      </w:r>
      <w:r w:rsidR="00907EE2">
        <w:t xml:space="preserve">ijskoj upravi </w:t>
      </w:r>
      <w:r w:rsidR="00EB2FAF">
        <w:t>Brodsko-posavskoj</w:t>
      </w:r>
      <w:r>
        <w:t xml:space="preserve"> </w:t>
      </w:r>
    </w:p>
    <w:p w:rsidRDefault="00EB2FAF" w:rsidP="005B1BAE" w:rsidR="001E4B24">
      <w:pPr>
        <w:jc w:val="both"/>
      </w:pPr>
      <w:r>
        <w:t>- Financijskoj agenciji</w:t>
      </w:r>
    </w:p>
    <w:p w:rsidRDefault="001E4B24" w:rsidP="005B1BAE" w:rsidR="001E4B24">
      <w:pPr>
        <w:jc w:val="both"/>
      </w:pPr>
      <w:r>
        <w:t>-ŽDO Građansko-upravni odjel, Sl. Brod</w:t>
      </w:r>
    </w:p>
    <w:sectPr w:rsidSect="003B32B4" w:rsidR="001E4B24">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67B65" w:rsidR="00767B65">
      <w:r>
        <w:separator/>
      </w:r>
    </w:p>
  </w:endnote>
  <w:endnote w:id="0" w:type="continuationSeparator">
    <w:p w:rsidRDefault="00767B65" w:rsidR="00767B6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67B65" w:rsidR="00767B65">
      <w:r>
        <w:separator/>
      </w:r>
    </w:p>
  </w:footnote>
  <w:footnote w:id="0" w:type="continuationSeparator">
    <w:p w:rsidRDefault="00767B65" w:rsidR="00767B6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612A6" w:rsidP="00066171" w:rsidR="004612A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612A6" w:rsidR="004612A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612A6" w:rsidP="00066171" w:rsidR="004612A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1061F">
      <w:rPr>
        <w:rStyle w:val="Brojstranice"/>
        <w:noProof/>
      </w:rPr>
      <w:t>4</w:t>
    </w:r>
    <w:r>
      <w:rPr>
        <w:rStyle w:val="Brojstranice"/>
      </w:rPr>
      <w:fldChar w:fldCharType="end"/>
    </w:r>
  </w:p>
  <w:p w:rsidRDefault="004612A6" w:rsidR="004612A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E8541CE"/>
    <w:multiLevelType w:val="hybridMultilevel"/>
    <w:tmpl w:val="173CC270"/>
    <w:lvl w:tplc="F594BC8E" w:ilvl="0">
      <w:start w:val="2"/>
      <w:numFmt w:val="bullet"/>
      <w:lvlText w:val="-"/>
      <w:lvlJc w:val="left"/>
      <w:pPr>
        <w:tabs>
          <w:tab w:pos="1860" w:val="num"/>
        </w:tabs>
        <w:ind w:hanging="360" w:left="1860"/>
      </w:pPr>
      <w:rPr>
        <w:rFonts w:cs="Times New Roman" w:eastAsia="Times New Roman" w:hAnsi="Times New Roman" w:ascii="Times New Roman" w:hint="default"/>
      </w:rPr>
    </w:lvl>
    <w:lvl w:tentative="true" w:tplc="041A0003" w:ilvl="1">
      <w:start w:val="1"/>
      <w:numFmt w:val="bullet"/>
      <w:lvlText w:val="o"/>
      <w:lvlJc w:val="left"/>
      <w:pPr>
        <w:tabs>
          <w:tab w:pos="2580" w:val="num"/>
        </w:tabs>
        <w:ind w:hanging="360" w:left="2580"/>
      </w:pPr>
      <w:rPr>
        <w:rFonts w:cs="Courier New" w:hAnsi="Courier New" w:ascii="Courier New" w:hint="default"/>
      </w:rPr>
    </w:lvl>
    <w:lvl w:tentative="true" w:tplc="041A0005" w:ilvl="2">
      <w:start w:val="1"/>
      <w:numFmt w:val="bullet"/>
      <w:lvlText w:val=""/>
      <w:lvlJc w:val="left"/>
      <w:pPr>
        <w:tabs>
          <w:tab w:pos="3300" w:val="num"/>
        </w:tabs>
        <w:ind w:hanging="360" w:left="3300"/>
      </w:pPr>
      <w:rPr>
        <w:rFonts w:hAnsi="Wingdings" w:ascii="Wingdings" w:hint="default"/>
      </w:rPr>
    </w:lvl>
    <w:lvl w:tentative="true" w:tplc="041A0001" w:ilvl="3">
      <w:start w:val="1"/>
      <w:numFmt w:val="bullet"/>
      <w:lvlText w:val=""/>
      <w:lvlJc w:val="left"/>
      <w:pPr>
        <w:tabs>
          <w:tab w:pos="4020" w:val="num"/>
        </w:tabs>
        <w:ind w:hanging="360" w:left="4020"/>
      </w:pPr>
      <w:rPr>
        <w:rFonts w:hAnsi="Symbol" w:ascii="Symbol" w:hint="default"/>
      </w:rPr>
    </w:lvl>
    <w:lvl w:tentative="true" w:tplc="041A0003" w:ilvl="4">
      <w:start w:val="1"/>
      <w:numFmt w:val="bullet"/>
      <w:lvlText w:val="o"/>
      <w:lvlJc w:val="left"/>
      <w:pPr>
        <w:tabs>
          <w:tab w:pos="4740" w:val="num"/>
        </w:tabs>
        <w:ind w:hanging="360" w:left="4740"/>
      </w:pPr>
      <w:rPr>
        <w:rFonts w:cs="Courier New" w:hAnsi="Courier New" w:ascii="Courier New" w:hint="default"/>
      </w:rPr>
    </w:lvl>
    <w:lvl w:tentative="true" w:tplc="041A0005" w:ilvl="5">
      <w:start w:val="1"/>
      <w:numFmt w:val="bullet"/>
      <w:lvlText w:val=""/>
      <w:lvlJc w:val="left"/>
      <w:pPr>
        <w:tabs>
          <w:tab w:pos="5460" w:val="num"/>
        </w:tabs>
        <w:ind w:hanging="360" w:left="5460"/>
      </w:pPr>
      <w:rPr>
        <w:rFonts w:hAnsi="Wingdings" w:ascii="Wingdings" w:hint="default"/>
      </w:rPr>
    </w:lvl>
    <w:lvl w:tentative="true" w:tplc="041A0001" w:ilvl="6">
      <w:start w:val="1"/>
      <w:numFmt w:val="bullet"/>
      <w:lvlText w:val=""/>
      <w:lvlJc w:val="left"/>
      <w:pPr>
        <w:tabs>
          <w:tab w:pos="6180" w:val="num"/>
        </w:tabs>
        <w:ind w:hanging="360" w:left="6180"/>
      </w:pPr>
      <w:rPr>
        <w:rFonts w:hAnsi="Symbol" w:ascii="Symbol" w:hint="default"/>
      </w:rPr>
    </w:lvl>
    <w:lvl w:tentative="true" w:tplc="041A0003" w:ilvl="7">
      <w:start w:val="1"/>
      <w:numFmt w:val="bullet"/>
      <w:lvlText w:val="o"/>
      <w:lvlJc w:val="left"/>
      <w:pPr>
        <w:tabs>
          <w:tab w:pos="6900" w:val="num"/>
        </w:tabs>
        <w:ind w:hanging="360" w:left="6900"/>
      </w:pPr>
      <w:rPr>
        <w:rFonts w:cs="Courier New" w:hAnsi="Courier New" w:ascii="Courier New" w:hint="default"/>
      </w:rPr>
    </w:lvl>
    <w:lvl w:tentative="true" w:tplc="041A0005" w:ilvl="8">
      <w:start w:val="1"/>
      <w:numFmt w:val="bullet"/>
      <w:lvlText w:val=""/>
      <w:lvlJc w:val="left"/>
      <w:pPr>
        <w:tabs>
          <w:tab w:pos="7620" w:val="num"/>
        </w:tabs>
        <w:ind w:hanging="360" w:left="7620"/>
      </w:pPr>
      <w:rPr>
        <w:rFonts w:hAnsi="Wingdings" w:ascii="Wingdings" w:hint="default"/>
      </w:rPr>
    </w:lvl>
  </w:abstractNum>
  <w:abstractNum w:abstractNumId="1">
    <w:nsid w:val="58A7465C"/>
    <w:multiLevelType w:val="hybridMultilevel"/>
    <w:tmpl w:val="47B438C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E845D9F"/>
    <w:multiLevelType w:val="hybridMultilevel"/>
    <w:tmpl w:val="A4DE48D2"/>
    <w:lvl w:tplc="67605AE6" w:ilvl="0">
      <w:start w:val="2"/>
      <w:numFmt w:val="lowerLetter"/>
      <w:lvlText w:val="%1)"/>
      <w:lvlJc w:val="left"/>
      <w:pPr>
        <w:tabs>
          <w:tab w:pos="1860" w:val="num"/>
        </w:tabs>
        <w:ind w:hanging="360" w:left="1860"/>
      </w:pPr>
      <w:rPr>
        <w:rFonts w:hint="default"/>
      </w:rPr>
    </w:lvl>
    <w:lvl w:tentative="true" w:tplc="041A0019" w:ilvl="1">
      <w:start w:val="1"/>
      <w:numFmt w:val="lowerLetter"/>
      <w:lvlText w:val="%2."/>
      <w:lvlJc w:val="left"/>
      <w:pPr>
        <w:tabs>
          <w:tab w:pos="2580" w:val="num"/>
        </w:tabs>
        <w:ind w:hanging="360" w:left="2580"/>
      </w:pPr>
    </w:lvl>
    <w:lvl w:tentative="true" w:tplc="041A001B" w:ilvl="2">
      <w:start w:val="1"/>
      <w:numFmt w:val="lowerRoman"/>
      <w:lvlText w:val="%3."/>
      <w:lvlJc w:val="right"/>
      <w:pPr>
        <w:tabs>
          <w:tab w:pos="3300" w:val="num"/>
        </w:tabs>
        <w:ind w:hanging="180" w:left="3300"/>
      </w:pPr>
    </w:lvl>
    <w:lvl w:tentative="true" w:tplc="041A000F" w:ilvl="3">
      <w:start w:val="1"/>
      <w:numFmt w:val="decimal"/>
      <w:lvlText w:val="%4."/>
      <w:lvlJc w:val="left"/>
      <w:pPr>
        <w:tabs>
          <w:tab w:pos="4020" w:val="num"/>
        </w:tabs>
        <w:ind w:hanging="360" w:left="4020"/>
      </w:pPr>
    </w:lvl>
    <w:lvl w:tentative="true" w:tplc="041A0019" w:ilvl="4">
      <w:start w:val="1"/>
      <w:numFmt w:val="lowerLetter"/>
      <w:lvlText w:val="%5."/>
      <w:lvlJc w:val="left"/>
      <w:pPr>
        <w:tabs>
          <w:tab w:pos="4740" w:val="num"/>
        </w:tabs>
        <w:ind w:hanging="360" w:left="4740"/>
      </w:pPr>
    </w:lvl>
    <w:lvl w:tentative="true" w:tplc="041A001B" w:ilvl="5">
      <w:start w:val="1"/>
      <w:numFmt w:val="lowerRoman"/>
      <w:lvlText w:val="%6."/>
      <w:lvlJc w:val="right"/>
      <w:pPr>
        <w:tabs>
          <w:tab w:pos="5460" w:val="num"/>
        </w:tabs>
        <w:ind w:hanging="180" w:left="5460"/>
      </w:pPr>
    </w:lvl>
    <w:lvl w:tentative="true" w:tplc="041A000F" w:ilvl="6">
      <w:start w:val="1"/>
      <w:numFmt w:val="decimal"/>
      <w:lvlText w:val="%7."/>
      <w:lvlJc w:val="left"/>
      <w:pPr>
        <w:tabs>
          <w:tab w:pos="6180" w:val="num"/>
        </w:tabs>
        <w:ind w:hanging="360" w:left="6180"/>
      </w:pPr>
    </w:lvl>
    <w:lvl w:tentative="true" w:tplc="041A0019" w:ilvl="7">
      <w:start w:val="1"/>
      <w:numFmt w:val="lowerLetter"/>
      <w:lvlText w:val="%8."/>
      <w:lvlJc w:val="left"/>
      <w:pPr>
        <w:tabs>
          <w:tab w:pos="6900" w:val="num"/>
        </w:tabs>
        <w:ind w:hanging="360" w:left="6900"/>
      </w:pPr>
    </w:lvl>
    <w:lvl w:tentative="true" w:tplc="041A001B" w:ilvl="8">
      <w:start w:val="1"/>
      <w:numFmt w:val="lowerRoman"/>
      <w:lvlText w:val="%9."/>
      <w:lvlJc w:val="right"/>
      <w:pPr>
        <w:tabs>
          <w:tab w:pos="7620" w:val="num"/>
        </w:tabs>
        <w:ind w:hanging="180" w:left="7620"/>
      </w:p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5"/>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6ADD"/>
    <w:rsid w:val="00001A9C"/>
    <w:rsid w:val="000216F8"/>
    <w:rsid w:val="00022264"/>
    <w:rsid w:val="0002265F"/>
    <w:rsid w:val="000346D8"/>
    <w:rsid w:val="0003798D"/>
    <w:rsid w:val="00037D74"/>
    <w:rsid w:val="0004407F"/>
    <w:rsid w:val="000540D4"/>
    <w:rsid w:val="0005691B"/>
    <w:rsid w:val="00066171"/>
    <w:rsid w:val="00066DAA"/>
    <w:rsid w:val="000701C9"/>
    <w:rsid w:val="00077303"/>
    <w:rsid w:val="0008244B"/>
    <w:rsid w:val="00090CDF"/>
    <w:rsid w:val="000913E8"/>
    <w:rsid w:val="00091754"/>
    <w:rsid w:val="000947BE"/>
    <w:rsid w:val="00094D57"/>
    <w:rsid w:val="000A7B5D"/>
    <w:rsid w:val="000B77A7"/>
    <w:rsid w:val="000C1077"/>
    <w:rsid w:val="000C7DE6"/>
    <w:rsid w:val="000D73B2"/>
    <w:rsid w:val="000F1F00"/>
    <w:rsid w:val="000F5A2C"/>
    <w:rsid w:val="000F67E2"/>
    <w:rsid w:val="0010477F"/>
    <w:rsid w:val="00122DFF"/>
    <w:rsid w:val="0013242F"/>
    <w:rsid w:val="001327F2"/>
    <w:rsid w:val="00133959"/>
    <w:rsid w:val="00137320"/>
    <w:rsid w:val="00142728"/>
    <w:rsid w:val="00144F05"/>
    <w:rsid w:val="00151E18"/>
    <w:rsid w:val="00152680"/>
    <w:rsid w:val="00163EBB"/>
    <w:rsid w:val="0016770E"/>
    <w:rsid w:val="0017564C"/>
    <w:rsid w:val="00180DF9"/>
    <w:rsid w:val="001A2045"/>
    <w:rsid w:val="001B3971"/>
    <w:rsid w:val="001B3C25"/>
    <w:rsid w:val="001C1957"/>
    <w:rsid w:val="001C2B9F"/>
    <w:rsid w:val="001C6A23"/>
    <w:rsid w:val="001D4EFB"/>
    <w:rsid w:val="001E1C4E"/>
    <w:rsid w:val="001E4B24"/>
    <w:rsid w:val="001E4FF6"/>
    <w:rsid w:val="001E6341"/>
    <w:rsid w:val="001F4C28"/>
    <w:rsid w:val="001F5D47"/>
    <w:rsid w:val="002118E5"/>
    <w:rsid w:val="00212129"/>
    <w:rsid w:val="00214A5F"/>
    <w:rsid w:val="00223443"/>
    <w:rsid w:val="00223FEB"/>
    <w:rsid w:val="002349B9"/>
    <w:rsid w:val="00243B0B"/>
    <w:rsid w:val="00256152"/>
    <w:rsid w:val="0027322F"/>
    <w:rsid w:val="00283668"/>
    <w:rsid w:val="002850D1"/>
    <w:rsid w:val="002A111C"/>
    <w:rsid w:val="002A462C"/>
    <w:rsid w:val="002B0716"/>
    <w:rsid w:val="002B4777"/>
    <w:rsid w:val="002B52A4"/>
    <w:rsid w:val="002B7419"/>
    <w:rsid w:val="002C67F8"/>
    <w:rsid w:val="002D31AE"/>
    <w:rsid w:val="002D3385"/>
    <w:rsid w:val="002D3EC9"/>
    <w:rsid w:val="002D5944"/>
    <w:rsid w:val="002E0BAA"/>
    <w:rsid w:val="002F3754"/>
    <w:rsid w:val="002F6F85"/>
    <w:rsid w:val="00302990"/>
    <w:rsid w:val="00303AE1"/>
    <w:rsid w:val="003061F5"/>
    <w:rsid w:val="0032582C"/>
    <w:rsid w:val="00332B53"/>
    <w:rsid w:val="00333808"/>
    <w:rsid w:val="00337718"/>
    <w:rsid w:val="00346224"/>
    <w:rsid w:val="00353D4D"/>
    <w:rsid w:val="0036221F"/>
    <w:rsid w:val="00382C45"/>
    <w:rsid w:val="003830A4"/>
    <w:rsid w:val="00385873"/>
    <w:rsid w:val="00386150"/>
    <w:rsid w:val="003B32B4"/>
    <w:rsid w:val="003C3ED4"/>
    <w:rsid w:val="003C4BC5"/>
    <w:rsid w:val="003E6694"/>
    <w:rsid w:val="003E7C8D"/>
    <w:rsid w:val="003F23E1"/>
    <w:rsid w:val="00402D2E"/>
    <w:rsid w:val="0044678E"/>
    <w:rsid w:val="00451076"/>
    <w:rsid w:val="00455153"/>
    <w:rsid w:val="004569A3"/>
    <w:rsid w:val="0045706B"/>
    <w:rsid w:val="004612A6"/>
    <w:rsid w:val="004703F4"/>
    <w:rsid w:val="0047158E"/>
    <w:rsid w:val="004921B9"/>
    <w:rsid w:val="004A481D"/>
    <w:rsid w:val="004B6E00"/>
    <w:rsid w:val="004B7696"/>
    <w:rsid w:val="004D12FC"/>
    <w:rsid w:val="004D13AC"/>
    <w:rsid w:val="004D7492"/>
    <w:rsid w:val="004E3903"/>
    <w:rsid w:val="004E6CAB"/>
    <w:rsid w:val="00505732"/>
    <w:rsid w:val="00506E65"/>
    <w:rsid w:val="00507C98"/>
    <w:rsid w:val="00513525"/>
    <w:rsid w:val="005222AB"/>
    <w:rsid w:val="00527AF6"/>
    <w:rsid w:val="00542BA7"/>
    <w:rsid w:val="005516B2"/>
    <w:rsid w:val="005550F0"/>
    <w:rsid w:val="00561653"/>
    <w:rsid w:val="00571749"/>
    <w:rsid w:val="00580647"/>
    <w:rsid w:val="00583B2D"/>
    <w:rsid w:val="005910BE"/>
    <w:rsid w:val="005925B8"/>
    <w:rsid w:val="005A6FDE"/>
    <w:rsid w:val="005B1BAE"/>
    <w:rsid w:val="005B22FA"/>
    <w:rsid w:val="005C63D8"/>
    <w:rsid w:val="005D56ED"/>
    <w:rsid w:val="005D5BB4"/>
    <w:rsid w:val="005D65F7"/>
    <w:rsid w:val="005D7A1D"/>
    <w:rsid w:val="005F0B25"/>
    <w:rsid w:val="005F7CB1"/>
    <w:rsid w:val="00605405"/>
    <w:rsid w:val="00610B0B"/>
    <w:rsid w:val="00615643"/>
    <w:rsid w:val="00622611"/>
    <w:rsid w:val="00622FC8"/>
    <w:rsid w:val="00624895"/>
    <w:rsid w:val="006324B6"/>
    <w:rsid w:val="00634E95"/>
    <w:rsid w:val="00640DB8"/>
    <w:rsid w:val="00650C41"/>
    <w:rsid w:val="006525C9"/>
    <w:rsid w:val="00671B75"/>
    <w:rsid w:val="00686C52"/>
    <w:rsid w:val="0069760D"/>
    <w:rsid w:val="006A771C"/>
    <w:rsid w:val="006B3A09"/>
    <w:rsid w:val="006C10AC"/>
    <w:rsid w:val="006D384A"/>
    <w:rsid w:val="006D5CD0"/>
    <w:rsid w:val="006D6C4E"/>
    <w:rsid w:val="006E4131"/>
    <w:rsid w:val="0070064E"/>
    <w:rsid w:val="00701428"/>
    <w:rsid w:val="0070435B"/>
    <w:rsid w:val="0071075A"/>
    <w:rsid w:val="0073270D"/>
    <w:rsid w:val="00735635"/>
    <w:rsid w:val="00742F35"/>
    <w:rsid w:val="00752A31"/>
    <w:rsid w:val="007541F7"/>
    <w:rsid w:val="00754F6E"/>
    <w:rsid w:val="0075725E"/>
    <w:rsid w:val="00767B65"/>
    <w:rsid w:val="00770B68"/>
    <w:rsid w:val="007711BF"/>
    <w:rsid w:val="00773DE5"/>
    <w:rsid w:val="00791D3B"/>
    <w:rsid w:val="00795DB0"/>
    <w:rsid w:val="007B26D8"/>
    <w:rsid w:val="007C1DF6"/>
    <w:rsid w:val="007E05E5"/>
    <w:rsid w:val="007E52FD"/>
    <w:rsid w:val="008010D0"/>
    <w:rsid w:val="008046C4"/>
    <w:rsid w:val="00807580"/>
    <w:rsid w:val="0081061F"/>
    <w:rsid w:val="0081208C"/>
    <w:rsid w:val="00815B9F"/>
    <w:rsid w:val="008202FA"/>
    <w:rsid w:val="00841685"/>
    <w:rsid w:val="00851247"/>
    <w:rsid w:val="00852DAB"/>
    <w:rsid w:val="008617F8"/>
    <w:rsid w:val="00861E1D"/>
    <w:rsid w:val="00865C90"/>
    <w:rsid w:val="0088270F"/>
    <w:rsid w:val="00896B58"/>
    <w:rsid w:val="008A00E7"/>
    <w:rsid w:val="008A117C"/>
    <w:rsid w:val="008A22A0"/>
    <w:rsid w:val="008A4413"/>
    <w:rsid w:val="008A6F76"/>
    <w:rsid w:val="008B093F"/>
    <w:rsid w:val="008B1024"/>
    <w:rsid w:val="008C081C"/>
    <w:rsid w:val="008D5AAC"/>
    <w:rsid w:val="008D613C"/>
    <w:rsid w:val="008E4C6B"/>
    <w:rsid w:val="00902779"/>
    <w:rsid w:val="00903EC2"/>
    <w:rsid w:val="009046C7"/>
    <w:rsid w:val="00907EE2"/>
    <w:rsid w:val="009128D3"/>
    <w:rsid w:val="00924966"/>
    <w:rsid w:val="00946684"/>
    <w:rsid w:val="00954E03"/>
    <w:rsid w:val="009679FA"/>
    <w:rsid w:val="009710B5"/>
    <w:rsid w:val="00974786"/>
    <w:rsid w:val="00977FB3"/>
    <w:rsid w:val="00980C51"/>
    <w:rsid w:val="00983244"/>
    <w:rsid w:val="00993667"/>
    <w:rsid w:val="009A451C"/>
    <w:rsid w:val="009A4A9F"/>
    <w:rsid w:val="009A6390"/>
    <w:rsid w:val="009B571B"/>
    <w:rsid w:val="009D15BD"/>
    <w:rsid w:val="009D471C"/>
    <w:rsid w:val="009D6D4B"/>
    <w:rsid w:val="009E2D9C"/>
    <w:rsid w:val="009E54F0"/>
    <w:rsid w:val="009E7225"/>
    <w:rsid w:val="009F1C03"/>
    <w:rsid w:val="009F3006"/>
    <w:rsid w:val="009F661A"/>
    <w:rsid w:val="00A10BE2"/>
    <w:rsid w:val="00A23A2E"/>
    <w:rsid w:val="00A27B58"/>
    <w:rsid w:val="00A638F8"/>
    <w:rsid w:val="00A678A1"/>
    <w:rsid w:val="00A74C56"/>
    <w:rsid w:val="00A77E56"/>
    <w:rsid w:val="00A80BEB"/>
    <w:rsid w:val="00A86D52"/>
    <w:rsid w:val="00A91F26"/>
    <w:rsid w:val="00AA2E6C"/>
    <w:rsid w:val="00AA4A0C"/>
    <w:rsid w:val="00AB0545"/>
    <w:rsid w:val="00AC25E2"/>
    <w:rsid w:val="00AD0278"/>
    <w:rsid w:val="00AD1C3B"/>
    <w:rsid w:val="00B0083D"/>
    <w:rsid w:val="00B023E1"/>
    <w:rsid w:val="00B073C3"/>
    <w:rsid w:val="00B31C71"/>
    <w:rsid w:val="00B34F4E"/>
    <w:rsid w:val="00B42CD2"/>
    <w:rsid w:val="00B43659"/>
    <w:rsid w:val="00B60117"/>
    <w:rsid w:val="00B85DE0"/>
    <w:rsid w:val="00B87CF9"/>
    <w:rsid w:val="00BA356E"/>
    <w:rsid w:val="00BA7969"/>
    <w:rsid w:val="00BB122E"/>
    <w:rsid w:val="00BB288D"/>
    <w:rsid w:val="00BC1B40"/>
    <w:rsid w:val="00BC21C0"/>
    <w:rsid w:val="00BC6ADD"/>
    <w:rsid w:val="00BD1745"/>
    <w:rsid w:val="00BD1AFC"/>
    <w:rsid w:val="00BE09ED"/>
    <w:rsid w:val="00BE207F"/>
    <w:rsid w:val="00BE515C"/>
    <w:rsid w:val="00C01E12"/>
    <w:rsid w:val="00C1038E"/>
    <w:rsid w:val="00C126FB"/>
    <w:rsid w:val="00C26755"/>
    <w:rsid w:val="00C41532"/>
    <w:rsid w:val="00C41E5F"/>
    <w:rsid w:val="00C4522B"/>
    <w:rsid w:val="00C50DD2"/>
    <w:rsid w:val="00C74430"/>
    <w:rsid w:val="00C827F1"/>
    <w:rsid w:val="00C833FC"/>
    <w:rsid w:val="00C95179"/>
    <w:rsid w:val="00CA0BC8"/>
    <w:rsid w:val="00CA7AD7"/>
    <w:rsid w:val="00CB1A68"/>
    <w:rsid w:val="00CB3F1D"/>
    <w:rsid w:val="00CB5EE3"/>
    <w:rsid w:val="00CE5363"/>
    <w:rsid w:val="00CF3C68"/>
    <w:rsid w:val="00D12910"/>
    <w:rsid w:val="00D13C7A"/>
    <w:rsid w:val="00D2199B"/>
    <w:rsid w:val="00D348CB"/>
    <w:rsid w:val="00D4122C"/>
    <w:rsid w:val="00D441AE"/>
    <w:rsid w:val="00D45AB7"/>
    <w:rsid w:val="00D53B2F"/>
    <w:rsid w:val="00D53EEA"/>
    <w:rsid w:val="00D74672"/>
    <w:rsid w:val="00D76EA0"/>
    <w:rsid w:val="00D963A6"/>
    <w:rsid w:val="00DA58C5"/>
    <w:rsid w:val="00DA7C3A"/>
    <w:rsid w:val="00DB1CDA"/>
    <w:rsid w:val="00DC7BFB"/>
    <w:rsid w:val="00DD08AC"/>
    <w:rsid w:val="00DD2421"/>
    <w:rsid w:val="00DF2BEA"/>
    <w:rsid w:val="00E10E50"/>
    <w:rsid w:val="00E13307"/>
    <w:rsid w:val="00E32C2C"/>
    <w:rsid w:val="00E45A0B"/>
    <w:rsid w:val="00E53819"/>
    <w:rsid w:val="00E61DBB"/>
    <w:rsid w:val="00E75CDD"/>
    <w:rsid w:val="00E844A3"/>
    <w:rsid w:val="00E93864"/>
    <w:rsid w:val="00E950D1"/>
    <w:rsid w:val="00EB2FAF"/>
    <w:rsid w:val="00ED3B79"/>
    <w:rsid w:val="00ED4713"/>
    <w:rsid w:val="00ED5E74"/>
    <w:rsid w:val="00ED5F64"/>
    <w:rsid w:val="00EE1F27"/>
    <w:rsid w:val="00EE3B74"/>
    <w:rsid w:val="00EE5170"/>
    <w:rsid w:val="00EF3B59"/>
    <w:rsid w:val="00EF5D84"/>
    <w:rsid w:val="00F0147E"/>
    <w:rsid w:val="00F2321F"/>
    <w:rsid w:val="00F23770"/>
    <w:rsid w:val="00F26A78"/>
    <w:rsid w:val="00F31E67"/>
    <w:rsid w:val="00F354E7"/>
    <w:rsid w:val="00F47538"/>
    <w:rsid w:val="00F6314C"/>
    <w:rsid w:val="00F65DE7"/>
    <w:rsid w:val="00F91617"/>
    <w:rsid w:val="00FB3667"/>
    <w:rsid w:val="00FD4F2E"/>
    <w:rsid w:val="00FE34D1"/>
    <w:rsid w:val="00FF23B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B32B4"/>
    <w:pPr>
      <w:tabs>
        <w:tab w:pos="4536" w:val="center"/>
        <w:tab w:pos="9072" w:val="right"/>
      </w:tabs>
    </w:pPr>
  </w:style>
  <w:style w:styleId="Brojstranice" w:type="character">
    <w:name w:val="page number"/>
    <w:basedOn w:val="Zadanifontodlomka"/>
    <w:rsid w:val="003B32B4"/>
  </w:style>
  <w:style w:styleId="Tekstbalonia" w:type="paragraph">
    <w:name w:val="Balloon Text"/>
    <w:basedOn w:val="Normal"/>
    <w:link w:val="TekstbaloniaChar"/>
    <w:rsid w:val="009F661A"/>
    <w:rPr>
      <w:rFonts w:cs="Tahoma" w:hAnsi="Tahoma" w:ascii="Tahoma"/>
      <w:sz w:val="16"/>
      <w:szCs w:val="16"/>
    </w:rPr>
  </w:style>
  <w:style w:customStyle="true" w:styleId="TekstbaloniaChar" w:type="character">
    <w:name w:val="Tekst balončića Char"/>
    <w:link w:val="Tekstbalonia"/>
    <w:rsid w:val="009F661A"/>
    <w:rPr>
      <w:rFonts w:cs="Tahoma" w:hAnsi="Tahoma" w:ascii="Tahoma"/>
      <w:sz w:val="16"/>
      <w:szCs w:val="16"/>
    </w:rPr>
  </w:style>
  <w:style w:styleId="Tekstrezerviranogmjesta" w:type="character">
    <w:name w:val="Placeholder Text"/>
    <w:basedOn w:val="Zadanifontodlomka"/>
    <w:uiPriority w:val="99"/>
    <w:semiHidden/>
    <w:rsid w:val="00066DAA"/>
    <w:rPr>
      <w:color w:val="808080"/>
      <w:bdr w:space="0" w:sz="0" w:color="auto" w:val="none"/>
      <w:shd w:fill="auto" w:color="auto" w:val="clear"/>
    </w:rPr>
  </w:style>
  <w:style w:customStyle="true" w:styleId="eSPISCCParagraphDefaultFont" w:type="character">
    <w:name w:val="eSPIS_CC_Paragraph Default Font"/>
    <w:basedOn w:val="Zadanifontodlomka"/>
    <w:rsid w:val="00066DA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066DAA"/>
    <w:rPr>
      <w:b/>
      <w:bdr w:space="0" w:sz="0" w:color="auto" w:val="none"/>
      <w:shd w:fill="FFFFCC" w:color="auto" w:val="clear"/>
      <w:lang w:val="hr-HR"/>
    </w:rPr>
  </w:style>
  <w:style w:customStyle="true" w:styleId="PozadinaSvijetloCrvena" w:type="character">
    <w:name w:val="Pozadina_SvijetloCrvena"/>
    <w:basedOn w:val="eSPISCCParagraphDefaultFont"/>
    <w:rsid w:val="00066DAA"/>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066DAA"/>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B32B4"/>
    <w:pPr>
      <w:tabs>
        <w:tab w:pos="4536" w:val="center"/>
        <w:tab w:pos="9072" w:val="right"/>
      </w:tabs>
    </w:pPr>
  </w:style>
  <w:style w:styleId="Brojstranice" w:type="character">
    <w:name w:val="page number"/>
    <w:basedOn w:val="Zadanifontodlomka"/>
    <w:rsid w:val="003B32B4"/>
  </w:style>
  <w:style w:styleId="Tekstbalonia" w:type="paragraph">
    <w:name w:val="Balloon Text"/>
    <w:basedOn w:val="Normal"/>
    <w:link w:val="TekstbaloniaChar"/>
    <w:rsid w:val="009F661A"/>
    <w:rPr>
      <w:rFonts w:ascii="Tahoma" w:cs="Tahoma" w:hAnsi="Tahoma"/>
      <w:sz w:val="16"/>
      <w:szCs w:val="16"/>
    </w:rPr>
  </w:style>
  <w:style w:customStyle="1" w:styleId="TekstbaloniaChar" w:type="character">
    <w:name w:val="Tekst balončića Char"/>
    <w:link w:val="Tekstbalonia"/>
    <w:rsid w:val="009F661A"/>
    <w:rPr>
      <w:rFonts w:ascii="Tahoma" w:cs="Tahoma" w:hAnsi="Tahoma"/>
      <w:sz w:val="16"/>
      <w:szCs w:val="16"/>
    </w:rPr>
  </w:style>
  <w:style w:styleId="Tekstrezerviranogmjesta" w:type="character">
    <w:name w:val="Placeholder Text"/>
    <w:basedOn w:val="Zadanifontodlomka"/>
    <w:uiPriority w:val="99"/>
    <w:semiHidden/>
    <w:rsid w:val="00066DAA"/>
    <w:rPr>
      <w:color w:val="808080"/>
      <w:bdr w:color="auto" w:space="0" w:sz="0" w:val="none"/>
      <w:shd w:color="auto" w:fill="auto" w:val="clear"/>
    </w:rPr>
  </w:style>
  <w:style w:customStyle="1" w:styleId="eSPISCCParagraphDefaultFont" w:type="character">
    <w:name w:val="eSPIS_CC_Paragraph Default Font"/>
    <w:basedOn w:val="Zadanifontodlomka"/>
    <w:rsid w:val="00066DA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066DAA"/>
    <w:rPr>
      <w:b/>
      <w:bdr w:color="auto" w:space="0" w:sz="0" w:val="none"/>
      <w:shd w:color="auto" w:fill="FFFFCC" w:val="clear"/>
      <w:lang w:val="hr-HR"/>
    </w:rPr>
  </w:style>
  <w:style w:customStyle="1" w:styleId="PozadinaSvijetloCrvena" w:type="character">
    <w:name w:val="Pozadina_SvijetloCrvena"/>
    <w:basedOn w:val="eSPISCCParagraphDefaultFont"/>
    <w:rsid w:val="00066DAA"/>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066DAA"/>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65077942">
      <w:bodyDiv w:val="true"/>
      <w:marLeft w:val="0"/>
      <w:marRight w:val="0"/>
      <w:marTop w:val="0"/>
      <w:marBottom w:val="0"/>
      <w:divBdr>
        <w:top w:space="0" w:sz="0" w:color="auto" w:val="none"/>
        <w:left w:space="0" w:sz="0" w:color="auto" w:val="none"/>
        <w:bottom w:space="0" w:sz="0" w:color="auto" w:val="none"/>
        <w:right w:space="0" w:sz="0" w:color="auto" w:val="none"/>
      </w:divBdr>
      <w:divsChild>
        <w:div w:id="366492370">
          <w:marLeft w:val="0"/>
          <w:marRight w:val="0"/>
          <w:marTop w:val="0"/>
          <w:marBottom w:val="345"/>
          <w:divBdr>
            <w:top w:space="0" w:sz="0" w:color="auto" w:val="none"/>
            <w:left w:space="0" w:sz="0" w:color="auto" w:val="none"/>
            <w:bottom w:space="0" w:sz="0" w:color="auto" w:val="none"/>
            <w:right w:space="0" w:sz="0" w:color="auto" w:val="none"/>
          </w:divBdr>
          <w:divsChild>
            <w:div w:id="495731387">
              <w:marLeft w:val="0"/>
              <w:marRight w:val="0"/>
              <w:marTop w:val="0"/>
              <w:marBottom w:val="0"/>
              <w:divBdr>
                <w:top w:space="0" w:sz="0" w:color="auto" w:val="none"/>
                <w:left w:space="0" w:sz="0" w:color="auto" w:val="none"/>
                <w:bottom w:space="0" w:sz="0" w:color="auto" w:val="none"/>
                <w:right w:space="0" w:sz="0" w:color="auto" w:val="none"/>
              </w:divBdr>
              <w:divsChild>
                <w:div w:id="578370912">
                  <w:marLeft w:val="0"/>
                  <w:marRight w:val="0"/>
                  <w:marTop w:val="0"/>
                  <w:marBottom w:val="0"/>
                  <w:divBdr>
                    <w:top w:space="0" w:sz="0" w:color="auto" w:val="none"/>
                    <w:left w:space="0" w:sz="0" w:color="auto" w:val="none"/>
                    <w:bottom w:space="0" w:sz="0" w:color="auto" w:val="none"/>
                    <w:right w:space="0" w:sz="0" w:color="auto" w:val="none"/>
                  </w:divBdr>
                  <w:divsChild>
                    <w:div w:id="1823815348">
                      <w:marLeft w:val="0"/>
                      <w:marRight w:val="0"/>
                      <w:marTop w:val="0"/>
                      <w:marBottom w:val="0"/>
                      <w:divBdr>
                        <w:top w:space="0" w:sz="0" w:color="auto" w:val="none"/>
                        <w:left w:space="0" w:sz="0" w:color="auto" w:val="none"/>
                        <w:bottom w:space="0" w:sz="0" w:color="auto" w:val="none"/>
                        <w:right w:space="0" w:sz="0" w:color="auto" w:val="none"/>
                      </w:divBdr>
                      <w:divsChild>
                        <w:div w:id="90199102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listopada 2016.</izvorni_sadrzaj>
    <derivirana_varijabla naziv="DomainObject.DatumDonosenjaOdluke_1">27.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Mirna</izvorni_sadrzaj>
    <derivirana_varijabla naziv="DomainObject.DonositeljOdluke.Ime_1">Mirna</derivirana_varijabla>
  </DomainObject.DonositeljOdluke.Ime>
  <DomainObject.DonositeljOdluke.Prezime>
    <izvorni_sadrzaj>Vujčić</izvorni_sadrzaj>
    <derivirana_varijabla naziv="DomainObject.DonositeljOdluke.Prezime_1">Vujčić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1681</izvorni_sadrzaj>
    <derivirana_varijabla naziv="DomainObject.Predmet.Broj_1">1681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svibnja 2016.</izvorni_sadrzaj>
    <derivirana_varijabla naziv="DomainObject.Predmet.DatumOsnivanja_1">13.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čl.444.st.2.</izvorni_sadrzaj>
    <derivirana_varijabla naziv="DomainObject.Predmet.Opis_1">čl.444.st.2.</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St-1681/2016</izvorni_sadrzaj>
    <derivirana_varijabla naziv="DomainObject.Predmet.OznakaBroj_1">St-1681/2016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GALEA d.o.o. za građenje i usluge zastupanog po punomoćniku Kristina Cimbal Ljubičić</izvorni_sadrzaj>
    <derivirana_varijabla naziv="DomainObject.Predmet.ProtustrankaFormated_1">  GALEA d.o.o. za građenje i usluge zastupanog po punomoćniku Kristina Cimbal Ljubičić</derivirana_varijabla>
  </DomainObject.Predmet.ProtustrankaFormated>
  <DomainObject.Predmet.ProtustrankaFormatedOIB>
    <izvorni_sadrzaj>  GALEA d.o.o. za građenje i usluge, OIB 25595165798 zastupanog po punomoćniku Kristina Cimbal Ljubičić</izvorni_sadrzaj>
    <derivirana_varijabla naziv="DomainObject.Predmet.ProtustrankaFormatedOIB_1">  GALEA d.o.o. za građenje i usluge, OIB 25595165798 zastupanog po punomoćniku Kristina Cimbal Ljubičić</derivirana_varijabla>
  </DomainObject.Predmet.ProtustrankaFormatedOIB>
  <DomainObject.Predmet.ProtustrankaFormatedWithAdress>
    <izvorni_sadrzaj> GALEA d.o.o. za građenje i usluge, Valentina Benošića bb, 35252 Sibinj zastupanog po punomoćniku Kristina Cimbal Ljubičić</izvorni_sadrzaj>
    <derivirana_varijabla naziv="DomainObject.Predmet.ProtustrankaFormatedWithAdress_1"> GALEA d.o.o. za građenje i usluge, Valentina Benošića bb, 35252 Sibinj zastupanog po punomoćniku Kristina Cimbal Ljubičić</derivirana_varijabla>
  </DomainObject.Predmet.ProtustrankaFormatedWithAdress>
  <DomainObject.Predmet.ProtustrankaFormatedWithAdressOIB>
    <izvorni_sadrzaj> GALEA d.o.o. za građenje i usluge, OIB 25595165798, Valentina Benošića bb, 35252 Sibinj zastupanog po punomoćniku Kristina Cimbal Ljubičić</izvorni_sadrzaj>
    <derivirana_varijabla naziv="DomainObject.Predmet.ProtustrankaFormatedWithAdressOIB_1"> GALEA d.o.o. za građenje i usluge, OIB 25595165798, Valentina Benošića bb, 35252 Sibinj zastupanog po punomoćniku Kristina Cimbal Ljubičić</derivirana_varijabla>
  </DomainObject.Predmet.ProtustrankaFormatedWithAdressOIB>
  <DomainObject.Predmet.ProtustrankaWithAdress>
    <izvorni_sadrzaj>GALEA d.o.o. za građenje i usluge Valentina Benošića bb, 35252 Sibinj</izvorni_sadrzaj>
    <derivirana_varijabla naziv="DomainObject.Predmet.ProtustrankaWithAdress_1">GALEA d.o.o. za građenje i usluge Valentina Benošića bb, 35252 Sibinj</derivirana_varijabla>
  </DomainObject.Predmet.ProtustrankaWithAdress>
  <DomainObject.Predmet.ProtustrankaWithAdressOIB>
    <izvorni_sadrzaj>GALEA d.o.o. za građenje i usluge, OIB 25595165798, Valentina Benošića bb, 35252 Sibinj</izvorni_sadrzaj>
    <derivirana_varijabla naziv="DomainObject.Predmet.ProtustrankaWithAdressOIB_1">GALEA d.o.o. za građenje i usluge, OIB 25595165798, Valentina Benošića bb, 35252 Sibinj</derivirana_varijabla>
  </DomainObject.Predmet.ProtustrankaWithAdressOIB>
  <DomainObject.Predmet.ProtustrankaNazivFormated>
    <izvorni_sadrzaj>GALEA d.o.o. za građenje i usluge</izvorni_sadrzaj>
    <derivirana_varijabla naziv="DomainObject.Predmet.ProtustrankaNazivFormated_1">GALEA d.o.o. za građenje i usluge</derivirana_varijabla>
  </DomainObject.Predmet.ProtustrankaNazivFormated>
  <DomainObject.Predmet.ProtustrankaNazivFormatedOIB>
    <izvorni_sadrzaj>GALEA d.o.o. za građenje i usluge, OIB 25595165798</izvorni_sadrzaj>
    <derivirana_varijabla naziv="DomainObject.Predmet.ProtustrankaNazivFormatedOIB_1">GALEA d.o.o. za građenje i usluge, OIB 25595165798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SB</izvorni_sadrzaj>
    <derivirana_varijabla naziv="DomainObject.Predmet.Referada.Naziv_1">Referada 7 SS SB</derivirana_varijabla>
  </DomainObject.Predmet.Referada.Naziv>
  <DomainObject.Predmet.Referada.Oznaka>
    <izvorni_sadrzaj>Referada 7</izvorni_sadrzaj>
    <derivirana_varijabla naziv="DomainObject.Predmet.Referada.Oznaka_1">Referada 7</derivirana_varijabla>
  </DomainObject.Predmet.Referada.Oznaka>
  <DomainObject.Predmet.Referada.Prostorija.Naziv>
    <izvorni_sadrzaj>Soba 78</izvorni_sadrzaj>
    <derivirana_varijabla naziv="DomainObject.Predmet.Referada.Prostorija.Naziv_1">Soba 78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Mirna Vujčić</izvorni_sadrzaj>
    <derivirana_varijabla naziv="DomainObject.Predmet.Referada.Sudac_1">Mirna Vujčić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SB</izvorni_sadrzaj>
    <derivirana_varijabla naziv="DomainObject.Predmet.TrenutnaLokacijaSpisa.Naziv_1">Referada 7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859282.24</izvorni_sadrzaj>
    <derivirana_varijabla naziv="DomainObject.Predmet.TrenutnaVrijednost_1">859282.24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Jagodar</izvorni_sadrzaj>
    <derivirana_varijabla naziv="DomainObject.Predmet.Zapisnicar_1">Marija Jagodar</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GALEA d.o.o. za građenje i usluge zastupanog po punomoćniku Kristina Cimbal Ljubičić</item>
    </izvorni_sadrzaj>
    <derivirana_varijabla naziv="DomainObject.Predmet.ProtuStrankaListFormated_1">
      <item>GALEA d.o.o. za građenje i usluge zastupanog po punomoćniku Kristina Cimbal Ljubičić</item>
    </derivirana_varijabla>
  </DomainObject.Predmet.ProtuStrankaListFormated>
  <DomainObject.Predmet.ProtuStrankaListFormatedOIB>
    <izvorni_sadrzaj>
      <item>GALEA d.o.o. za građenje i usluge, OIB 25595165798 zastupanog po punomoćniku Kristina Cimbal Ljubičić</item>
    </izvorni_sadrzaj>
    <derivirana_varijabla naziv="DomainObject.Predmet.ProtuStrankaListFormatedOIB_1">
      <item>GALEA d.o.o. za građenje i usluge, OIB 25595165798 zastupanog po punomoćniku Kristina Cimbal Ljubičić</item>
    </derivirana_varijabla>
  </DomainObject.Predmet.ProtuStrankaListFormatedOIB>
  <DomainObject.Predmet.ProtuStrankaListFormatedWithAdress>
    <izvorni_sadrzaj>
      <item>GALEA d.o.o. za građenje i usluge, Valentina Benošića bb, 35252 Sibinj zastupanog po punomoćniku Kristina Cimbal Ljubičić</item>
    </izvorni_sadrzaj>
    <derivirana_varijabla naziv="DomainObject.Predmet.ProtuStrankaListFormatedWithAdress_1">
      <item>GALEA d.o.o. za građenje i usluge, Valentina Benošića bb, 35252 Sibinj zastupanog po punomoćniku Kristina Cimbal Ljubičić</item>
    </derivirana_varijabla>
  </DomainObject.Predmet.ProtuStrankaListFormatedWithAdress>
  <DomainObject.Predmet.ProtuStrankaListFormatedWithAdressOIB>
    <izvorni_sadrzaj>
      <item>GALEA d.o.o. za građenje i usluge, OIB 25595165798, Valentina Benošića bb, 35252 Sibinj zastupanog po punomoćniku Kristina Cimbal Ljubičić</item>
    </izvorni_sadrzaj>
    <derivirana_varijabla naziv="DomainObject.Predmet.ProtuStrankaListFormatedWithAdressOIB_1">
      <item>GALEA d.o.o. za građenje i usluge, OIB 25595165798, Valentina Benošića bb, 35252 Sibinj zastupanog po punomoćniku Kristina Cimbal Ljubičić</item>
    </derivirana_varijabla>
  </DomainObject.Predmet.ProtuStrankaListFormatedWithAdressOIB>
  <DomainObject.Predmet.ProtuStrankaListNazivFormated>
    <izvorni_sadrzaj>
      <item>GALEA d.o.o. za građenje i usluge</item>
    </izvorni_sadrzaj>
    <derivirana_varijabla naziv="DomainObject.Predmet.ProtuStrankaListNazivFormated_1">
      <item>GALEA d.o.o. za građenje i usluge</item>
    </derivirana_varijabla>
  </DomainObject.Predmet.ProtuStrankaListNazivFormated>
  <DomainObject.Predmet.ProtuStrankaListNazivFormatedOIB>
    <izvorni_sadrzaj>
      <item>GALEA d.o.o. za građenje i usluge, OIB 25595165798</item>
    </izvorni_sadrzaj>
    <derivirana_varijabla naziv="DomainObject.Predmet.ProtuStrankaListNazivFormatedOIB_1">
      <item>GALEA d.o.o. za građenje i usluge, OIB 25595165798</item>
    </derivirana_varijabla>
  </DomainObject.Predmet.ProtuStrankaListNazivFormatedOIB>
  <DomainObject.Predmet.OstaliListFormated>
    <izvorni_sadrzaj>
      <item>Kristina Cimbal Ljubičić punomoćnik sudionika u postupku GALEA d.o.o. za građenje i usluge</item>
    </izvorni_sadrzaj>
    <derivirana_varijabla naziv="DomainObject.Predmet.OstaliListFormated_1">
      <item>Kristina Cimbal Ljubičić punomoćnik sudionika u postupku GALEA d.o.o. za građenje i usluge</item>
    </derivirana_varijabla>
  </DomainObject.Predmet.OstaliListFormated>
  <DomainObject.Predmet.OstaliListFormatedOIB>
    <izvorni_sadrzaj>
      <item>Kristina Cimbal Ljubičić, OIB 24751103730 punomoćnik sudionika u postupku GALEA d.o.o. za građenje i usluge</item>
    </izvorni_sadrzaj>
    <derivirana_varijabla naziv="DomainObject.Predmet.OstaliListFormatedOIB_1">
      <item>Kristina Cimbal Ljubičić, OIB 24751103730 punomoćnik sudionika u postupku GALEA d.o.o. za građenje i usluge</item>
    </derivirana_varijabla>
  </DomainObject.Predmet.OstaliListFormatedOIB>
  <DomainObject.Predmet.OstaliListFormatedWithAdress>
    <izvorni_sadrzaj>
      <item>Kristina Cimbal Ljubičić, Gornji Andrijevci 98, 35252 Gornji Andrijevci punomoćnik sudionika u postupku GALEA d.o.o. za građenje i usluge</item>
    </izvorni_sadrzaj>
    <derivirana_varijabla naziv="DomainObject.Predmet.OstaliListFormatedWithAdress_1">
      <item>Kristina Cimbal Ljubičić, Gornji Andrijevci 98, 35252 Gornji Andrijevci punomoćnik sudionika u postupku GALEA d.o.o. za građenje i usluge</item>
    </derivirana_varijabla>
  </DomainObject.Predmet.OstaliListFormatedWithAdress>
  <DomainObject.Predmet.OstaliListFormatedWithAdressOIB>
    <izvorni_sadrzaj>
      <item>Kristina Cimbal Ljubičić, OIB 24751103730, Gornji Andrijevci 98, 35252 Gornji Andrijevci punomoćnik sudionika u postupku GALEA d.o.o. za građenje i usluge</item>
    </izvorni_sadrzaj>
    <derivirana_varijabla naziv="DomainObject.Predmet.OstaliListFormatedWithAdressOIB_1">
      <item>Kristina Cimbal Ljubičić, OIB 24751103730, Gornji Andrijevci 98, 35252 Gornji Andrijevci punomoćnik sudionika u postupku GALEA d.o.o. za građenje i usluge</item>
    </derivirana_varijabla>
  </DomainObject.Predmet.OstaliListFormatedWithAdressOIB>
  <DomainObject.Predmet.OstaliListNazivFormated>
    <izvorni_sadrzaj>
      <item>Kristina Cimbal Ljubičić</item>
    </izvorni_sadrzaj>
    <derivirana_varijabla naziv="DomainObject.Predmet.OstaliListNazivFormated_1">
      <item>Kristina Cimbal Ljubičić</item>
    </derivirana_varijabla>
  </DomainObject.Predmet.OstaliListNazivFormated>
  <DomainObject.Predmet.OstaliListNazivFormatedOIB>
    <izvorni_sadrzaj>
      <item>Kristina Cimbal Ljubičić, OIB 24751103730</item>
    </izvorni_sadrzaj>
    <derivirana_varijabla naziv="DomainObject.Predmet.OstaliListNazivFormatedOIB_1">
      <item>Kristina Cimbal Ljubičić, OIB 24751103730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listopada 2016.</izvorni_sadrzaj>
    <derivirana_varijabla naziv="DomainObject.Datum_1">27. listopada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GALEA d.o.o. za građenje i usluge</izvorni_sadrzaj>
    <derivirana_varijabla naziv="DomainObject.Predmet.ProtustrankaIDrugi_1">GALEA d.o.o. za građenje i usluge</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GALEA d.o.o. za građenje i usluge, OIB 25595165798, Valentina Benošića bb, 35252 Sibinj</izvorni_sadrzaj>
    <derivirana_varijabla naziv="DomainObject.Predmet.ProtustrankaIDrugiAdressOIB_1">GALEA d.o.o. za građenje i usluge, OIB 25595165798, Valentina Benošića bb, 35252 Sibinj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GALEA d.o.o. za građenje i usluge</item>
      <item>Kristina Cimbal Ljubičić</item>
    </izvorni_sadrzaj>
    <derivirana_varijabla naziv="DomainObject.Predmet.SudioniciListNaziv_1">
      <item>Financijska agencija</item>
      <item>GALEA d.o.o. za građenje i usluge</item>
      <item>Kristina Cimbal Ljubičić</item>
    </derivirana_varijabla>
  </DomainObject.Predmet.SudioniciListNaziv>
  <DomainObject.Predmet.SudioniciListAdressOIB>
    <izvorni_sadrzaj>
      <item>Financijska agencija, OIB 85821130368</item>
      <item>GALEA d.o.o. za građenje i usluge, OIB 25595165798, Valentina Benošića bb,35252 Sibinj</item>
      <item>Kristina Cimbal Ljubičić, OIB 24751103730, Gornji Andrijevci 98,35252 Gornji Andrijevci</item>
    </izvorni_sadrzaj>
    <derivirana_varijabla naziv="DomainObject.Predmet.SudioniciListAdressOIB_1">
      <item>Financijska agencija, OIB 85821130368</item>
      <item>GALEA d.o.o. za građenje i usluge, OIB 25595165798, Valentina Benošića bb,35252 Sibinj</item>
      <item>Kristina Cimbal Ljubičić, OIB 24751103730, Gornji Andrijevci 98,35252 Gornji Andrijevci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25595165798</item>
      <item>, OIB 24751103730</item>
    </izvorni_sadrzaj>
    <derivirana_varijabla naziv="DomainObject.Predmet.SudioniciListNazivOIB_1">
      <item>, OIB 85821130368</item>
      <item>, OIB 25595165798</item>
      <item>, OIB 24751103730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Kata Rašić, OIB 84450283675, S. S. Kranjčevića 31 Vinkovci</item>
    </izvorni_sadrzaj>
    <derivirana_varijabla naziv="DomainObject.Predmet.StecajniUpraviteljiListAddressOIB_1">
      <item>Kata Rašić, OIB 84450283675, S. S. Kranjčevića 31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AA61267-67B3-41BF-A5B1-DB541D66FF6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4</properties:Pages>
  <properties:Words>1462</properties:Words>
  <properties:Characters>8199</properties:Characters>
  <properties:Lines>161</properties:Lines>
  <properties:Paragraphs>57</properties:Paragraphs>
  <properties:TotalTime>45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9829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2016-10-27T09:45:00Z</dcterms:created>
  <dc:creator>alet</dc:creator>
  <cp:lastModifiedBy>wsadmin</cp:lastModifiedBy>
  <cp:lastPrinted>2016-10-27T10:18:00Z</cp:lastPrinted>
  <dcterms:modified xmlns:xsi="http://www.w3.org/2001/XMLSchema-instance" xsi:type="dcterms:W3CDTF">2016-10-27T10:34:00Z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