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9359" w14:paraId="aa49359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F840E4">
        <w:t>961/16-5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F840E4" w:rsidRPr="00F840E4">
        <w:t>AM.-T. GRADNJA j.d.o.o., Ivankovo, Gorjani 67, MBS: 030144584, OIB: 73693527985</w:t>
      </w:r>
      <w:r w:rsidR="00686ACA">
        <w:t xml:space="preserve">, </w:t>
      </w:r>
      <w:r w:rsidR="003B4C28">
        <w:t xml:space="preserve">dana </w:t>
      </w:r>
      <w:r w:rsidR="001111FC">
        <w:t>17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F840E4" w:rsidRPr="00F840E4">
        <w:t>Mira Butorac, OIB: 44241193172, Ivankovo, Gorjani 67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1111FC">
        <w:t>4.000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F840E4">
        <w:t>961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F840E4" w:rsidRPr="00F840E4">
        <w:t>AM.-T. GRADNJA j.d.o.o., Ivankovo, Gorjani 67, MBS: 030144584, OIB: 73693527985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F840E4" w:rsidRPr="00F840E4">
        <w:t>Mira Butorac, OIB: 44241193172, Ivankovo, Gorjani 67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111FC">
        <w:t>17</w:t>
      </w:r>
      <w:r w:rsidR="008F2EFA">
        <w:t>.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F840E4">
        <w:t>r. 16</w:t>
      </w:r>
      <w:r w:rsidR="001111FC">
        <w:t>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1FE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1FE0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01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F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01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F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AM.-T. GRADNJA j.d.o.o. za graditeljstvo, trgovinu i usluge</izvorni_sadrzaj>
    <derivirana_varijabla naziv="DomainObject.Predmet.ProtustrankaFormated_1">  AM.-T. GRADNJA j.d.o.o. za graditeljstvo, trgovinu i usluge</derivirana_varijabla>
  </DomainObject.Predmet.ProtustrankaFormated>
  <DomainObject.Predmet.ProtustrankaFormatedOIB>
    <izvorni_sadrzaj>  AM.-T. GRADNJA j.d.o.o. za graditeljstvo, trgovinu i usluge, OIB 73693527985</izvorni_sadrzaj>
    <derivirana_varijabla naziv="DomainObject.Predmet.ProtustrankaFormatedOIB_1">  AM.-T. GRADNJA j.d.o.o. za graditeljstvo, trgovinu i usluge, OIB 73693527985</derivirana_varijabla>
  </DomainObject.Predmet.ProtustrankaFormatedOIB>
  <DomainObject.Predmet.ProtustrankaFormatedWithAdress>
    <izvorni_sadrzaj> AM.-T. GRADNJA j.d.o.o. za graditeljstvo, trgovinu i usluge, Gorjani 67, 32281 Ivankovo</izvorni_sadrzaj>
    <derivirana_varijabla naziv="DomainObject.Predmet.ProtustrankaFormatedWithAdress_1"> AM.-T. GRADNJA j.d.o.o. za graditeljstvo, trgovinu i usluge, Gorjani 67, 32281 Ivankovo</derivirana_varijabla>
  </DomainObject.Predmet.ProtustrankaFormatedWithAdress>
  <DomainObject.Predmet.ProtustrankaFormatedWithAdressOIB>
    <izvorni_sadrzaj> AM.-T. GRADNJA j.d.o.o. za graditeljstvo, trgovinu i usluge, OIB 73693527985, Gorjani 67, 32281 Ivankovo</izvorni_sadrzaj>
    <derivirana_varijabla naziv="DomainObject.Predmet.ProtustrankaFormatedWithAdressOIB_1"> AM.-T. GRADNJA j.d.o.o. za graditeljstvo, trgovinu i usluge, OIB 73693527985, Gorjani 67, 32281 Ivankovo</derivirana_varijabla>
  </DomainObject.Predmet.ProtustrankaFormatedWithAdressOIB>
  <DomainObject.Predmet.ProtustrankaWithAdress>
    <izvorni_sadrzaj>AM.-T. GRADNJA j.d.o.o. za graditeljstvo, trgovinu i usluge Gorjani 67, 32281 Ivankovo</izvorni_sadrzaj>
    <derivirana_varijabla naziv="DomainObject.Predmet.ProtustrankaWithAdress_1">AM.-T. GRADNJA j.d.o.o. za graditeljstvo, trgovinu i usluge Gorjani 67, 32281 Ivankovo</derivirana_varijabla>
  </DomainObject.Predmet.ProtustrankaWithAdress>
  <DomainObject.Predmet.ProtustrankaWithAdressOIB>
    <izvorni_sadrzaj>AM.-T. GRADNJA j.d.o.o. za graditeljstvo, trgovinu i usluge, OIB 73693527985, Gorjani 67, 32281 Ivankovo</izvorni_sadrzaj>
    <derivirana_varijabla naziv="DomainObject.Predmet.ProtustrankaWithAdressOIB_1">AM.-T. GRADNJA j.d.o.o. za graditeljstvo, trgovinu i usluge, OIB 73693527985, Gorjani 67, 32281 Ivankovo</derivirana_varijabla>
  </DomainObject.Predmet.ProtustrankaWithAdressOIB>
  <DomainObject.Predmet.ProtustrankaNazivFormated>
    <izvorni_sadrzaj>AM.-T. GRADNJA j.d.o.o. za graditeljstvo, trgovinu i usluge</izvorni_sadrzaj>
    <derivirana_varijabla naziv="DomainObject.Predmet.ProtustrankaNazivFormated_1">AM.-T. GRADNJA j.d.o.o. za graditeljstvo, trgovinu i usluge</derivirana_varijabla>
  </DomainObject.Predmet.ProtustrankaNazivFormated>
  <DomainObject.Predmet.ProtustrankaNazivFormatedOIB>
    <izvorni_sadrzaj>AM.-T. GRADNJA j.d.o.o. za graditeljstvo, trgovinu i usluge, OIB 73693527985</izvorni_sadrzaj>
    <derivirana_varijabla naziv="DomainObject.Predmet.ProtustrankaNazivFormatedOIB_1">AM.-T. GRADNJA j.d.o.o. za graditeljstvo, trgovinu i usluge, OIB 73693527985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AM.-T. GRADNJA j.d.o.o. za graditeljstvo, trgovinu i usluge</item>
    </izvorni_sadrzaj>
    <derivirana_varijabla naziv="DomainObject.Predmet.ProtuStrankaListFormated_1">
      <item>AM.-T. GRADNJA j.d.o.o. za graditeljstvo, trgovinu i usluge</item>
    </derivirana_varijabla>
  </DomainObject.Predmet.ProtuStrankaListFormated>
  <DomainObject.Predmet.ProtuStrankaListFormatedOIB>
    <izvorni_sadrzaj>
      <item>AM.-T. GRADNJA j.d.o.o. za graditeljstvo, trgovinu i usluge, OIB 73693527985</item>
    </izvorni_sadrzaj>
    <derivirana_varijabla naziv="DomainObject.Predmet.ProtuStrankaListFormatedOIB_1">
      <item>AM.-T. GRADNJA j.d.o.o. za graditeljstvo, trgovinu i usluge, OIB 73693527985</item>
    </derivirana_varijabla>
  </DomainObject.Predmet.ProtuStrankaListFormatedOIB>
  <DomainObject.Predmet.ProtuStrankaListFormatedWithAdress>
    <izvorni_sadrzaj>
      <item>AM.-T. GRADNJA j.d.o.o. za graditeljstvo, trgovinu i usluge, Gorjani 67, 32281 Ivankovo</item>
    </izvorni_sadrzaj>
    <derivirana_varijabla naziv="DomainObject.Predmet.ProtuStrankaListFormatedWithAdress_1">
      <item>AM.-T. GRADNJA j.d.o.o. za graditeljstvo, trgovinu i usluge, Gorjani 67, 32281 Ivankovo</item>
    </derivirana_varijabla>
  </DomainObject.Predmet.ProtuStrankaListFormatedWithAdress>
  <DomainObject.Predmet.ProtuStrankaListFormatedWithAdressOIB>
    <izvorni_sadrzaj>
      <item>AM.-T. GRADNJA j.d.o.o. za graditeljstvo, trgovinu i usluge, OIB 73693527985, Gorjani 67, 32281 Ivankovo</item>
    </izvorni_sadrzaj>
    <derivirana_varijabla naziv="DomainObject.Predmet.ProtuStrankaListFormatedWithAdressOIB_1">
      <item>AM.-T. GRADNJA j.d.o.o. za graditeljstvo, trgovinu i usluge, OIB 73693527985, Gorjani 67, 32281 Ivankovo</item>
    </derivirana_varijabla>
  </DomainObject.Predmet.ProtuStrankaListFormatedWithAdressOIB>
  <DomainObject.Predmet.ProtuStrankaListNazivFormated>
    <izvorni_sadrzaj>
      <item>AM.-T. GRADNJA j.d.o.o. za graditeljstvo, trgovinu i usluge</item>
    </izvorni_sadrzaj>
    <derivirana_varijabla naziv="DomainObject.Predmet.ProtuStrankaListNazivFormated_1">
      <item>AM.-T. GRADNJA j.d.o.o. za graditeljstvo, trgovinu i usluge</item>
    </derivirana_varijabla>
  </DomainObject.Predmet.ProtuStrankaListNazivFormated>
  <DomainObject.Predmet.ProtuStrankaListNazivFormatedOIB>
    <izvorni_sadrzaj>
      <item>AM.-T. GRADNJA j.d.o.o. za graditeljstvo, trgovinu i usluge, OIB 73693527985</item>
    </izvorni_sadrzaj>
    <derivirana_varijabla naziv="DomainObject.Predmet.ProtuStrankaListNazivFormatedOIB_1">
      <item>AM.-T. GRADNJA j.d.o.o. za graditeljstvo, trgovinu i usluge, OIB 73693527985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AM.-T. GRADNJA j.d.o.o. za graditeljstvo, trgovinu i usluge</izvorni_sadrzaj>
    <derivirana_varijabla naziv="DomainObject.Predmet.ProtustrankaIDrugi_1">AM.-T. GRADNJA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AM.-T. GRADNJA j.d.o.o. za graditeljstvo, trgovinu i usluge, OIB 73693527985, Gorjani 67, 32281 Ivankovo</izvorni_sadrzaj>
    <derivirana_varijabla naziv="DomainObject.Predmet.ProtustrankaIDrugiAdressOIB_1">AM.-T. GRADNJA j.d.o.o. za graditeljstvo, trgovinu i usluge, OIB 73693527985, Gorjani 67,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AM.-T. GRADNJA j.d.o.o. za graditeljstvo, trgovinu i usluge</item>
    </izvorni_sadrzaj>
    <derivirana_varijabla naziv="DomainObject.Predmet.SudioniciListNaziv_1">
      <item>FINA RC OSIJEK</item>
      <item>AM.-T. GRADNJA j.d.o.o. za graditeljstvo, trgovinu i usluge</item>
    </derivirana_varijabla>
  </DomainObject.Predmet.SudioniciListNaziv>
  <DomainObject.Predmet.SudioniciListAdressOIB>
    <izvorni_sadrzaj>
      <item>FINA RC OSIJEK, OIB 85821130368</item>
      <item>AM.-T. GRADNJA j.d.o.o. za graditeljstvo, trgovinu i usluge, OIB 73693527985, Gorjani 67,32281 Ivankovo</item>
    </izvorni_sadrzaj>
    <derivirana_varijabla naziv="DomainObject.Predmet.SudioniciListAdressOIB_1">
      <item>FINA RC OSIJEK, OIB 85821130368</item>
      <item>AM.-T. GRADNJA j.d.o.o. za graditeljstvo, trgovinu i usluge, OIB 73693527985, Gorjani 67,32281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73693527985</item>
    </izvorni_sadrzaj>
    <derivirana_varijabla naziv="DomainObject.Predmet.SudioniciListNazivOIB_1">
      <item>, OIB 85821130368</item>
      <item>, OIB 73693527985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E809B-F03F-4C19-A324-87A16FDFF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1176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2017-01-17T10:17:00Z</dcterms:created>
  <dc:creator>hermanj</dc:creator>
  <cp:lastModifiedBy>Žana Bem</cp:lastModifiedBy>
  <cp:lastPrinted>2016-09-22T06:37:00Z</cp:lastPrinted>
  <dcterms:modified xmlns:xsi="http://www.w3.org/2001/XMLSchema-instance" xsi:type="dcterms:W3CDTF">2017-01-17T10:19:00Z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